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5882" w14:paraId="038588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B61B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St-2378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62143" w:rsidRPr="00D62143">
        <w:t xml:space="preserve"> 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</w:t>
      </w:r>
      <w:r w:rsidR="00A3340B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A3340B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PARABOLA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A3340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Donje Svetice 40, </w:t>
      </w:r>
      <w:r w:rsidR="00A3340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3340B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14482441173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61B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0F7C4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62143" w:rsidRPr="00D62143">
        <w:t xml:space="preserve"> 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</w:t>
      </w:r>
      <w:r w:rsidR="00A3340B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A3340B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PARABOLA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A3340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Donje Svetice 40, </w:t>
      </w:r>
      <w:r w:rsidR="00A3340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3340B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14482441173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D6214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A334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64939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1338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6649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Anđelko Stankus, Braće Radić 20, Jalkovec, Varaždin, OIB: 11168088853 </w:t>
      </w:r>
      <w:r w:rsidR="001338E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A3340B" w:rsidRPr="00A3340B">
        <w:t xml:space="preserve"> </w:t>
      </w:r>
      <w:r w:rsidR="00A3340B" w:rsidRPr="00A3340B">
        <w:rPr>
          <w:rFonts w:cs="Times New Roman" w:hAnsi="Times New Roman" w:ascii="Times New Roman"/>
          <w:sz w:val="24"/>
          <w:szCs w:val="24"/>
        </w:rPr>
        <w:t>UDRUGA "PARABOLA", Zagreb, Donje Svetice 40,  OIB: 14482441173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brisati iz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3340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61BA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 w:rsidR="000F7C47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66FE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B61BA">
      <w:rPr>
        <w:rFonts w:cs="Times New Roman" w:hAnsi="Times New Roman" w:ascii="Times New Roman"/>
        <w:sz w:val="24"/>
        <w:szCs w:val="24"/>
      </w:rPr>
      <w:tab/>
      <w:t>22. St-2378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66FEC"/>
    <w:rsid w:val="000934E6"/>
    <w:rsid w:val="00093E37"/>
    <w:rsid w:val="000A7B72"/>
    <w:rsid w:val="000C0DEB"/>
    <w:rsid w:val="000F3A15"/>
    <w:rsid w:val="000F7C47"/>
    <w:rsid w:val="0012132B"/>
    <w:rsid w:val="00131324"/>
    <w:rsid w:val="001338E8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147CD"/>
    <w:rsid w:val="004B7D7E"/>
    <w:rsid w:val="0050115D"/>
    <w:rsid w:val="00552C1A"/>
    <w:rsid w:val="00562ACA"/>
    <w:rsid w:val="0059603A"/>
    <w:rsid w:val="00604F51"/>
    <w:rsid w:val="00615541"/>
    <w:rsid w:val="0066158B"/>
    <w:rsid w:val="00664939"/>
    <w:rsid w:val="00677E0F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B61BA"/>
    <w:rsid w:val="007D2A99"/>
    <w:rsid w:val="007D3B7C"/>
    <w:rsid w:val="007E7B9C"/>
    <w:rsid w:val="007F7756"/>
    <w:rsid w:val="00806CDA"/>
    <w:rsid w:val="00836110"/>
    <w:rsid w:val="00851F31"/>
    <w:rsid w:val="00872421"/>
    <w:rsid w:val="00886C6F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340B"/>
    <w:rsid w:val="00A3609A"/>
    <w:rsid w:val="00A362F8"/>
    <w:rsid w:val="00A60064"/>
    <w:rsid w:val="00A7445F"/>
    <w:rsid w:val="00A9216D"/>
    <w:rsid w:val="00AE5B6E"/>
    <w:rsid w:val="00B16754"/>
    <w:rsid w:val="00B228D8"/>
    <w:rsid w:val="00B621A2"/>
    <w:rsid w:val="00B86677"/>
    <w:rsid w:val="00BA36F5"/>
    <w:rsid w:val="00BC78AF"/>
    <w:rsid w:val="00BD600F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62143"/>
    <w:rsid w:val="00D80291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B17BD"/>
    <w:rsid w:val="00EC61CA"/>
    <w:rsid w:val="00EC7141"/>
    <w:rsid w:val="00ED300E"/>
    <w:rsid w:val="00ED3E26"/>
    <w:rsid w:val="00EE215C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66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F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66FE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66F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66F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66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F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66F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66F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66F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St-2378/2015</izvorni_sadrzaj>
    <derivirana_varijabla naziv="DomainObject.Predmet.OznakaBroj_1">St-2378/2015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ispisu iz REG.UDRUGA nema OIB-a</izvorni_sadrzaj>
    <derivirana_varijabla naziv="DomainObject.Predmet.PrimjedbaSuca_1">u ispisu iz REG.UDRUGA nema OIB-a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PARABOLA</izvorni_sadrzaj>
    <derivirana_varijabla naziv="DomainObject.Predmet.ProtustrankaFormated_1">  Udruga PARABOLA</derivirana_varijabla>
  </DomainObject.Predmet.ProtustrankaFormated>
  <DomainObject.Predmet.ProtustrankaFormatedOIB>
    <izvorni_sadrzaj>  Udruga PARABOLA, OIB 14482441173</izvorni_sadrzaj>
    <derivirana_varijabla naziv="DomainObject.Predmet.ProtustrankaFormatedOIB_1">  Udruga PARABOLA, OIB 14482441173</derivirana_varijabla>
  </DomainObject.Predmet.ProtustrankaFormatedOIB>
  <DomainObject.Predmet.ProtustrankaFormatedWithAdress>
    <izvorni_sadrzaj> Udruga PARABOLA, Donje Svetice 40, 10000 Zagreb</izvorni_sadrzaj>
    <derivirana_varijabla naziv="DomainObject.Predmet.ProtustrankaFormatedWithAdress_1"> Udruga PARABOLA, Donje Svetice 40, 10000 Zagreb</derivirana_varijabla>
  </DomainObject.Predmet.ProtustrankaFormatedWithAdress>
  <DomainObject.Predmet.ProtustrankaFormatedWithAdressOIB>
    <izvorni_sadrzaj> Udruga PARABOLA, OIB 14482441173, Donje Svetice 40, 10000 Zagreb</izvorni_sadrzaj>
    <derivirana_varijabla naziv="DomainObject.Predmet.ProtustrankaFormatedWithAdressOIB_1"> Udruga PARABOLA, OIB 14482441173, Donje Svetice 40, 10000 Zagreb</derivirana_varijabla>
  </DomainObject.Predmet.ProtustrankaFormatedWithAdressOIB>
  <DomainObject.Predmet.ProtustrankaWithAdress>
    <izvorni_sadrzaj>Udruga PARABOLA Donje Svetice 40, 10000 Zagreb</izvorni_sadrzaj>
    <derivirana_varijabla naziv="DomainObject.Predmet.ProtustrankaWithAdress_1">Udruga PARABOLA Donje Svetice 40, 10000 Zagreb</derivirana_varijabla>
  </DomainObject.Predmet.ProtustrankaWithAdress>
  <DomainObject.Predmet.ProtustrankaWithAdressOIB>
    <izvorni_sadrzaj>Udruga PARABOLA, OIB 14482441173, Donje Svetice 40, 10000 Zagreb</izvorni_sadrzaj>
    <derivirana_varijabla naziv="DomainObject.Predmet.ProtustrankaWithAdressOIB_1">Udruga PARABOLA, OIB 14482441173, Donje Svetice 40, 10000 Zagreb</derivirana_varijabla>
  </DomainObject.Predmet.ProtustrankaWithAdressOIB>
  <DomainObject.Predmet.ProtustrankaNazivFormated>
    <izvorni_sadrzaj>Udruga PARABOLA</izvorni_sadrzaj>
    <derivirana_varijabla naziv="DomainObject.Predmet.ProtustrankaNazivFormated_1">Udruga PARABOLA</derivirana_varijabla>
  </DomainObject.Predmet.ProtustrankaNazivFormated>
  <DomainObject.Predmet.ProtustrankaNazivFormatedOIB>
    <izvorni_sadrzaj>Udruga PARABOLA, OIB 14482441173</izvorni_sadrzaj>
    <derivirana_varijabla naziv="DomainObject.Predmet.ProtustrankaNazivFormatedOIB_1">Udruga PARABOLA, OIB 14482441173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PARABOLA</item>
    </izvorni_sadrzaj>
    <derivirana_varijabla naziv="DomainObject.Predmet.ProtuStrankaListFormated_1">
      <item>Udruga PARABOLA</item>
    </derivirana_varijabla>
  </DomainObject.Predmet.ProtuStrankaListFormated>
  <DomainObject.Predmet.ProtuStrankaListFormatedOIB>
    <izvorni_sadrzaj>
      <item>Udruga PARABOLA, OIB 14482441173</item>
    </izvorni_sadrzaj>
    <derivirana_varijabla naziv="DomainObject.Predmet.ProtuStrankaListFormatedOIB_1">
      <item>Udruga PARABOLA, OIB 14482441173</item>
    </derivirana_varijabla>
  </DomainObject.Predmet.ProtuStrankaListFormatedOIB>
  <DomainObject.Predmet.ProtuStrankaListFormatedWithAdress>
    <izvorni_sadrzaj>
      <item>Udruga PARABOLA, Donje Svetice 40, 10000 Zagreb</item>
    </izvorni_sadrzaj>
    <derivirana_varijabla naziv="DomainObject.Predmet.ProtuStrankaListFormatedWithAdress_1">
      <item>Udruga PARABOLA, Donje Svetice 40, 10000 Zagreb</item>
    </derivirana_varijabla>
  </DomainObject.Predmet.ProtuStrankaListFormatedWithAdress>
  <DomainObject.Predmet.ProtuStrankaListFormatedWithAdressOIB>
    <izvorni_sadrzaj>
      <item>Udruga PARABOLA, OIB 14482441173, Donje Svetice 40, 10000 Zagreb</item>
    </izvorni_sadrzaj>
    <derivirana_varijabla naziv="DomainObject.Predmet.ProtuStrankaListFormatedWithAdressOIB_1">
      <item>Udruga PARABOLA, OIB 14482441173, Donje Svetice 40, 10000 Zagreb</item>
    </derivirana_varijabla>
  </DomainObject.Predmet.ProtuStrankaListFormatedWithAdressOIB>
  <DomainObject.Predmet.ProtuStrankaListNazivFormated>
    <izvorni_sadrzaj>
      <item>Udruga PARABOLA</item>
    </izvorni_sadrzaj>
    <derivirana_varijabla naziv="DomainObject.Predmet.ProtuStrankaListNazivFormated_1">
      <item>Udruga PARABOLA</item>
    </derivirana_varijabla>
  </DomainObject.Predmet.ProtuStrankaListNazivFormated>
  <DomainObject.Predmet.ProtuStrankaListNazivFormatedOIB>
    <izvorni_sadrzaj>
      <item>Udruga PARABOLA, OIB 14482441173</item>
    </izvorni_sadrzaj>
    <derivirana_varijabla naziv="DomainObject.Predmet.ProtuStrankaListNazivFormatedOIB_1">
      <item>Udruga PARABOLA, OIB 14482441173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PARABOLA</izvorni_sadrzaj>
    <derivirana_varijabla naziv="DomainObject.Predmet.ProtustrankaIDrugi_1">Udruga PARABOLA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PARABOLA, OIB 14482441173, Donje Svetice 40, 10000 Zagreb</izvorni_sadrzaj>
    <derivirana_varijabla naziv="DomainObject.Predmet.ProtustrankaIDrugiAdressOIB_1">Udruga PARABOLA, OIB 14482441173,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PARABOLA</item>
      <item>FINA Regionalni centar Zagreb</item>
    </izvorni_sadrzaj>
    <derivirana_varijabla naziv="DomainObject.Predmet.SudioniciListNaziv_1">
      <item>Udruga PARABOLA</item>
      <item>FINA Regionalni centar Zagreb</item>
    </derivirana_varijabla>
  </DomainObject.Predmet.SudioniciListNaziv>
  <DomainObject.Predmet.SudioniciListAdressOIB>
    <izvorni_sadrzaj>
      <item>Udruga PARABOLA, OIB 14482441173, Donje Svetice 40,10000 Zagreb</item>
      <item>FINA Regionalni centar Zagreb, OIB 85821130368, Trg Svibanjskih žrtava 1995. br 1,10000 Zagreb</item>
    </izvorni_sadrzaj>
    <derivirana_varijabla naziv="DomainObject.Predmet.SudioniciListAdressOIB_1">
      <item>Udruga PARABOLA, OIB 14482441173, Donje Svetice 40,10000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14482441173</item>
      <item>, OIB 85821130368</item>
    </izvorni_sadrzaj>
    <derivirana_varijabla naziv="DomainObject.Predmet.SudioniciListNazivOIB_1">
      <item>, OIB 14482441173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2659</properties:Characters>
  <properties:Lines>78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2016-03-18T09:15:00Z</dcterms:created>
  <dc:creator>Ivan Turčić</dc:creator>
  <cp:lastModifiedBy>Ivan Turčić</cp:lastModifiedBy>
  <dcterms:modified xmlns:xsi="http://www.w3.org/2001/XMLSchema-instance" xsi:type="dcterms:W3CDTF">2016-03-18T09:23:00Z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