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2115c" w14:paraId="852115c" w:rsidRDefault="0025773B" w:rsidP="00B54A69" w:rsidR="003A7EC8">
      <w:pPr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0E0F64">
        <w:t>2</w:t>
      </w:r>
      <w:r w:rsidR="00D9352F">
        <w:t>1</w:t>
      </w:r>
      <w:r w:rsidR="0081345A">
        <w:t>9</w:t>
      </w:r>
      <w:r>
        <w:t>/1</w:t>
      </w:r>
      <w:r w:rsidR="0081345A">
        <w:t>5</w:t>
      </w:r>
      <w:r>
        <w:t>-</w:t>
      </w:r>
      <w:r w:rsidR="0081345A">
        <w:t>11</w:t>
      </w:r>
      <w:r w:rsidR="000E0F64">
        <w:t>8</w:t>
      </w:r>
    </w:p>
    <w:p w:rsidRDefault="00874D71" w:rsidP="00874D71" w:rsidR="00874D71">
      <w:r>
        <w:rPr>
          <w:rStyle w:val="Naglaeno"/>
        </w:rPr>
        <w:t xml:space="preserve">             </w:t>
      </w:r>
      <w:r w:rsidR="00F874DF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4D71" w:rsidP="00874D71" w:rsidR="00874D71" w:rsidRPr="00D21A2C"/>
    <w:p w:rsidRDefault="00874D71" w:rsidP="00874D71" w:rsidR="00874D7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74D71" w:rsidP="00874D71" w:rsidR="00874D7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A7EC8" w:rsidP="003A7EC8" w:rsidR="003A7EC8">
      <w:pPr>
        <w:jc w:val="both"/>
      </w:pPr>
    </w:p>
    <w:p w:rsidRDefault="003A7EC8" w:rsidP="007005D1" w:rsidR="003A7EC8" w:rsidRPr="00D53A3A">
      <w:pPr>
        <w:jc w:val="center"/>
        <w:rPr>
          <w:bCs/>
        </w:rPr>
      </w:pPr>
      <w:r w:rsidRPr="00D53A3A">
        <w:rPr>
          <w:bCs/>
        </w:rPr>
        <w:t>Z A K L J U Č A K</w:t>
      </w:r>
    </w:p>
    <w:p w:rsidRDefault="00304D4D" w:rsidP="003A7EC8" w:rsidR="00304D4D">
      <w:pPr>
        <w:jc w:val="both"/>
      </w:pPr>
    </w:p>
    <w:p w:rsidRDefault="00B54A69" w:rsidP="003A7EC8" w:rsidR="00B54A69">
      <w:pPr>
        <w:jc w:val="both"/>
      </w:pPr>
    </w:p>
    <w:p w:rsidRDefault="00F91325" w:rsidP="00B54A69" w:rsidR="00F91325">
      <w:pPr>
        <w:ind w:firstLine="720"/>
        <w:jc w:val="both"/>
      </w:pPr>
      <w:r>
        <w:t xml:space="preserve">Trgovački sud u Osijeku, po sucu mr. sc. Tihomiru Kovačeviću, kao stečajnom </w:t>
      </w:r>
      <w:r w:rsidR="00BB746F">
        <w:t xml:space="preserve">sucu, u stečajnom postupku nad </w:t>
      </w:r>
      <w:r>
        <w:t xml:space="preserve">dužnikom: </w:t>
      </w:r>
      <w:r w:rsidR="0081345A" w:rsidRPr="0081345A">
        <w:rPr>
          <w:bCs/>
        </w:rPr>
        <w:t>EURODIL d.o.o. za prehrambenu industriju u stečaju, Rakitovica, Venoseva 1/c, MBS 030063965, OIB: 43768171843</w:t>
      </w:r>
      <w:r w:rsidRPr="00D53A3A">
        <w:rPr>
          <w:bCs/>
        </w:rPr>
        <w:t>,</w:t>
      </w:r>
      <w:r>
        <w:t xml:space="preserve"> dana </w:t>
      </w:r>
      <w:r w:rsidR="0081345A">
        <w:t>5</w:t>
      </w:r>
      <w:r>
        <w:t xml:space="preserve">. </w:t>
      </w:r>
      <w:r w:rsidR="0081345A">
        <w:t>svibnj</w:t>
      </w:r>
      <w:r w:rsidR="00A80C48">
        <w:t>a</w:t>
      </w:r>
      <w:r w:rsidR="00BB746F">
        <w:t xml:space="preserve"> </w:t>
      </w:r>
      <w:r>
        <w:t>201</w:t>
      </w:r>
      <w:r w:rsidR="000E0F64">
        <w:t>7</w:t>
      </w:r>
      <w:r>
        <w:t xml:space="preserve">. </w:t>
      </w:r>
    </w:p>
    <w:p w:rsidRDefault="00071835" w:rsidP="003A7EC8" w:rsidR="00071835">
      <w:pPr>
        <w:jc w:val="both"/>
      </w:pPr>
    </w:p>
    <w:p w:rsidRDefault="003A7EC8" w:rsidP="003845E5" w:rsidR="007A67C1" w:rsidRPr="00D53A3A">
      <w:pPr>
        <w:jc w:val="center"/>
        <w:rPr>
          <w:bCs/>
        </w:rPr>
      </w:pPr>
      <w:r w:rsidRPr="00D53A3A">
        <w:rPr>
          <w:bCs/>
        </w:rPr>
        <w:t>z a k l j u č i o  j e</w:t>
      </w:r>
    </w:p>
    <w:p w:rsidRDefault="00071835" w:rsidP="003A7EC8" w:rsidR="00071835">
      <w:pPr>
        <w:jc w:val="both"/>
      </w:pPr>
    </w:p>
    <w:p w:rsidRDefault="0052008A" w:rsidP="0098552D" w:rsidR="00881A85" w:rsidRPr="00AB5190">
      <w:pPr>
        <w:numPr>
          <w:ilvl w:val="0"/>
          <w:numId w:val="6"/>
        </w:numPr>
        <w:jc w:val="both"/>
        <w:rPr>
          <w:lang w:eastAsia="zh-CN"/>
        </w:rPr>
      </w:pPr>
      <w:r>
        <w:t>Kupc</w:t>
      </w:r>
      <w:r w:rsidR="001470E8">
        <w:t>u</w:t>
      </w:r>
      <w:r>
        <w:t xml:space="preserve"> </w:t>
      </w:r>
      <w:r w:rsidR="0098552D" w:rsidRPr="0098552D">
        <w:rPr>
          <w:bCs/>
        </w:rPr>
        <w:t>GREEN LIFE d.o.o. za usluge i trgovinu Rakitovica, Venoseva 1c, OIB 54014585467</w:t>
      </w:r>
      <w:r>
        <w:t>, predaj</w:t>
      </w:r>
      <w:r w:rsidR="00874D71">
        <w:t>e</w:t>
      </w:r>
      <w:r>
        <w:t xml:space="preserve"> se u posjed nekretnin</w:t>
      </w:r>
      <w:r w:rsidR="00D42C63">
        <w:t>a</w:t>
      </w:r>
      <w:r>
        <w:t xml:space="preserve"> </w:t>
      </w:r>
      <w:r w:rsidR="00AB5190">
        <w:rPr>
          <w:lang w:eastAsia="zh-CN"/>
        </w:rPr>
        <w:t>upisan</w:t>
      </w:r>
      <w:r w:rsidR="00D42C63">
        <w:rPr>
          <w:lang w:eastAsia="zh-CN"/>
        </w:rPr>
        <w:t>a</w:t>
      </w:r>
      <w:r w:rsidR="00AB5190">
        <w:rPr>
          <w:lang w:eastAsia="zh-CN"/>
        </w:rPr>
        <w:t xml:space="preserve"> u zk.ul.br</w:t>
      </w:r>
      <w:r w:rsidR="00874D71">
        <w:rPr>
          <w:lang w:eastAsia="zh-CN"/>
        </w:rPr>
        <w:t>.</w:t>
      </w:r>
      <w:r w:rsidR="00AB5190">
        <w:rPr>
          <w:lang w:eastAsia="zh-CN"/>
        </w:rPr>
        <w:t xml:space="preserve"> </w:t>
      </w:r>
      <w:r w:rsidR="0098552D" w:rsidRPr="0098552D">
        <w:t>608, k.o. Murvica, kč.br. 825/209, šuma, površine 2107 m</w:t>
      </w:r>
      <w:r w:rsidR="0098552D" w:rsidRPr="0098552D">
        <w:rPr>
          <w:vertAlign w:val="superscript"/>
        </w:rPr>
        <w:t>2</w:t>
      </w:r>
      <w:r w:rsidR="0098552D" w:rsidRPr="0098552D">
        <w:t xml:space="preserve"> i kč.br. 825/210, šuma, površine 2121 m</w:t>
      </w:r>
      <w:r w:rsidR="0098552D" w:rsidRPr="008D1AE6">
        <w:rPr>
          <w:vertAlign w:val="superscript"/>
        </w:rPr>
        <w:t>2</w:t>
      </w:r>
      <w:r w:rsidR="00881A85" w:rsidRPr="00874D71">
        <w:rPr>
          <w:kern w:val="2"/>
          <w:lang w:eastAsia="ar-SA"/>
        </w:rPr>
        <w:t>,</w:t>
      </w:r>
    </w:p>
    <w:p w:rsidRDefault="00881A85" w:rsidP="00881A85" w:rsidR="00881A85" w:rsidRPr="00881A85">
      <w:pPr>
        <w:tabs>
          <w:tab w:pos="2127" w:val="left"/>
        </w:tabs>
        <w:suppressAutoHyphens/>
        <w:ind w:left="2505"/>
        <w:jc w:val="both"/>
        <w:rPr>
          <w:kern w:val="2"/>
          <w:lang w:eastAsia="ar-SA"/>
        </w:rPr>
      </w:pPr>
    </w:p>
    <w:p w:rsidRDefault="0052008A" w:rsidP="00874D71" w:rsidR="0052008A">
      <w:pPr>
        <w:ind w:firstLine="720" w:left="720"/>
        <w:jc w:val="both"/>
      </w:pPr>
      <w:r>
        <w:t>kao vlasništvo kupca.</w:t>
      </w:r>
    </w:p>
    <w:p w:rsidRDefault="00DA14E7" w:rsidP="00DA14E7" w:rsidR="00DA14E7">
      <w:pPr>
        <w:ind w:left="2160"/>
        <w:jc w:val="both"/>
      </w:pPr>
    </w:p>
    <w:p w:rsidRDefault="0025773B" w:rsidP="00024186" w:rsidR="0025773B">
      <w:pPr>
        <w:numPr>
          <w:ilvl w:val="0"/>
          <w:numId w:val="6"/>
        </w:numPr>
        <w:jc w:val="both"/>
      </w:pPr>
      <w:r>
        <w:t>Općinsko</w:t>
      </w:r>
      <w:r w:rsidR="00125555">
        <w:t>m</w:t>
      </w:r>
      <w:r>
        <w:t xml:space="preserve"> sud</w:t>
      </w:r>
      <w:r w:rsidR="00125555">
        <w:t>u</w:t>
      </w:r>
      <w:r>
        <w:t xml:space="preserve"> u </w:t>
      </w:r>
      <w:r w:rsidR="00F84D19">
        <w:t>Zad</w:t>
      </w:r>
      <w:r w:rsidR="0032796E">
        <w:t>ru</w:t>
      </w:r>
      <w:r w:rsidR="00125555">
        <w:t xml:space="preserve"> Zemljišno knjižnom odjelu </w:t>
      </w:r>
      <w:r>
        <w:t>nalaže se prijenos prava vlasništva na nekretnin</w:t>
      </w:r>
      <w:r w:rsidR="00AF564D">
        <w:t>i</w:t>
      </w:r>
      <w:r>
        <w:t xml:space="preserve"> iz točke 1. ovoga zaključka, na kupca, kao i brisanje svih upisanih</w:t>
      </w:r>
      <w:r w:rsidR="000B7214">
        <w:t xml:space="preserve"> prava,</w:t>
      </w:r>
      <w:r>
        <w:t xml:space="preserve"> tereta</w:t>
      </w:r>
      <w:r w:rsidR="00670BD7">
        <w:t xml:space="preserve"> i zabilježbi</w:t>
      </w:r>
      <w:r w:rsidR="00D53A3A">
        <w:t xml:space="preserve"> i to:</w:t>
      </w:r>
    </w:p>
    <w:p w:rsidRDefault="00442D3E" w:rsidP="00442D3E" w:rsidR="00442D3E">
      <w:pPr>
        <w:ind w:left="1785"/>
        <w:jc w:val="both"/>
      </w:pPr>
    </w:p>
    <w:p w:rsidRDefault="0016477D" w:rsidP="00125555" w:rsidR="004B135F">
      <w:pPr>
        <w:ind w:firstLine="720" w:left="720"/>
      </w:pPr>
      <w:r>
        <w:t>Na listu „</w:t>
      </w:r>
      <w:r w:rsidR="005F2261">
        <w:t>B</w:t>
      </w:r>
      <w:r>
        <w:t>“ -</w:t>
      </w:r>
      <w:r w:rsidR="005F2261">
        <w:t xml:space="preserve"> Vlastovnica</w:t>
      </w:r>
    </w:p>
    <w:p w:rsidRDefault="00125555" w:rsidP="00125555" w:rsidR="00125555">
      <w:pPr>
        <w:ind w:left="1418"/>
        <w:jc w:val="both"/>
      </w:pPr>
    </w:p>
    <w:p w:rsidRDefault="006B01CB" w:rsidP="006B01CB" w:rsidR="006B01CB">
      <w:pPr>
        <w:ind w:left="1418"/>
        <w:jc w:val="both"/>
      </w:pPr>
      <w:r>
        <w:t xml:space="preserve">2. Vlasnički dio: 1/1   </w:t>
      </w:r>
    </w:p>
    <w:p w:rsidRDefault="006B01CB" w:rsidP="006B01CB" w:rsidR="006B01CB">
      <w:pPr>
        <w:ind w:left="1418"/>
        <w:jc w:val="both"/>
      </w:pPr>
      <w:r>
        <w:t xml:space="preserve">   </w:t>
      </w:r>
    </w:p>
    <w:p w:rsidRDefault="006B01CB" w:rsidP="006B01CB" w:rsidR="006B01CB">
      <w:pPr>
        <w:ind w:left="1418"/>
        <w:jc w:val="both"/>
      </w:pPr>
      <w:r>
        <w:t xml:space="preserve">EURODIL D.O.O., OIB: 43768171843, RAKITOVICA, VENOSEVA 1 C   </w:t>
      </w:r>
    </w:p>
    <w:p w:rsidRDefault="006B01CB" w:rsidP="006B01CB" w:rsidR="006B01CB">
      <w:pPr>
        <w:ind w:left="1418"/>
        <w:jc w:val="both"/>
      </w:pPr>
      <w:r>
        <w:t xml:space="preserve">   </w:t>
      </w:r>
    </w:p>
    <w:p w:rsidRDefault="006B01CB" w:rsidP="006B01CB" w:rsidR="006B01CB">
      <w:pPr>
        <w:ind w:left="1418"/>
        <w:jc w:val="both"/>
      </w:pPr>
      <w:r>
        <w:t>2.5 Zaprimljeno 05.11.2015.g. pod brojem Z-16054/2015</w:t>
      </w:r>
    </w:p>
    <w:p w:rsidRDefault="006B01CB" w:rsidP="006B01CB" w:rsidR="006B01CB">
      <w:pPr>
        <w:ind w:left="1418"/>
        <w:jc w:val="both"/>
      </w:pPr>
    </w:p>
    <w:p w:rsidRDefault="006B01CB" w:rsidP="006B01CB" w:rsidR="006B01CB">
      <w:pPr>
        <w:ind w:left="1418"/>
        <w:jc w:val="both"/>
      </w:pPr>
      <w:r>
        <w:t xml:space="preserve">ZABILJEŽBA, OTVARANJE STEČAJNOG POSTUPKA, RJEŠENJE TRGOVAČKOG SUDA U OSIJEKU, 14 ST-219/15-13 30.10.2015, nad dužnikom Eurodil d.o.o., na čest.br. 825/209, čest.br. 825/210. </w:t>
      </w:r>
    </w:p>
    <w:p w:rsidRDefault="006B01CB" w:rsidP="006B01CB" w:rsidR="006B01CB">
      <w:pPr>
        <w:ind w:left="1418"/>
        <w:jc w:val="both"/>
      </w:pPr>
      <w:r>
        <w:t xml:space="preserve">na 2 (2.3)  </w:t>
      </w:r>
    </w:p>
    <w:p w:rsidRDefault="006B01CB" w:rsidP="006B01CB" w:rsidR="006B01CB">
      <w:pPr>
        <w:ind w:left="1418"/>
        <w:jc w:val="both"/>
      </w:pPr>
      <w:r>
        <w:t xml:space="preserve">   </w:t>
      </w:r>
    </w:p>
    <w:p w:rsidRDefault="006B01CB" w:rsidP="006B01CB" w:rsidR="006B01CB">
      <w:pPr>
        <w:ind w:left="1418"/>
        <w:jc w:val="both"/>
      </w:pPr>
      <w:r>
        <w:t>2.6 Zaprimljeno 24.03.2016.g. pod brojem Z-5984/2016</w:t>
      </w:r>
    </w:p>
    <w:p w:rsidRDefault="006B01CB" w:rsidP="006B01CB" w:rsidR="006B01CB">
      <w:pPr>
        <w:ind w:left="1418"/>
        <w:jc w:val="both"/>
      </w:pPr>
    </w:p>
    <w:p w:rsidRDefault="006B01CB" w:rsidP="006B01CB" w:rsidR="006B01CB">
      <w:pPr>
        <w:ind w:left="1418"/>
        <w:jc w:val="both"/>
      </w:pPr>
      <w:r>
        <w:lastRenderedPageBreak/>
        <w:t xml:space="preserve">ZABILJEŽBA, RJEŠENJE TRGOVAČKOG SUDA U OSIJEKU POD POSL.BR. 14 ST-219/15-41 21.03.2016, prodaje u stečajnom postupku na čest.br. 825/209, čest.br. 825/210 </w:t>
      </w:r>
    </w:p>
    <w:p w:rsidRDefault="006B01CB" w:rsidP="006B01CB" w:rsidR="006B01CB">
      <w:pPr>
        <w:ind w:left="1418"/>
        <w:jc w:val="both"/>
      </w:pPr>
      <w:r>
        <w:t xml:space="preserve">na 2 (2.3)  </w:t>
      </w:r>
    </w:p>
    <w:p w:rsidRDefault="006B01CB" w:rsidP="006B01CB" w:rsidR="006B01CB">
      <w:pPr>
        <w:ind w:left="1418"/>
        <w:jc w:val="both"/>
      </w:pPr>
      <w:r>
        <w:t xml:space="preserve">   </w:t>
      </w:r>
    </w:p>
    <w:p w:rsidRDefault="006B01CB" w:rsidP="006B01CB" w:rsidR="006B01CB">
      <w:pPr>
        <w:ind w:left="1418"/>
        <w:jc w:val="both"/>
      </w:pPr>
      <w:r>
        <w:t xml:space="preserve"> </w:t>
      </w:r>
    </w:p>
    <w:p w:rsidRDefault="003A77CB" w:rsidP="006B01CB" w:rsidR="006B01CB">
      <w:pPr>
        <w:ind w:left="1418"/>
        <w:jc w:val="both"/>
      </w:pPr>
      <w:r>
        <w:t>Na listu "</w:t>
      </w:r>
      <w:r w:rsidR="006B01CB">
        <w:t>C</w:t>
      </w:r>
      <w:r>
        <w:t xml:space="preserve">" - </w:t>
      </w:r>
      <w:r w:rsidR="006B01CB">
        <w:t xml:space="preserve">   Teretovnica  </w:t>
      </w:r>
    </w:p>
    <w:p w:rsidRDefault="006B01CB" w:rsidP="006B01CB" w:rsidR="006B01CB">
      <w:pPr>
        <w:ind w:left="1418"/>
        <w:jc w:val="both"/>
      </w:pPr>
      <w:r>
        <w:t xml:space="preserve"> </w:t>
      </w:r>
    </w:p>
    <w:p w:rsidRDefault="006B01CB" w:rsidP="006B01CB" w:rsidR="006B01CB">
      <w:pPr>
        <w:ind w:left="1418"/>
        <w:jc w:val="both"/>
      </w:pPr>
      <w:r>
        <w:t>1.1 Zaprimljeno 18.08.2014.g. pod brojem Z-11240/2014</w:t>
      </w:r>
    </w:p>
    <w:p w:rsidRDefault="006B01CB" w:rsidP="006B01CB" w:rsidR="006B01CB">
      <w:pPr>
        <w:ind w:left="1418"/>
        <w:jc w:val="both"/>
      </w:pPr>
    </w:p>
    <w:p w:rsidRDefault="006B01CB" w:rsidP="006B01CB" w:rsidR="006B01CB">
      <w:pPr>
        <w:ind w:left="1418"/>
        <w:jc w:val="both"/>
      </w:pPr>
      <w:r>
        <w:t xml:space="preserve">UKNJIŽBA, ZALOŽNO PRAVO, UGOVOR O ZALOGU, OV-3549/14 14.08.2014, na teret nekretnina u A-listu, uknjiženog prava vlasništva u korist Fami d.o.o. za cijelo, u iznosu od 4.606.025,10 kuna radi osiguranja isplate, s danom dospijeća 31. prosinca 2016. godine, u korist: </w:t>
      </w:r>
    </w:p>
    <w:p w:rsidRDefault="006B01CB" w:rsidP="006B01CB" w:rsidR="006B01CB">
      <w:pPr>
        <w:ind w:left="1418"/>
        <w:jc w:val="both"/>
      </w:pPr>
      <w:r>
        <w:t>1.2 Zaprimljeno 13.05.2016.g. pod brojem Z-9764/2016</w:t>
      </w:r>
    </w:p>
    <w:p w:rsidRDefault="006B01CB" w:rsidP="006B01CB" w:rsidR="006B01CB">
      <w:pPr>
        <w:ind w:left="1418"/>
        <w:jc w:val="both"/>
      </w:pPr>
    </w:p>
    <w:p w:rsidRDefault="006B01CB" w:rsidP="006B01CB" w:rsidR="006B01CB">
      <w:pPr>
        <w:ind w:left="1418"/>
        <w:jc w:val="both"/>
      </w:pPr>
      <w:r>
        <w:t xml:space="preserve">UKNJIŽBA, USTUPANJE ZALOŽNOG PRAVA, UGOVOR O USTUPU TRAŽBINE, OV-1649/16 09.05.2016, s Eko Fami d.o.o., oib: 63554878689, u korist:  </w:t>
      </w:r>
    </w:p>
    <w:p w:rsidRDefault="006B01CB" w:rsidP="006B01CB" w:rsidR="00B17353">
      <w:pPr>
        <w:ind w:left="1418"/>
        <w:jc w:val="both"/>
      </w:pPr>
      <w:r>
        <w:t>GREEN LIFE D.O.O., OIB: 54014585467, VENOCEVA 1C, RAKITOVICA</w:t>
      </w:r>
    </w:p>
    <w:p w:rsidRDefault="00C770BB" w:rsidP="00763002" w:rsidR="00C770BB" w:rsidRPr="007B3EF6">
      <w:pPr>
        <w:ind w:left="1418"/>
        <w:jc w:val="both"/>
      </w:pPr>
    </w:p>
    <w:p w:rsidRDefault="00874D71" w:rsidP="00B54A69" w:rsidR="003F44FC">
      <w:pPr>
        <w:tabs>
          <w:tab w:pos="1701" w:val="left"/>
        </w:tabs>
        <w:jc w:val="both"/>
        <w:rPr>
          <w:bCs/>
        </w:rPr>
      </w:pPr>
      <w:r>
        <w:rPr>
          <w:bCs/>
        </w:rPr>
        <w:t xml:space="preserve">              3</w:t>
      </w:r>
      <w:r w:rsidR="00177F42">
        <w:rPr>
          <w:bCs/>
        </w:rPr>
        <w:t xml:space="preserve">.   </w:t>
      </w:r>
      <w:r w:rsidR="003F44FC">
        <w:rPr>
          <w:bCs/>
        </w:rPr>
        <w:t>Kup</w:t>
      </w:r>
      <w:r w:rsidR="00153169">
        <w:rPr>
          <w:bCs/>
        </w:rPr>
        <w:t>a</w:t>
      </w:r>
      <w:r w:rsidR="003F44FC">
        <w:rPr>
          <w:bCs/>
        </w:rPr>
        <w:t xml:space="preserve">c </w:t>
      </w:r>
      <w:r w:rsidR="00153169">
        <w:rPr>
          <w:bCs/>
        </w:rPr>
        <w:t>je</w:t>
      </w:r>
      <w:r w:rsidR="00177F42">
        <w:rPr>
          <w:bCs/>
        </w:rPr>
        <w:t xml:space="preserve"> </w:t>
      </w:r>
      <w:r w:rsidR="003F44FC">
        <w:rPr>
          <w:bCs/>
        </w:rPr>
        <w:t>u cijelosti plati</w:t>
      </w:r>
      <w:r w:rsidR="00FD69A1">
        <w:rPr>
          <w:bCs/>
        </w:rPr>
        <w:t xml:space="preserve">o </w:t>
      </w:r>
      <w:r w:rsidR="004A3D26">
        <w:rPr>
          <w:bCs/>
        </w:rPr>
        <w:t>troškove unovčenja</w:t>
      </w:r>
      <w:r>
        <w:rPr>
          <w:bCs/>
        </w:rPr>
        <w:t xml:space="preserve"> </w:t>
      </w:r>
      <w:r w:rsidR="003F44FC">
        <w:rPr>
          <w:bCs/>
        </w:rPr>
        <w:t xml:space="preserve">u iznosu od </w:t>
      </w:r>
      <w:r w:rsidR="004A3D26">
        <w:rPr>
          <w:bCs/>
        </w:rPr>
        <w:t>54.080,35</w:t>
      </w:r>
      <w:r w:rsidR="00F126CC" w:rsidRPr="00F126CC">
        <w:rPr>
          <w:bCs/>
        </w:rPr>
        <w:t xml:space="preserve"> </w:t>
      </w:r>
      <w:r w:rsidR="003F44FC">
        <w:rPr>
          <w:bCs/>
        </w:rPr>
        <w:t>kn.</w:t>
      </w:r>
    </w:p>
    <w:p w:rsidRDefault="00B17353" w:rsidP="003C3419" w:rsidR="00B17353" w:rsidRPr="003F44FC">
      <w:pPr>
        <w:jc w:val="both"/>
        <w:rPr>
          <w:bCs/>
        </w:rPr>
      </w:pPr>
    </w:p>
    <w:p w:rsidRDefault="0025773B" w:rsidP="00E03A54" w:rsidR="0025773B" w:rsidRPr="00444F8D">
      <w:pPr>
        <w:jc w:val="center"/>
        <w:rPr>
          <w:bCs/>
        </w:rPr>
      </w:pPr>
      <w:r w:rsidRPr="00444F8D">
        <w:rPr>
          <w:bCs/>
        </w:rPr>
        <w:t>Obrazloženje</w:t>
      </w:r>
    </w:p>
    <w:p w:rsidRDefault="00B17353" w:rsidP="0025773B" w:rsidR="00B17353">
      <w:pPr>
        <w:jc w:val="both"/>
      </w:pPr>
    </w:p>
    <w:p w:rsidRDefault="0025773B" w:rsidP="00E2444C" w:rsidR="00C42E2F">
      <w:pPr>
        <w:jc w:val="both"/>
      </w:pPr>
      <w:r>
        <w:tab/>
      </w:r>
      <w:r w:rsidR="00071835" w:rsidRPr="00071835">
        <w:t>Kako je rješenje ovoga suda broj 14 St-</w:t>
      </w:r>
      <w:r w:rsidR="00B51C92">
        <w:t>2</w:t>
      </w:r>
      <w:r w:rsidR="00EE39ED">
        <w:t>1</w:t>
      </w:r>
      <w:r w:rsidR="00FC32D3">
        <w:t>9</w:t>
      </w:r>
      <w:r w:rsidR="00071835" w:rsidRPr="00071835">
        <w:t>/1</w:t>
      </w:r>
      <w:r w:rsidR="00FC32D3">
        <w:t>5</w:t>
      </w:r>
      <w:r w:rsidR="00071835" w:rsidRPr="00071835">
        <w:t>-</w:t>
      </w:r>
      <w:r w:rsidR="00FC32D3">
        <w:t>113</w:t>
      </w:r>
      <w:r w:rsidR="00071835" w:rsidRPr="00071835">
        <w:t xml:space="preserve"> od </w:t>
      </w:r>
      <w:r w:rsidR="00FC32D3">
        <w:t>1</w:t>
      </w:r>
      <w:r w:rsidR="00EE39ED">
        <w:t>2</w:t>
      </w:r>
      <w:r w:rsidR="00071835" w:rsidRPr="00071835">
        <w:t>.</w:t>
      </w:r>
      <w:r w:rsidR="007C719E">
        <w:t>0</w:t>
      </w:r>
      <w:r w:rsidR="00FC32D3">
        <w:t>4</w:t>
      </w:r>
      <w:r w:rsidR="00071835" w:rsidRPr="00071835">
        <w:t>.201</w:t>
      </w:r>
      <w:r w:rsidR="00B51C92">
        <w:t>7</w:t>
      </w:r>
      <w:r w:rsidR="00071835" w:rsidRPr="00071835">
        <w:t>. godine, kojim se dosuđuj</w:t>
      </w:r>
      <w:r w:rsidR="007C719E">
        <w:t xml:space="preserve">e </w:t>
      </w:r>
      <w:r w:rsidR="00071835" w:rsidRPr="00071835">
        <w:t>nekretnin</w:t>
      </w:r>
      <w:r w:rsidR="007C719E">
        <w:t>a</w:t>
      </w:r>
      <w:r w:rsidR="00071835" w:rsidRPr="00071835">
        <w:t xml:space="preserve"> iz t. 1. izreke ovoga zaključka kupc</w:t>
      </w:r>
      <w:r w:rsidR="005623DC">
        <w:t>u</w:t>
      </w:r>
      <w:r w:rsidR="00071835" w:rsidRPr="00071835">
        <w:t xml:space="preserve">, postalo pravomoćno dana </w:t>
      </w:r>
      <w:r w:rsidR="00EE39ED">
        <w:t>2</w:t>
      </w:r>
      <w:r w:rsidR="00071835" w:rsidRPr="00071835">
        <w:t>.</w:t>
      </w:r>
      <w:r w:rsidR="006E6F68">
        <w:t>0</w:t>
      </w:r>
      <w:r w:rsidR="00FC32D3">
        <w:t>5</w:t>
      </w:r>
      <w:r w:rsidR="00071835" w:rsidRPr="00071835">
        <w:t>.201</w:t>
      </w:r>
      <w:r w:rsidR="00B51C92">
        <w:t>7</w:t>
      </w:r>
      <w:r w:rsidR="00071835" w:rsidRPr="00071835">
        <w:t xml:space="preserve">. godine, te kako </w:t>
      </w:r>
      <w:r w:rsidR="005623DC">
        <w:t>je</w:t>
      </w:r>
      <w:r w:rsidR="00071835" w:rsidRPr="00071835">
        <w:t xml:space="preserve"> kup</w:t>
      </w:r>
      <w:r w:rsidR="005623DC">
        <w:t>a</w:t>
      </w:r>
      <w:r w:rsidR="00071835" w:rsidRPr="00071835">
        <w:t xml:space="preserve">c </w:t>
      </w:r>
      <w:r w:rsidR="000B5269">
        <w:t>u cijelosti uplati</w:t>
      </w:r>
      <w:r w:rsidR="005623DC">
        <w:t xml:space="preserve">o </w:t>
      </w:r>
      <w:r w:rsidR="001849FE" w:rsidRPr="001849FE">
        <w:t>troškove unovčenja</w:t>
      </w:r>
      <w:r w:rsidR="00BE50EE">
        <w:rPr>
          <w:bCs/>
        </w:rPr>
        <w:t xml:space="preserve"> u iznosu od </w:t>
      </w:r>
      <w:r w:rsidR="001849FE" w:rsidRPr="001849FE">
        <w:rPr>
          <w:bCs/>
        </w:rPr>
        <w:t>54.080,35</w:t>
      </w:r>
      <w:r w:rsidR="00FC32D3" w:rsidRPr="00FC32D3">
        <w:rPr>
          <w:bCs/>
        </w:rPr>
        <w:t xml:space="preserve"> </w:t>
      </w:r>
      <w:r w:rsidR="00BE50EE">
        <w:rPr>
          <w:bCs/>
        </w:rPr>
        <w:t>kn</w:t>
      </w:r>
      <w:r w:rsidR="00071835" w:rsidRPr="00071835">
        <w:t>,</w:t>
      </w:r>
      <w:r w:rsidR="00DA27EB">
        <w:t xml:space="preserve"> a </w:t>
      </w:r>
      <w:r w:rsidR="009254B0">
        <w:t>3</w:t>
      </w:r>
      <w:r w:rsidR="00DA27EB">
        <w:t>.0</w:t>
      </w:r>
      <w:r w:rsidR="009254B0">
        <w:t>5</w:t>
      </w:r>
      <w:r w:rsidR="00DA27EB">
        <w:t xml:space="preserve">.2017. je FINA doznačila </w:t>
      </w:r>
      <w:r w:rsidR="009254B0">
        <w:t>navedeni</w:t>
      </w:r>
      <w:r w:rsidR="00DA27EB">
        <w:t xml:space="preserve"> iznos,</w:t>
      </w:r>
      <w:r w:rsidR="00071835" w:rsidRPr="00071835">
        <w:t xml:space="preserve"> </w:t>
      </w:r>
      <w:r w:rsidR="000B0699">
        <w:t xml:space="preserve">budući je prodaja predmetne nekretnine provodila Financijska agencija elektroničkom javnom dražbom, </w:t>
      </w:r>
      <w:r w:rsidR="00071835" w:rsidRPr="00071835">
        <w:t xml:space="preserve">odlučeno je kao u izreci zaključka, </w:t>
      </w:r>
      <w:r w:rsidR="000B5269" w:rsidRPr="000B5269">
        <w:t xml:space="preserve">a temeljem čl. 108. st. 4. </w:t>
      </w:r>
      <w:r w:rsidR="006B712C" w:rsidRPr="006B712C">
        <w:t>Ovršn</w:t>
      </w:r>
      <w:r w:rsidR="006B712C">
        <w:t>og</w:t>
      </w:r>
      <w:r w:rsidR="006B712C" w:rsidRPr="006B712C">
        <w:t xml:space="preserve"> zakon</w:t>
      </w:r>
      <w:r w:rsidR="006B712C">
        <w:t>a</w:t>
      </w:r>
      <w:r w:rsidR="006B712C" w:rsidRPr="006B712C">
        <w:t xml:space="preserve"> (NN 112/12, 25/13, 93/14 i 55/16)</w:t>
      </w:r>
      <w:r w:rsidR="006B712C">
        <w:t xml:space="preserve"> </w:t>
      </w:r>
      <w:r w:rsidR="000B5269" w:rsidRPr="000B5269">
        <w:t xml:space="preserve">i </w:t>
      </w:r>
      <w:r w:rsidR="00834CAD" w:rsidRPr="00834CAD">
        <w:t xml:space="preserve">čl. </w:t>
      </w:r>
      <w:r w:rsidR="006B712C">
        <w:t>2</w:t>
      </w:r>
      <w:r w:rsidR="00834CAD" w:rsidRPr="00834CAD">
        <w:t>4</w:t>
      </w:r>
      <w:r w:rsidR="006B712C">
        <w:t>7</w:t>
      </w:r>
      <w:r w:rsidR="00834CAD" w:rsidRPr="00834CAD">
        <w:t>. Stečajnog zakona (NN 71/15)</w:t>
      </w:r>
      <w:r w:rsidR="00071835" w:rsidRPr="00071835">
        <w:t>.</w:t>
      </w:r>
    </w:p>
    <w:p w:rsidRDefault="00B54A69" w:rsidP="008A0C9E" w:rsidR="00B54A69">
      <w:pPr>
        <w:jc w:val="both"/>
      </w:pPr>
    </w:p>
    <w:p w:rsidRDefault="0022794F" w:rsidP="009337FD" w:rsidR="004948B8" w:rsidRPr="004948B8">
      <w:pPr>
        <w:jc w:val="center"/>
        <w:rPr>
          <w:bCs/>
        </w:rPr>
      </w:pPr>
      <w:r w:rsidRPr="004948B8">
        <w:rPr>
          <w:bCs/>
        </w:rPr>
        <w:t xml:space="preserve">U Osijeku </w:t>
      </w:r>
      <w:r w:rsidR="009254B0">
        <w:rPr>
          <w:bCs/>
        </w:rPr>
        <w:t>5</w:t>
      </w:r>
      <w:r w:rsidRPr="004948B8">
        <w:rPr>
          <w:bCs/>
        </w:rPr>
        <w:t xml:space="preserve">. </w:t>
      </w:r>
      <w:r w:rsidR="009254B0">
        <w:rPr>
          <w:bCs/>
        </w:rPr>
        <w:t>svibnj</w:t>
      </w:r>
      <w:r w:rsidR="00D42C63">
        <w:rPr>
          <w:bCs/>
        </w:rPr>
        <w:t>a</w:t>
      </w:r>
      <w:r w:rsidRPr="004948B8">
        <w:rPr>
          <w:bCs/>
        </w:rPr>
        <w:t xml:space="preserve"> 201</w:t>
      </w:r>
      <w:r w:rsidR="00DA27EB">
        <w:rPr>
          <w:bCs/>
        </w:rPr>
        <w:t>7</w:t>
      </w:r>
      <w:r w:rsidRPr="004948B8">
        <w:rPr>
          <w:bCs/>
        </w:rPr>
        <w:t xml:space="preserve">. </w:t>
      </w:r>
    </w:p>
    <w:p w:rsidRDefault="006D0927" w:rsidP="006D0927" w:rsidR="006D0927" w:rsidRPr="004948B8">
      <w:pPr>
        <w:pStyle w:val="Naslov2"/>
        <w:rPr>
          <w:b w:val="false"/>
        </w:rPr>
      </w:pPr>
      <w:r w:rsidRPr="004948B8">
        <w:rPr>
          <w:b w:val="false"/>
        </w:rPr>
        <w:t>Zapisničar:</w:t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  <w:t xml:space="preserve">      STEČAJNI SUDAC:</w:t>
      </w:r>
    </w:p>
    <w:p w:rsidRDefault="006D0927" w:rsidP="008A0C9E" w:rsidR="006D0927" w:rsidRPr="004948B8">
      <w:pPr>
        <w:jc w:val="both"/>
        <w:rPr>
          <w:bCs/>
        </w:rPr>
      </w:pPr>
      <w:r w:rsidRPr="004948B8">
        <w:rPr>
          <w:bCs/>
        </w:rPr>
        <w:t>Elizabeta Đeke</w:t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  <w:t xml:space="preserve">  mr. sc. </w:t>
      </w:r>
      <w:smartTag w:element="metricconverter" w:uri="urn:schemas-microsoft-com:office:smarttags">
        <w:r w:rsidRPr="004948B8">
          <w:rPr>
            <w:bCs/>
          </w:rPr>
          <w:t>Tihomir Kovačević</w:t>
        </w:r>
      </w:smartTag>
    </w:p>
    <w:p w:rsidRDefault="003A6EC0" w:rsidP="008A0C9E" w:rsidR="003A6EC0" w:rsidRPr="004948B8">
      <w:pPr>
        <w:jc w:val="both"/>
        <w:rPr>
          <w:bCs/>
        </w:rPr>
      </w:pPr>
    </w:p>
    <w:p w:rsidRDefault="00D9352F" w:rsidP="00D9352F" w:rsidR="00D9352F" w:rsidRPr="004948B8">
      <w:pPr>
        <w:pStyle w:val="Tijeloteksta"/>
        <w:rPr>
          <w:bCs/>
        </w:rPr>
      </w:pPr>
      <w:r w:rsidRPr="004948B8">
        <w:rPr>
          <w:bCs/>
        </w:rPr>
        <w:t>D N A :</w:t>
      </w:r>
    </w:p>
    <w:p w:rsidRDefault="004948B8" w:rsidP="004948B8" w:rsidR="004948B8">
      <w:pPr>
        <w:pStyle w:val="Tijeloteksta"/>
        <w:numPr>
          <w:ilvl w:val="0"/>
          <w:numId w:val="7"/>
        </w:numPr>
      </w:pPr>
      <w:r>
        <w:t>Stečajn</w:t>
      </w:r>
      <w:r w:rsidR="003F310F">
        <w:t>a</w:t>
      </w:r>
      <w:r>
        <w:t xml:space="preserve"> upravitelj</w:t>
      </w:r>
      <w:r w:rsidR="003F310F">
        <w:t>ica</w:t>
      </w:r>
      <w:r w:rsidR="00337D29">
        <w:t xml:space="preserve"> </w:t>
      </w:r>
      <w:r w:rsidR="003F310F">
        <w:t>Ivana Krstić</w:t>
      </w:r>
    </w:p>
    <w:p w:rsidRDefault="003F310F" w:rsidP="003F310F" w:rsidR="00337D29">
      <w:pPr>
        <w:numPr>
          <w:ilvl w:val="0"/>
          <w:numId w:val="7"/>
        </w:numPr>
        <w:jc w:val="both"/>
      </w:pPr>
      <w:r w:rsidRPr="003F310F">
        <w:rPr>
          <w:bCs/>
        </w:rPr>
        <w:t>GREEN LIFE d.o.o. Rakitovica, Venoseva 1c</w:t>
      </w:r>
    </w:p>
    <w:p w:rsidRDefault="000C2E25" w:rsidP="00BD5A37" w:rsidR="000C2E25" w:rsidRPr="001260E2">
      <w:pPr>
        <w:numPr>
          <w:ilvl w:val="0"/>
          <w:numId w:val="7"/>
        </w:numPr>
        <w:jc w:val="both"/>
      </w:pPr>
      <w:r w:rsidRPr="001260E2">
        <w:t xml:space="preserve">Općinski sud u </w:t>
      </w:r>
      <w:r w:rsidR="003F310F">
        <w:t>Zadr</w:t>
      </w:r>
      <w:r w:rsidR="00337D29">
        <w:t>u</w:t>
      </w:r>
      <w:r w:rsidRPr="001260E2">
        <w:t xml:space="preserve"> zk odjel </w:t>
      </w:r>
    </w:p>
    <w:p w:rsidRDefault="000C2E25" w:rsidP="000C2E25" w:rsidR="000C2E25" w:rsidRPr="001260E2">
      <w:pPr>
        <w:numPr>
          <w:ilvl w:val="0"/>
          <w:numId w:val="7"/>
        </w:numPr>
        <w:jc w:val="both"/>
      </w:pPr>
      <w:r w:rsidRPr="001260E2">
        <w:t xml:space="preserve">Ministarstvo financija Porezna uprava </w:t>
      </w:r>
      <w:r w:rsidR="003F310F">
        <w:t>Zad</w:t>
      </w:r>
      <w:r w:rsidR="00337D29">
        <w:t>ar</w:t>
      </w:r>
      <w:r w:rsidRPr="001260E2">
        <w:t xml:space="preserve"> </w:t>
      </w:r>
    </w:p>
    <w:p w:rsidRDefault="000C2E25" w:rsidP="000C2E25" w:rsidR="000C2E25">
      <w:pPr>
        <w:numPr>
          <w:ilvl w:val="0"/>
          <w:numId w:val="7"/>
        </w:numPr>
        <w:jc w:val="both"/>
      </w:pPr>
      <w:r w:rsidRPr="001260E2">
        <w:t>mrežna stranica e-Oglasna ploča sudova</w:t>
      </w:r>
    </w:p>
    <w:p w:rsidRDefault="000C2E25" w:rsidP="000C2E25" w:rsidR="000C2E25" w:rsidRPr="001260E2">
      <w:pPr>
        <w:numPr>
          <w:ilvl w:val="0"/>
          <w:numId w:val="7"/>
        </w:numPr>
        <w:jc w:val="both"/>
      </w:pPr>
      <w:r>
        <w:t>Financijska agencija radi objave na mrežnim stranicama</w:t>
      </w:r>
    </w:p>
    <w:p w:rsidRDefault="008A0C9E" w:rsidP="000C2E25" w:rsidR="008A0C9E">
      <w:pPr>
        <w:pStyle w:val="Tijeloteksta"/>
        <w:ind w:left="720"/>
      </w:pPr>
    </w:p>
    <w:sectPr w:rsidSect="006D0927" w:rsidR="008A0C9E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04E2" w:rsidR="003004E2">
      <w:r>
        <w:separator/>
      </w:r>
    </w:p>
  </w:endnote>
  <w:endnote w:id="0" w:type="continuationSeparator">
    <w:p w:rsidRDefault="003004E2" w:rsidR="00300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04E2" w:rsidR="003004E2">
      <w:r>
        <w:separator/>
      </w:r>
    </w:p>
  </w:footnote>
  <w:footnote w:id="0" w:type="continuationSeparator">
    <w:p w:rsidRDefault="003004E2" w:rsidR="003004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0788C" w:rsidR="000078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53E7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0788C" w:rsidR="0000788C">
    <w:pPr>
      <w:pStyle w:val="Zaglavlje"/>
    </w:pPr>
  </w:p>
  <w:p w:rsidRDefault="0000788C" w:rsidR="0000788C">
    <w:pPr>
      <w:pStyle w:val="Zaglavlje"/>
    </w:pPr>
    <w:r>
      <w:tab/>
    </w:r>
    <w:r>
      <w:tab/>
    </w:r>
    <w:r w:rsidR="0081345A" w:rsidRPr="0081345A">
      <w:t>14 St-219/15-118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25773B" w:rsidR="0000788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hAnsi="Times New Roman" w:ascii="Times New Roman"/>
      </w:rPr>
    </w:lvl>
    <w:lvl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lef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left"/>
      <w:pPr>
        <w:tabs>
          <w:tab w:pos="7185" w:val="num"/>
        </w:tabs>
        <w:ind w:hanging="180" w:left="7185"/>
      </w:pPr>
    </w:lvl>
  </w:abstractNum>
  <w:abstractNum w:abstractNumId="2">
    <w:nsid w:val="0726693E"/>
    <w:multiLevelType w:val="hybridMultilevel"/>
    <w:tmpl w:val="550048AE"/>
    <w:lvl w:tplc="041A000F" w:ilvl="0">
      <w:start w:val="1"/>
      <w:numFmt w:val="decimal"/>
      <w:lvlText w:val="%1."/>
      <w:lvlJc w:val="left"/>
      <w:pPr>
        <w:ind w:hanging="360" w:left="2563"/>
      </w:pPr>
    </w:lvl>
    <w:lvl w:tentative="true" w:tplc="041A0019" w:ilvl="1">
      <w:start w:val="1"/>
      <w:numFmt w:val="lowerLetter"/>
      <w:lvlText w:val="%2."/>
      <w:lvlJc w:val="left"/>
      <w:pPr>
        <w:ind w:hanging="360" w:left="3283"/>
      </w:pPr>
    </w:lvl>
    <w:lvl w:tentative="true" w:tplc="041A001B" w:ilvl="2">
      <w:start w:val="1"/>
      <w:numFmt w:val="lowerRoman"/>
      <w:lvlText w:val="%3."/>
      <w:lvlJc w:val="right"/>
      <w:pPr>
        <w:ind w:hanging="180" w:left="4003"/>
      </w:pPr>
    </w:lvl>
    <w:lvl w:tentative="true" w:tplc="041A000F" w:ilvl="3">
      <w:start w:val="1"/>
      <w:numFmt w:val="decimal"/>
      <w:lvlText w:val="%4."/>
      <w:lvlJc w:val="left"/>
      <w:pPr>
        <w:ind w:hanging="360" w:left="4723"/>
      </w:pPr>
    </w:lvl>
    <w:lvl w:tentative="true" w:tplc="041A0019" w:ilvl="4">
      <w:start w:val="1"/>
      <w:numFmt w:val="lowerLetter"/>
      <w:lvlText w:val="%5."/>
      <w:lvlJc w:val="left"/>
      <w:pPr>
        <w:ind w:hanging="360" w:left="5443"/>
      </w:pPr>
    </w:lvl>
    <w:lvl w:tentative="true" w:tplc="041A001B" w:ilvl="5">
      <w:start w:val="1"/>
      <w:numFmt w:val="lowerRoman"/>
      <w:lvlText w:val="%6."/>
      <w:lvlJc w:val="right"/>
      <w:pPr>
        <w:ind w:hanging="180" w:left="6163"/>
      </w:pPr>
    </w:lvl>
    <w:lvl w:tentative="true" w:tplc="041A000F" w:ilvl="6">
      <w:start w:val="1"/>
      <w:numFmt w:val="decimal"/>
      <w:lvlText w:val="%7."/>
      <w:lvlJc w:val="left"/>
      <w:pPr>
        <w:ind w:hanging="360" w:left="6883"/>
      </w:pPr>
    </w:lvl>
    <w:lvl w:tentative="true" w:tplc="041A0019" w:ilvl="7">
      <w:start w:val="1"/>
      <w:numFmt w:val="lowerLetter"/>
      <w:lvlText w:val="%8."/>
      <w:lvlJc w:val="left"/>
      <w:pPr>
        <w:ind w:hanging="360" w:left="7603"/>
      </w:pPr>
    </w:lvl>
    <w:lvl w:tentative="true" w:tplc="041A001B" w:ilvl="8">
      <w:start w:val="1"/>
      <w:numFmt w:val="lowerRoman"/>
      <w:lvlText w:val="%9."/>
      <w:lvlJc w:val="right"/>
      <w:pPr>
        <w:ind w:hanging="180" w:left="8323"/>
      </w:pPr>
    </w:lvl>
  </w:abstractNum>
  <w:abstractNum w:abstractNumId="3">
    <w:nsid w:val="0CE55F05"/>
    <w:multiLevelType w:val="hybridMultilevel"/>
    <w:tmpl w:val="3808E0B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8FE07FE"/>
    <w:multiLevelType w:val="hybridMultilevel"/>
    <w:tmpl w:val="EBD60D9A"/>
    <w:lvl w:tplc="D0806A98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5">
    <w:nsid w:val="23FB1624"/>
    <w:multiLevelType w:val="hybridMultilevel"/>
    <w:tmpl w:val="56E60A56"/>
    <w:lvl w:tplc="9908414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70D679F"/>
    <w:multiLevelType w:val="hybridMultilevel"/>
    <w:tmpl w:val="0220C87C"/>
    <w:lvl w:tplc="DA686C2A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7">
    <w:nsid w:val="29DF13E0"/>
    <w:multiLevelType w:val="hybridMultilevel"/>
    <w:tmpl w:val="C3D0A8B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B3B36F9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9">
    <w:nsid w:val="33F049A8"/>
    <w:multiLevelType w:val="hybridMultilevel"/>
    <w:tmpl w:val="5DAE3D96"/>
    <w:lvl w:tplc="753A9390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379E5D42"/>
    <w:multiLevelType w:val="hybridMultilevel"/>
    <w:tmpl w:val="763094EA"/>
    <w:lvl w:tplc="58F28CDC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1">
    <w:nsid w:val="427669F6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2">
    <w:nsid w:val="56AA00F7"/>
    <w:multiLevelType w:val="hybridMultilevel"/>
    <w:tmpl w:val="406E3068"/>
    <w:lvl w:tplc="041A000F" w:ilvl="0">
      <w:start w:val="1"/>
      <w:numFmt w:val="decimal"/>
      <w:lvlText w:val="%1."/>
      <w:lvlJc w:val="lef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3">
    <w:nsid w:val="59A66B87"/>
    <w:multiLevelType w:val="hybridMultilevel"/>
    <w:tmpl w:val="C1021D5C"/>
    <w:lvl w:tplc="0409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4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EA21EEB"/>
    <w:multiLevelType w:val="hybridMultilevel"/>
    <w:tmpl w:val="4EEAE062"/>
    <w:lvl w:tplc="0B9A56B8" w:ilvl="0">
      <w:start w:val="19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6">
    <w:nsid w:val="738876BD"/>
    <w:multiLevelType w:val="hybridMultilevel"/>
    <w:tmpl w:val="73CE4802"/>
    <w:lvl w:tplc="4C142A06" w:ilvl="0">
      <w:start w:val="14"/>
      <w:numFmt w:val="bullet"/>
      <w:lvlText w:val="-"/>
      <w:lvlJc w:val="left"/>
      <w:pPr>
        <w:ind w:hanging="360" w:left="21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5"/>
      </w:pPr>
      <w:rPr>
        <w:rFonts w:hAnsi="Wingdings" w:ascii="Wingdings" w:hint="default"/>
      </w:rPr>
    </w:lvl>
  </w:abstractNum>
  <w:abstractNum w:abstractNumId="17">
    <w:nsid w:val="75080650"/>
    <w:multiLevelType w:val="hybridMultilevel"/>
    <w:tmpl w:val="65B8AFF8"/>
    <w:lvl w:tplc="B344B174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8">
    <w:nsid w:val="751503DB"/>
    <w:multiLevelType w:val="hybridMultilevel"/>
    <w:tmpl w:val="307EBFF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1" w:ilvl="1">
      <w:start w:val="1"/>
      <w:numFmt w:val="bullet"/>
      <w:lvlText w:val="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plc="9FD098E4" w:ilvl="3">
      <w:start w:val="1"/>
      <w:numFmt w:val="bullet"/>
      <w:lvlText w:val="-"/>
      <w:lvlJc w:val="left"/>
      <w:pPr>
        <w:ind w:hanging="360" w:left="358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9">
    <w:nsid w:val="752010DF"/>
    <w:multiLevelType w:val="hybridMultilevel"/>
    <w:tmpl w:val="E6560D48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num w:numId="1">
    <w:abstractNumId w:val="5"/>
  </w:num>
  <w:num w:numId="2">
    <w:abstractNumId w:val="19"/>
  </w:num>
  <w:num w:numId="3">
    <w:abstractNumId w:val="9"/>
  </w:num>
  <w:num w:numId="4">
    <w:abstractNumId w:val="7"/>
  </w:num>
  <w:num w:numId="5">
    <w:abstractNumId w:val="13"/>
  </w:num>
  <w:num w:numId="6">
    <w:abstractNumId w:val="18"/>
  </w:num>
  <w:num w:numId="7">
    <w:abstractNumId w:val="14"/>
  </w:num>
  <w:num w:numId="8">
    <w:abstractNumId w:val="15"/>
  </w:num>
  <w:num w:numId="9">
    <w:abstractNumId w:val="16"/>
  </w:num>
  <w:num w:numId="10">
    <w:abstractNumId w:val="6"/>
  </w:num>
  <w:num w:numId="11">
    <w:abstractNumId w:val="17"/>
  </w:num>
  <w:num w:numId="1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</w:num>
  <w:num w:numId="14">
    <w:abstractNumId w:val="20"/>
  </w:num>
  <w:num w:numId="15">
    <w:abstractNumId w:val="12"/>
  </w:num>
  <w:num w:numId="16">
    <w:abstractNumId w:val="8"/>
  </w:num>
  <w:num w:numId="17">
    <w:abstractNumId w:val="2"/>
  </w:num>
  <w:num w:numId="18">
    <w:abstractNumId w:val="11"/>
  </w:num>
  <w:num w:numId="19">
    <w:abstractNumId w:val="3"/>
  </w:num>
  <w:num w:numId="20">
    <w:abstractNumId w:val="4"/>
  </w:num>
  <w:num w:numId="2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7EC8"/>
    <w:rsid w:val="0000788C"/>
    <w:rsid w:val="00024186"/>
    <w:rsid w:val="00030487"/>
    <w:rsid w:val="00071835"/>
    <w:rsid w:val="000A7A5C"/>
    <w:rsid w:val="000B0699"/>
    <w:rsid w:val="000B5269"/>
    <w:rsid w:val="000B6FA4"/>
    <w:rsid w:val="000B7214"/>
    <w:rsid w:val="000C2E25"/>
    <w:rsid w:val="000E0F64"/>
    <w:rsid w:val="00125555"/>
    <w:rsid w:val="00135AB0"/>
    <w:rsid w:val="00140B64"/>
    <w:rsid w:val="001470E8"/>
    <w:rsid w:val="00153169"/>
    <w:rsid w:val="0015559C"/>
    <w:rsid w:val="001637C9"/>
    <w:rsid w:val="0016477D"/>
    <w:rsid w:val="001664ED"/>
    <w:rsid w:val="00173C78"/>
    <w:rsid w:val="00177F42"/>
    <w:rsid w:val="001806F9"/>
    <w:rsid w:val="001849FE"/>
    <w:rsid w:val="001A4D26"/>
    <w:rsid w:val="001B354D"/>
    <w:rsid w:val="001E0D31"/>
    <w:rsid w:val="001E45EE"/>
    <w:rsid w:val="001F0A2A"/>
    <w:rsid w:val="001F26E0"/>
    <w:rsid w:val="0021403D"/>
    <w:rsid w:val="0022794F"/>
    <w:rsid w:val="002519B9"/>
    <w:rsid w:val="0025773B"/>
    <w:rsid w:val="00285F0B"/>
    <w:rsid w:val="00296B9C"/>
    <w:rsid w:val="002B3EAF"/>
    <w:rsid w:val="002D68D9"/>
    <w:rsid w:val="003004E2"/>
    <w:rsid w:val="00304D4D"/>
    <w:rsid w:val="00323BEB"/>
    <w:rsid w:val="0032796E"/>
    <w:rsid w:val="003305EF"/>
    <w:rsid w:val="00337D29"/>
    <w:rsid w:val="0035017C"/>
    <w:rsid w:val="00356A39"/>
    <w:rsid w:val="003716AD"/>
    <w:rsid w:val="00377BD5"/>
    <w:rsid w:val="003845E5"/>
    <w:rsid w:val="003901E9"/>
    <w:rsid w:val="003A1746"/>
    <w:rsid w:val="003A6EC0"/>
    <w:rsid w:val="003A77CB"/>
    <w:rsid w:val="003A7D1A"/>
    <w:rsid w:val="003A7EC8"/>
    <w:rsid w:val="003C3419"/>
    <w:rsid w:val="003F310F"/>
    <w:rsid w:val="003F44FC"/>
    <w:rsid w:val="00402A0B"/>
    <w:rsid w:val="0040662F"/>
    <w:rsid w:val="00417154"/>
    <w:rsid w:val="004223AF"/>
    <w:rsid w:val="00422B2F"/>
    <w:rsid w:val="00433289"/>
    <w:rsid w:val="004341C6"/>
    <w:rsid w:val="00442D3E"/>
    <w:rsid w:val="00444F8D"/>
    <w:rsid w:val="0045379B"/>
    <w:rsid w:val="00454469"/>
    <w:rsid w:val="00455261"/>
    <w:rsid w:val="00462294"/>
    <w:rsid w:val="004810D4"/>
    <w:rsid w:val="004948B8"/>
    <w:rsid w:val="004A1730"/>
    <w:rsid w:val="004A3D26"/>
    <w:rsid w:val="004A4B84"/>
    <w:rsid w:val="004B135F"/>
    <w:rsid w:val="004C5128"/>
    <w:rsid w:val="004C5333"/>
    <w:rsid w:val="004D6F16"/>
    <w:rsid w:val="004F5283"/>
    <w:rsid w:val="004F5BAA"/>
    <w:rsid w:val="005025EB"/>
    <w:rsid w:val="0052008A"/>
    <w:rsid w:val="00524C71"/>
    <w:rsid w:val="005252F2"/>
    <w:rsid w:val="005623DC"/>
    <w:rsid w:val="00565FED"/>
    <w:rsid w:val="00571C38"/>
    <w:rsid w:val="005873C5"/>
    <w:rsid w:val="0059054B"/>
    <w:rsid w:val="005905A5"/>
    <w:rsid w:val="0059696D"/>
    <w:rsid w:val="005B53EC"/>
    <w:rsid w:val="005B6F76"/>
    <w:rsid w:val="005C66BD"/>
    <w:rsid w:val="005F1E9A"/>
    <w:rsid w:val="005F2261"/>
    <w:rsid w:val="00625242"/>
    <w:rsid w:val="006300FA"/>
    <w:rsid w:val="0063711C"/>
    <w:rsid w:val="00664DD1"/>
    <w:rsid w:val="00670BD7"/>
    <w:rsid w:val="006A2FD7"/>
    <w:rsid w:val="006B01CB"/>
    <w:rsid w:val="006B712C"/>
    <w:rsid w:val="006C19C5"/>
    <w:rsid w:val="006C7AFF"/>
    <w:rsid w:val="006D0927"/>
    <w:rsid w:val="006D371F"/>
    <w:rsid w:val="006D61B1"/>
    <w:rsid w:val="006E6F68"/>
    <w:rsid w:val="006E7E85"/>
    <w:rsid w:val="007005D1"/>
    <w:rsid w:val="00730472"/>
    <w:rsid w:val="0073489B"/>
    <w:rsid w:val="00753E7C"/>
    <w:rsid w:val="00763002"/>
    <w:rsid w:val="007676F8"/>
    <w:rsid w:val="007864B2"/>
    <w:rsid w:val="007A3E0E"/>
    <w:rsid w:val="007A3E58"/>
    <w:rsid w:val="007A67C1"/>
    <w:rsid w:val="007B3EF6"/>
    <w:rsid w:val="007C26C9"/>
    <w:rsid w:val="007C719E"/>
    <w:rsid w:val="007C7AD7"/>
    <w:rsid w:val="008029F9"/>
    <w:rsid w:val="0081345A"/>
    <w:rsid w:val="00832032"/>
    <w:rsid w:val="00833D07"/>
    <w:rsid w:val="00834CAD"/>
    <w:rsid w:val="00845AFC"/>
    <w:rsid w:val="0085098B"/>
    <w:rsid w:val="00874D71"/>
    <w:rsid w:val="008752D0"/>
    <w:rsid w:val="00881A85"/>
    <w:rsid w:val="008A0C9E"/>
    <w:rsid w:val="008D033B"/>
    <w:rsid w:val="008D1AE6"/>
    <w:rsid w:val="008D2504"/>
    <w:rsid w:val="009039A6"/>
    <w:rsid w:val="00906C8A"/>
    <w:rsid w:val="0091682C"/>
    <w:rsid w:val="009207B3"/>
    <w:rsid w:val="009254B0"/>
    <w:rsid w:val="00926749"/>
    <w:rsid w:val="009337FD"/>
    <w:rsid w:val="009531A0"/>
    <w:rsid w:val="0098552D"/>
    <w:rsid w:val="009E1755"/>
    <w:rsid w:val="009E4A10"/>
    <w:rsid w:val="009F027D"/>
    <w:rsid w:val="00A11F8F"/>
    <w:rsid w:val="00A12FCE"/>
    <w:rsid w:val="00A27732"/>
    <w:rsid w:val="00A31444"/>
    <w:rsid w:val="00A3225A"/>
    <w:rsid w:val="00A63E76"/>
    <w:rsid w:val="00A73999"/>
    <w:rsid w:val="00A80C48"/>
    <w:rsid w:val="00A861B8"/>
    <w:rsid w:val="00A90482"/>
    <w:rsid w:val="00AA56F8"/>
    <w:rsid w:val="00AB5190"/>
    <w:rsid w:val="00AC15B1"/>
    <w:rsid w:val="00AF564D"/>
    <w:rsid w:val="00B01843"/>
    <w:rsid w:val="00B17353"/>
    <w:rsid w:val="00B47BB7"/>
    <w:rsid w:val="00B51C92"/>
    <w:rsid w:val="00B54A69"/>
    <w:rsid w:val="00B6319C"/>
    <w:rsid w:val="00B73243"/>
    <w:rsid w:val="00B8564B"/>
    <w:rsid w:val="00B93EE6"/>
    <w:rsid w:val="00BA2E4C"/>
    <w:rsid w:val="00BA6F2B"/>
    <w:rsid w:val="00BA7642"/>
    <w:rsid w:val="00BB746F"/>
    <w:rsid w:val="00BC71BE"/>
    <w:rsid w:val="00BD3533"/>
    <w:rsid w:val="00BD5A37"/>
    <w:rsid w:val="00BE50EE"/>
    <w:rsid w:val="00C341D0"/>
    <w:rsid w:val="00C40769"/>
    <w:rsid w:val="00C42781"/>
    <w:rsid w:val="00C42E2F"/>
    <w:rsid w:val="00C507C3"/>
    <w:rsid w:val="00C55F49"/>
    <w:rsid w:val="00C74E88"/>
    <w:rsid w:val="00C770BB"/>
    <w:rsid w:val="00C93B06"/>
    <w:rsid w:val="00CB5537"/>
    <w:rsid w:val="00CC62F9"/>
    <w:rsid w:val="00CF617D"/>
    <w:rsid w:val="00D2645A"/>
    <w:rsid w:val="00D34E3F"/>
    <w:rsid w:val="00D42C63"/>
    <w:rsid w:val="00D53A3A"/>
    <w:rsid w:val="00D9352F"/>
    <w:rsid w:val="00DA14E7"/>
    <w:rsid w:val="00DA27EB"/>
    <w:rsid w:val="00DB678F"/>
    <w:rsid w:val="00DC60EC"/>
    <w:rsid w:val="00DD2EDE"/>
    <w:rsid w:val="00DE29F9"/>
    <w:rsid w:val="00E03A54"/>
    <w:rsid w:val="00E230BC"/>
    <w:rsid w:val="00E2444C"/>
    <w:rsid w:val="00E333AD"/>
    <w:rsid w:val="00E47FC8"/>
    <w:rsid w:val="00E505E3"/>
    <w:rsid w:val="00E603D9"/>
    <w:rsid w:val="00E86819"/>
    <w:rsid w:val="00E94F52"/>
    <w:rsid w:val="00EB7BBC"/>
    <w:rsid w:val="00ED232D"/>
    <w:rsid w:val="00ED5B3E"/>
    <w:rsid w:val="00EE39ED"/>
    <w:rsid w:val="00EE3DA7"/>
    <w:rsid w:val="00EF1E9B"/>
    <w:rsid w:val="00F01A99"/>
    <w:rsid w:val="00F118C9"/>
    <w:rsid w:val="00F126CC"/>
    <w:rsid w:val="00F25F19"/>
    <w:rsid w:val="00F43331"/>
    <w:rsid w:val="00F62FF5"/>
    <w:rsid w:val="00F77746"/>
    <w:rsid w:val="00F84D19"/>
    <w:rsid w:val="00F874DF"/>
    <w:rsid w:val="00F91325"/>
    <w:rsid w:val="00FB3146"/>
    <w:rsid w:val="00FC177C"/>
    <w:rsid w:val="00FC32D3"/>
    <w:rsid w:val="00FD6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true" w:styleId="TijelotekstaChar" w:type="character">
    <w:name w:val="Tijelo teksta Char"/>
    <w:link w:val="Tijeloteksta"/>
    <w:rsid w:val="00D9352F"/>
    <w:rPr>
      <w:sz w:val="24"/>
      <w:szCs w:val="24"/>
    </w:rPr>
  </w:style>
  <w:style w:customStyle="true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874D7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53E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3E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3E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3E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3E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1" w:styleId="TijelotekstaChar" w:type="character">
    <w:name w:val="Tijelo teksta Char"/>
    <w:link w:val="Tijeloteksta"/>
    <w:rsid w:val="00D9352F"/>
    <w:rPr>
      <w:sz w:val="24"/>
      <w:szCs w:val="24"/>
    </w:rPr>
  </w:style>
  <w:style w:customStyle="1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874D7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53E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3E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3E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3E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3E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06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194288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82411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79192810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75908694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30352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9016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4250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53382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496848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734661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36834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59165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136274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009414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8871998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053909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100891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6315437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731939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75115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306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0789496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2408909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6536902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5700314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92754276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95980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75784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38633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575794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735783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44997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924541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33567752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3932831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051003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79646872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57630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321816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345966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110958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927083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769326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6643326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70267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133921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66993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353596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163312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24805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657285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25815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737458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3633384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00299569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22744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70370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454478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3176824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31004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426610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590308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6051879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93661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8236680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479337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9352541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152550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657044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345846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548393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750423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985128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7468764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879074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716128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833328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472406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3229737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673178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719472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90035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9651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2256361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9301560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42928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1985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893685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34614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24939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36273135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44683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3656428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244579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390217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677006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648245654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35949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9826827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931546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0025024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1086778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466850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363691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89910124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339269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5691341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7032676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7593196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165579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7797048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159255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542232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326833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9185075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160920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934196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471680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041434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82817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582226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112585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555703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997216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146316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4407268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311080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9522192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489066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32727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446643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793172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9392702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417251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svibnja 2017.</izvorni_sadrzaj>
    <derivirana_varijabla naziv="DomainObject.DatumDonosenjaOdluke_1">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</izvorni_sadrzaj>
    <derivirana_varijabla naziv="DomainObject.Predmet.Broj_1">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2015.</izvorni_sadrzaj>
    <derivirana_varijabla naziv="DomainObject.Predmet.DatumOsnivanja_1">18.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St-219/2015</izvorni_sadrzaj>
    <derivirana_varijabla naziv="DomainObject.Predmet.OznakaBroj_1">St-219/2015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EURODIL d.o.o. za prehrambenu industriju</izvorni_sadrzaj>
    <derivirana_varijabla naziv="DomainObject.Predmet.ProtustrankaFormated_1">  EURODIL d.o.o. za prehrambenu industriju</derivirana_varijabla>
  </DomainObject.Predmet.ProtustrankaFormated>
  <DomainObject.Predmet.ProtustrankaFormatedOIB>
    <izvorni_sadrzaj>  EURODIL d.o.o. za prehrambenu industriju, OIB 43768171843</izvorni_sadrzaj>
    <derivirana_varijabla naziv="DomainObject.Predmet.ProtustrankaFormatedOIB_1">  EURODIL d.o.o. za prehrambenu industriju, OIB 43768171843</derivirana_varijabla>
  </DomainObject.Predmet.ProtustrankaFormatedOIB>
  <DomainObject.Predmet.ProtustrankaFormatedWithAdress>
    <izvorni_sadrzaj> EURODIL d.o.o. za prehrambenu industriju, Venoseva 1c, 31542 Rakitovica</izvorni_sadrzaj>
    <derivirana_varijabla naziv="DomainObject.Predmet.ProtustrankaFormatedWithAdress_1"> EURODIL d.o.o. za prehrambenu industriju, Venoseva 1c, 31542 Rakitovica</derivirana_varijabla>
  </DomainObject.Predmet.ProtustrankaFormatedWithAdress>
  <DomainObject.Predmet.ProtustrankaFormatedWithAdressOIB>
    <izvorni_sadrzaj> EURODIL d.o.o. za prehrambenu industriju, OIB 43768171843, Venoseva 1c, 31542 Rakitovica</izvorni_sadrzaj>
    <derivirana_varijabla naziv="DomainObject.Predmet.ProtustrankaFormatedWithAdressOIB_1"> EURODIL d.o.o. za prehrambenu industriju, OIB 43768171843, Venoseva 1c, 31542 Rakitovica</derivirana_varijabla>
  </DomainObject.Predmet.ProtustrankaFormatedWithAdressOIB>
  <DomainObject.Predmet.ProtustrankaWithAdress>
    <izvorni_sadrzaj>EURODIL d.o.o. za prehrambenu industriju Venoseva 1c, 31542 Rakitovica</izvorni_sadrzaj>
    <derivirana_varijabla naziv="DomainObject.Predmet.ProtustrankaWithAdress_1">EURODIL d.o.o. za prehrambenu industriju Venoseva 1c, 31542 Rakitovica</derivirana_varijabla>
  </DomainObject.Predmet.ProtustrankaWithAdress>
  <DomainObject.Predmet.ProtustrankaWithAdressOIB>
    <izvorni_sadrzaj>EURODIL d.o.o. za prehrambenu industriju, OIB 43768171843, Venoseva 1c, 31542 Rakitovica</izvorni_sadrzaj>
    <derivirana_varijabla naziv="DomainObject.Predmet.ProtustrankaWithAdressOIB_1">EURODIL d.o.o. za prehrambenu industriju, OIB 43768171843, Venoseva 1c, 31542 Rakitovica</derivirana_varijabla>
  </DomainObject.Predmet.ProtustrankaWithAdressOIB>
  <DomainObject.Predmet.ProtustrankaNazivFormated>
    <izvorni_sadrzaj>EURODIL d.o.o. za prehrambenu industriju</izvorni_sadrzaj>
    <derivirana_varijabla naziv="DomainObject.Predmet.ProtustrankaNazivFormated_1">EURODIL d.o.o. za prehrambenu industriju</derivirana_varijabla>
  </DomainObject.Predmet.ProtustrankaNazivFormated>
  <DomainObject.Predmet.ProtustrankaNazivFormatedOIB>
    <izvorni_sadrzaj>EURODIL d.o.o. za prehrambenu industriju, OIB 43768171843</izvorni_sadrzaj>
    <derivirana_varijabla naziv="DomainObject.Predmet.ProtustrankaNazivFormatedOIB_1">EURODIL d.o.o. za prehrambenu industriju, OIB 43768171843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Vesna Miličić</izvorni_sadrzaj>
    <derivirana_varijabla naziv="DomainObject.Predmet.StrankaFormated_1">  Vesna Miličić</derivirana_varijabla>
  </DomainObject.Predmet.StrankaFormated>
  <DomainObject.Predmet.StrankaFormatedOIB>
    <izvorni_sadrzaj>  Vesna Miličić, OIB 28475916299</izvorni_sadrzaj>
    <derivirana_varijabla naziv="DomainObject.Predmet.StrankaFormatedOIB_1">  Vesna Miličić, OIB 28475916299</derivirana_varijabla>
  </DomainObject.Predmet.StrankaFormatedOIB>
  <DomainObject.Predmet.StrankaFormatedWithAdress>
    <izvorni_sadrzaj> Vesna Miličić, Augusta Harambašića 27, 31542 Radikovci</izvorni_sadrzaj>
    <derivirana_varijabla naziv="DomainObject.Predmet.StrankaFormatedWithAdress_1"> Vesna Miličić, Augusta Harambašića 27, 31542 Radikovci</derivirana_varijabla>
  </DomainObject.Predmet.StrankaFormatedWithAdress>
  <DomainObject.Predmet.StrankaFormatedWithAdressOIB>
    <izvorni_sadrzaj> Vesna Miličić, OIB 28475916299, Augusta Harambašića 27, 31542 Radikovci</izvorni_sadrzaj>
    <derivirana_varijabla naziv="DomainObject.Predmet.StrankaFormatedWithAdressOIB_1"> Vesna Miličić, OIB 28475916299, Augusta Harambašića 27, 31542 Radikovci</derivirana_varijabla>
  </DomainObject.Predmet.StrankaFormatedWithAdressOIB>
  <DomainObject.Predmet.StrankaWithAdress>
    <izvorni_sadrzaj>Vesna Miličić Augusta Harambašića 27,31542 Radikovci</izvorni_sadrzaj>
    <derivirana_varijabla naziv="DomainObject.Predmet.StrankaWithAdress_1">Vesna Miličić Augusta Harambašića 27,31542 Radikovci</derivirana_varijabla>
  </DomainObject.Predmet.StrankaWithAdress>
  <DomainObject.Predmet.StrankaWithAdressOIB>
    <izvorni_sadrzaj>Vesna Miličić, OIB 28475916299, Augusta Harambašića 27,31542 Radikovci</izvorni_sadrzaj>
    <derivirana_varijabla naziv="DomainObject.Predmet.StrankaWithAdressOIB_1">Vesna Miličić, OIB 28475916299, Augusta Harambašića 27,31542 Radikovci</derivirana_varijabla>
  </DomainObject.Predmet.StrankaWithAdressOIB>
  <DomainObject.Predmet.StrankaNazivFormated>
    <izvorni_sadrzaj>Vesna Miličić</izvorni_sadrzaj>
    <derivirana_varijabla naziv="DomainObject.Predmet.StrankaNazivFormated_1">Vesna Miličić</derivirana_varijabla>
  </DomainObject.Predmet.StrankaNazivFormated>
  <DomainObject.Predmet.StrankaNazivFormatedOIB>
    <izvorni_sadrzaj>Vesna Miličić, OIB 28475916299</izvorni_sadrzaj>
    <derivirana_varijabla naziv="DomainObject.Predmet.StrankaNazivFormatedOIB_1">Vesna Miličić, OIB 28475916299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Vesna Miličić</item>
    </izvorni_sadrzaj>
    <derivirana_varijabla naziv="DomainObject.Predmet.StrankaListFormated_1">
      <item>Vesna Miličić</item>
    </derivirana_varijabla>
  </DomainObject.Predmet.StrankaListFormated>
  <DomainObject.Predmet.StrankaListFormatedOIB>
    <izvorni_sadrzaj>
      <item>Vesna Miličić, OIB 28475916299</item>
    </izvorni_sadrzaj>
    <derivirana_varijabla naziv="DomainObject.Predmet.StrankaListFormatedOIB_1">
      <item>Vesna Miličić, OIB 28475916299</item>
    </derivirana_varijabla>
  </DomainObject.Predmet.StrankaListFormatedOIB>
  <DomainObject.Predmet.StrankaListFormatedWithAdress>
    <izvorni_sadrzaj>
      <item>Vesna Miličić, Augusta Harambašića 27, 31542 Radikovci</item>
    </izvorni_sadrzaj>
    <derivirana_varijabla naziv="DomainObject.Predmet.StrankaListFormatedWithAdress_1">
      <item>Vesna Miličić, Augusta Harambašića 27, 31542 Radikovci</item>
    </derivirana_varijabla>
  </DomainObject.Predmet.StrankaListFormatedWithAdress>
  <DomainObject.Predmet.StrankaListFormatedWithAdressOIB>
    <izvorni_sadrzaj>
      <item>Vesna Miličić, OIB 28475916299, Augusta Harambašića 27, 31542 Radikovci</item>
    </izvorni_sadrzaj>
    <derivirana_varijabla naziv="DomainObject.Predmet.StrankaListFormatedWithAdressOIB_1">
      <item>Vesna Miličić, OIB 28475916299, Augusta Harambašića 27, 31542 Radikovci</item>
    </derivirana_varijabla>
  </DomainObject.Predmet.StrankaListFormatedWithAdressOIB>
  <DomainObject.Predmet.StrankaListNazivFormated>
    <izvorni_sadrzaj>
      <item>Vesna Miličić</item>
    </izvorni_sadrzaj>
    <derivirana_varijabla naziv="DomainObject.Predmet.StrankaListNazivFormated_1">
      <item>Vesna Miličić</item>
    </derivirana_varijabla>
  </DomainObject.Predmet.StrankaListNazivFormated>
  <DomainObject.Predmet.StrankaListNazivFormatedOIB>
    <izvorni_sadrzaj>
      <item>Vesna Miličić, OIB 28475916299</item>
    </izvorni_sadrzaj>
    <derivirana_varijabla naziv="DomainObject.Predmet.StrankaListNazivFormatedOIB_1">
      <item>Vesna Miličić, OIB 28475916299</item>
    </derivirana_varijabla>
  </DomainObject.Predmet.StrankaListNazivFormatedOIB>
  <DomainObject.Predmet.ProtuStrankaListFormated>
    <izvorni_sadrzaj>
      <item>EURODIL d.o.o. za prehrambenu industriju</item>
    </izvorni_sadrzaj>
    <derivirana_varijabla naziv="DomainObject.Predmet.ProtuStrankaListFormated_1">
      <item>EURODIL d.o.o. za prehrambenu industriju</item>
    </derivirana_varijabla>
  </DomainObject.Predmet.ProtuStrankaListFormated>
  <DomainObject.Predmet.ProtuStrankaListFormatedOIB>
    <izvorni_sadrzaj>
      <item>EURODIL d.o.o. za prehrambenu industriju, OIB 43768171843</item>
    </izvorni_sadrzaj>
    <derivirana_varijabla naziv="DomainObject.Predmet.ProtuStrankaListFormatedOIB_1">
      <item>EURODIL d.o.o. za prehrambenu industriju, OIB 43768171843</item>
    </derivirana_varijabla>
  </DomainObject.Predmet.ProtuStrankaListFormatedOIB>
  <DomainObject.Predmet.ProtuStrankaListFormatedWithAdress>
    <izvorni_sadrzaj>
      <item>EURODIL d.o.o. za prehrambenu industriju, Venoseva 1c, 31542 Rakitovica</item>
    </izvorni_sadrzaj>
    <derivirana_varijabla naziv="DomainObject.Predmet.ProtuStrankaListFormatedWithAdress_1">
      <item>EURODIL d.o.o. za prehrambenu industriju, Venoseva 1c, 31542 Rakitovica</item>
    </derivirana_varijabla>
  </DomainObject.Predmet.ProtuStrankaListFormatedWithAdress>
  <DomainObject.Predmet.ProtuStrankaListFormatedWithAdressOIB>
    <izvorni_sadrzaj>
      <item>EURODIL d.o.o. za prehrambenu industriju, OIB 43768171843, Venoseva 1c, 31542 Rakitovica</item>
    </izvorni_sadrzaj>
    <derivirana_varijabla naziv="DomainObject.Predmet.ProtuStrankaListFormatedWithAdressOIB_1">
      <item>EURODIL d.o.o. za prehrambenu industriju, OIB 43768171843, Venoseva 1c, 31542 Rakitovica</item>
    </derivirana_varijabla>
  </DomainObject.Predmet.ProtuStrankaListFormatedWithAdressOIB>
  <DomainObject.Predmet.ProtuStrankaListNazivFormated>
    <izvorni_sadrzaj>
      <item>EURODIL d.o.o. za prehrambenu industriju</item>
    </izvorni_sadrzaj>
    <derivirana_varijabla naziv="DomainObject.Predmet.ProtuStrankaListNazivFormated_1">
      <item>EURODIL d.o.o. za prehrambenu industriju</item>
    </derivirana_varijabla>
  </DomainObject.Predmet.ProtuStrankaListNazivFormated>
  <DomainObject.Predmet.ProtuStrankaListNazivFormatedOIB>
    <izvorni_sadrzaj>
      <item>EURODIL d.o.o. za prehrambenu industriju, OIB 43768171843</item>
    </izvorni_sadrzaj>
    <derivirana_varijabla naziv="DomainObject.Predmet.ProtuStrankaListNazivFormatedOIB_1">
      <item>EURODIL d.o.o. za prehrambenu industriju, OIB 43768171843</item>
    </derivirana_varijabla>
  </DomainObject.Predmet.ProtuStrankaListNazivFormatedOIB>
  <DomainObject.Predmet.OstaliListFormated>
    <izvorni_sadrzaj>
      <item>Mirko Falamić</item>
      <item>ŽDO GUO OSIJEK</item>
      <item>Ivana Krstić</item>
      <item>EKO FAMI d.o.o.</item>
      <item>Erste &amp; Steiermaerkische bank d.d.</item>
      <item>INA d.d.</item>
      <item>B2 KAPITAL d.o.o.</item>
    </izvorni_sadrzaj>
    <derivirana_varijabla naziv="DomainObject.Predmet.OstaliListFormated_1">
      <item>Mirko Falamić</item>
      <item>ŽDO GUO OSIJEK</item>
      <item>Ivana Krstić</item>
      <item>EKO FAMI d.o.o.</item>
      <item>Erste &amp; Steiermaerkische bank d.d.</item>
      <item>INA d.d.</item>
      <item>B2 KAPITAL d.o.o.</item>
    </derivirana_varijabla>
  </DomainObject.Predmet.OstaliListFormated>
  <DomainObject.Predmet.OstaliListFormatedOIB>
    <izvorni_sadrzaj>
      <item>Mirko Falamić, OIB 67048302059</item>
      <item>ŽDO GUO OSIJEK</item>
      <item>Ivana Krstić, OIB 47574637103</item>
      <item>EKO FAMI d.o.o., OIB 63554878689</item>
      <item>Erste &amp; Steiermaerkische bank d.d.</item>
      <item>INA d.d.</item>
      <item>B2 KAPITAL d.o.o., OIB 57509775367</item>
    </izvorni_sadrzaj>
    <derivirana_varijabla naziv="DomainObject.Predmet.OstaliListFormatedOIB_1">
      <item>Mirko Falamić, OIB 67048302059</item>
      <item>ŽDO GUO OSIJEK</item>
      <item>Ivana Krstić, OIB 47574637103</item>
      <item>EKO FAMI d.o.o., OIB 63554878689</item>
      <item>Erste &amp; Steiermaerkische bank d.d.</item>
      <item>INA d.d.</item>
      <item>B2 KAPITAL d.o.o., OIB 57509775367</item>
    </derivirana_varijabla>
  </DomainObject.Predmet.OstaliListFormatedOIB>
  <DomainObject.Predmet.OstaliListFormatedWithAdress>
    <izvorni_sadrzaj>
      <item>Mirko Falamić, Venoseva 16/a, 31542 Rakitovica</item>
      <item>ŽDO GUO OSIJEK</item>
      <item>Ivana Krstić, Josipa Juraja Strossmayera 268, 31000 Osijek</item>
      <item>EKO FAMI d.o.o., Venoseva 1C, 31542 Rakitovica</item>
      <item>Erste &amp; Steiermaerkische bank d.d., Jadranski trg 3a, 51000 Rijeka</item>
      <item>INA d.d., R.F. Mihanovića 9, 10000 Zagreb</item>
      <item>B2 KAPITAL d.o.o., Radnička cesta 41, 10000 Zagreb</item>
    </izvorni_sadrzaj>
    <derivirana_varijabla naziv="DomainObject.Predmet.OstaliListFormatedWithAdress_1">
      <item>Mirko Falamić, Venoseva 16/a, 31542 Rakitovica</item>
      <item>ŽDO GUO OSIJEK</item>
      <item>Ivana Krstić, Josipa Juraja Strossmayera 268, 31000 Osijek</item>
      <item>EKO FAMI d.o.o., Venoseva 1C, 31542 Rakitovica</item>
      <item>Erste &amp; Steiermaerkische bank d.d., Jadranski trg 3a, 51000 Rijeka</item>
      <item>INA d.d., R.F. Mihanovića 9, 10000 Zagreb</item>
      <item>B2 KAPITAL d.o.o., Radnička cesta 41, 10000 Zagreb</item>
    </derivirana_varijabla>
  </DomainObject.Predmet.OstaliListFormatedWithAdress>
  <DomainObject.Predmet.OstaliListFormatedWithAdressOIB>
    <izvorni_sadrzaj>
      <item>Mirko Falamić, OIB 67048302059, Venoseva 16/a, 31542 Rakitovica</item>
      <item>ŽDO GUO OSIJEK</item>
      <item>Ivana Krstić, OIB 47574637103, Josipa Juraja Strossmayera 268, 31000 Osijek</item>
      <item>EKO FAMI d.o.o., OIB 63554878689, Venoseva 1C, 31542 Rakitovica</item>
      <item>Erste &amp; Steiermaerkische bank d.d., Jadranski trg 3a, 51000 Rijeka</item>
      <item>INA d.d., R.F. Mihanovića 9, 10000 Zagreb</item>
      <item>B2 KAPITAL d.o.o., OIB 57509775367, Radnička cesta 41, 10000 Zagreb</item>
    </izvorni_sadrzaj>
    <derivirana_varijabla naziv="DomainObject.Predmet.OstaliListFormatedWithAdressOIB_1">
      <item>Mirko Falamić, OIB 67048302059, Venoseva 16/a, 31542 Rakitovica</item>
      <item>ŽDO GUO OSIJEK</item>
      <item>Ivana Krstić, OIB 47574637103, Josipa Juraja Strossmayera 268, 31000 Osijek</item>
      <item>EKO FAMI d.o.o., OIB 63554878689, Venoseva 1C, 31542 Rakitovica</item>
      <item>Erste &amp; Steiermaerkische bank d.d., Jadranski trg 3a, 51000 Rijeka</item>
      <item>INA d.d., R.F. Mihanovića 9, 10000 Zagreb</item>
      <item>B2 KAPITAL d.o.o., OIB 57509775367, Radnička cesta 41, 10000 Zagreb</item>
    </derivirana_varijabla>
  </DomainObject.Predmet.OstaliListFormatedWithAdressOIB>
  <DomainObject.Predmet.OstaliListNazivFormated>
    <izvorni_sadrzaj>
      <item>Mirko Falamić</item>
      <item>ŽDO GUO OSIJEK</item>
      <item>Ivana Krstić</item>
      <item>EKO FAMI d.o.o.</item>
      <item>Erste &amp; Steiermaerkische bank d.d.</item>
      <item>INA d.d.</item>
      <item>B2 KAPITAL d.o.o.</item>
    </izvorni_sadrzaj>
    <derivirana_varijabla naziv="DomainObject.Predmet.OstaliListNazivFormated_1">
      <item>Mirko Falamić</item>
      <item>ŽDO GUO OSIJEK</item>
      <item>Ivana Krstić</item>
      <item>EKO FAMI d.o.o.</item>
      <item>Erste &amp; Steiermaerkische bank d.d.</item>
      <item>INA d.d.</item>
      <item>B2 KAPITAL d.o.o.</item>
    </derivirana_varijabla>
  </DomainObject.Predmet.OstaliListNazivFormated>
  <DomainObject.Predmet.OstaliListNazivFormatedOIB>
    <izvorni_sadrzaj>
      <item>Mirko Falamić, OIB 67048302059</item>
      <item>ŽDO GUO OSIJEK</item>
      <item>Ivana Krstić, OIB 47574637103</item>
      <item>EKO FAMI d.o.o., OIB 63554878689</item>
      <item>Erste &amp; Steiermaerkische bank d.d.</item>
      <item>INA d.d.</item>
      <item>B2 KAPITAL d.o.o., OIB 57509775367</item>
    </izvorni_sadrzaj>
    <derivirana_varijabla naziv="DomainObject.Predmet.OstaliListNazivFormatedOIB_1">
      <item>Mirko Falamić, OIB 67048302059</item>
      <item>ŽDO GUO OSIJEK</item>
      <item>Ivana Krstić, OIB 47574637103</item>
      <item>EKO FAMI d.o.o., OIB 63554878689</item>
      <item>Erste &amp; Steiermaerkische bank d.d.</item>
      <item>INA d.d.</item>
      <item>B2 KAPITAL d.o.o.,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2017.</izvorni_sadrzaj>
    <derivirana_varijabla naziv="DomainObject.Datum_1">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Vesna Miličić</izvorni_sadrzaj>
    <derivirana_varijabla naziv="DomainObject.Predmet.StrankaIDrugi_1">Vesna Miličić</derivirana_varijabla>
  </DomainObject.Predmet.StrankaIDrugi>
  <DomainObject.Predmet.ProtustrankaIDrugi>
    <izvorni_sadrzaj>EURODIL d.o.o. za prehrambenu industriju</izvorni_sadrzaj>
    <derivirana_varijabla naziv="DomainObject.Predmet.ProtustrankaIDrugi_1">EURODIL d.o.o. za prehrambenu industriju</derivirana_varijabla>
  </DomainObject.Predmet.ProtustrankaIDrugi>
  <DomainObject.Predmet.StrankaIDrugiAdressOIB>
    <izvorni_sadrzaj>Vesna Miličić, OIB 28475916299, Augusta Harambašića 27, 31542 Radikovci</izvorni_sadrzaj>
    <derivirana_varijabla naziv="DomainObject.Predmet.StrankaIDrugiAdressOIB_1">Vesna Miličić, OIB 28475916299, Augusta Harambašića 27, 31542 Radikovci</derivirana_varijabla>
  </DomainObject.Predmet.StrankaIDrugiAdressOIB>
  <DomainObject.Predmet.ProtustrankaIDrugiAdressOIB>
    <izvorni_sadrzaj>EURODIL d.o.o. za prehrambenu industriju, OIB 43768171843, Venoseva 1c, 31542 Rakitovica</izvorni_sadrzaj>
    <derivirana_varijabla naziv="DomainObject.Predmet.ProtustrankaIDrugiAdressOIB_1">EURODIL d.o.o. za prehrambenu industriju, OIB 43768171843, Venoseva 1c, 31542 Rakitovica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Vesna Miličić</item>
      <item>EURODIL d.o.o. za prehrambenu industriju</item>
      <item>Mirko Falamić</item>
      <item>ŽDO GUO OSIJEK</item>
      <item>Ivana Krstić</item>
      <item>EKO FAMI d.o.o.</item>
      <item>Erste &amp; Steiermaerkische bank d.d.</item>
      <item>INA d.d.</item>
      <item>B2 KAPITAL d.o.o.</item>
    </izvorni_sadrzaj>
    <derivirana_varijabla naziv="DomainObject.Predmet.SudioniciListNaziv_1">
      <item>Vesna Miličić</item>
      <item>EURODIL d.o.o. za prehrambenu industriju</item>
      <item>Mirko Falamić</item>
      <item>ŽDO GUO OSIJEK</item>
      <item>Ivana Krstić</item>
      <item>EKO FAMI d.o.o.</item>
      <item>Erste &amp; Steiermaerkische bank d.d.</item>
      <item>INA d.d.</item>
      <item>B2 KAPITAL d.o.o.</item>
    </derivirana_varijabla>
  </DomainObject.Predmet.SudioniciListNaziv>
  <DomainObject.Predmet.SudioniciListAdressOIB>
    <izvorni_sadrzaj>
      <item>Vesna Miličić, OIB 28475916299, Augusta Harambašića 27,31542 Radikovci</item>
      <item>EURODIL d.o.o. za prehrambenu industriju, OIB 43768171843, Venoseva 1c,31542 Rakitovica</item>
      <item>Mirko Falamić, OIB 67048302059, Venoseva 16/a,31542 Rakitovica</item>
      <item>ŽDO GUO OSIJEK</item>
      <item>Ivana Krstić, OIB 47574637103, Josipa Juraja Strossmayera 268,31000 Osijek</item>
      <item>EKO FAMI d.o.o., OIB 63554878689, Venoseva 1C,31542 Rakitovica</item>
      <item>Erste &amp; Steiermaerkische bank d.d., Jadranski trg 3a,51000 Rijeka</item>
      <item>INA d.d., R.F. Mihanovića 9,10000 Zagreb</item>
      <item>B2 KAPITAL d.o.o., OIB 57509775367, Radnička cesta 41,10000 Zagreb</item>
    </izvorni_sadrzaj>
    <derivirana_varijabla naziv="DomainObject.Predmet.SudioniciListAdressOIB_1">
      <item>Vesna Miličić, OIB 28475916299, Augusta Harambašića 27,31542 Radikovci</item>
      <item>EURODIL d.o.o. za prehrambenu industriju, OIB 43768171843, Venoseva 1c,31542 Rakitovica</item>
      <item>Mirko Falamić, OIB 67048302059, Venoseva 16/a,31542 Rakitovica</item>
      <item>ŽDO GUO OSIJEK</item>
      <item>Ivana Krstić, OIB 47574637103, Josipa Juraja Strossmayera 268,31000 Osijek</item>
      <item>EKO FAMI d.o.o., OIB 63554878689, Venoseva 1C,31542 Rakitovica</item>
      <item>Erste &amp; Steiermaerkische bank d.d., Jadranski trg 3a,51000 Rijeka</item>
      <item>INA d.d., R.F. Mihanovića 9,10000 Zagreb</item>
      <item>B2 KAPITAL d.o.o.,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28475916299</item>
      <item>, OIB 43768171843</item>
      <item>, OIB 67048302059</item>
      <item>, OIB null</item>
      <item>, OIB 47574637103</item>
      <item>, OIB 63554878689</item>
      <item>, OIB null</item>
      <item>, OIB null</item>
      <item>, OIB 57509775367</item>
    </izvorni_sadrzaj>
    <derivirana_varijabla naziv="DomainObject.Predmet.SudioniciListNazivOIB_1">
      <item>, OIB 28475916299</item>
      <item>, OIB 43768171843</item>
      <item>, OIB 67048302059</item>
      <item>, OIB null</item>
      <item>, OIB 47574637103</item>
      <item>, OIB 63554878689</item>
      <item>, OIB null</item>
      <item>, OIB null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Krstić, OIB 47574637103, Županijska 2 Osijek</item>
    </izvorni_sadrzaj>
    <derivirana_varijabla naziv="DomainObject.Predmet.StecajniUpraviteljiListAddressOIB_1">
      <item>Ivana Krstić,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F1B8B1-1770-47A5-B117-6B8859E215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453</properties:Words>
  <properties:Characters>2544</properties:Characters>
  <properties:Lines>87</properties:Lines>
  <properties:Paragraphs>37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14 St-8/10-268</vt:lpstr>
    </vt:vector>
  </properties:TitlesOfParts>
  <properties:LinksUpToDate>false</properties:LinksUpToDate>
  <properties:CharactersWithSpaces>3067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2016-09-23T06:08:00Z</dcterms:created>
  <dc:creator>jbekavac</dc:creator>
  <cp:lastModifiedBy>Elizabeta Đeke</cp:lastModifiedBy>
  <cp:lastPrinted>2017-03-14T08:36:00Z</cp:lastPrinted>
  <dcterms:modified xmlns:xsi="http://www.w3.org/2001/XMLSchema-instance" xsi:type="dcterms:W3CDTF">2017-05-05T09:04:00Z</dcterms:modified>
  <cp:revision>9</cp:revision>
  <dc:title>Broj: 14 St-8/10-268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