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e2bae" w14:paraId="5be2bae" w:rsidRDefault="00AE649C" w:rsidP="00FA5B5E" w:rsidR="00AE649C" w:rsidRPr="00B76F3C">
      <w:pPr>
        <w:pStyle w:val="Naslov3"/>
        <w15:collapsed w:val="false"/>
      </w:pPr>
    </w:p>
    <w:p w:rsidRDefault="002D7A29" w:rsidP="00E67D40" w:rsidR="00AE649C">
      <w:pPr>
        <w:pStyle w:val="SudNaziv"/>
        <w:rPr>
          <w:b w:val="false"/>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65443">
        <w:rPr>
          <w:b w:val="false"/>
        </w:rPr>
        <w:t>REPUBLIKA HRVATSKA</w:t>
      </w:r>
    </w:p>
    <w:p w:rsidRDefault="00165443" w:rsidP="00E67D40" w:rsidR="00165443">
      <w:pPr>
        <w:pStyle w:val="SudNaziv"/>
        <w:rPr>
          <w:b w:val="false"/>
        </w:rPr>
      </w:pPr>
      <w:r>
        <w:rPr>
          <w:b w:val="false"/>
        </w:rPr>
        <w:t>Trgovački sud u Varaždinu</w:t>
      </w:r>
    </w:p>
    <w:p w:rsidRDefault="00165443" w:rsidP="00E67D40" w:rsidR="00165443" w:rsidRPr="00B76F3C">
      <w:pPr>
        <w:pStyle w:val="SudNaziv"/>
      </w:pPr>
      <w:r>
        <w:rPr>
          <w:b w:val="false"/>
        </w:rPr>
        <w:t>Varaždin, Braće Radić br. 2.</w:t>
      </w:r>
    </w:p>
    <w:p w:rsidRDefault="00EA1C6D" w:rsidP="00165443" w:rsidR="00165443">
      <w:pPr>
        <w:pStyle w:val="SudSjedite"/>
      </w:pPr>
      <w:r>
        <w:tab/>
      </w:r>
    </w:p>
    <w:p w:rsidRDefault="00165443" w:rsidP="00165443" w:rsidR="00165443" w:rsidRPr="00165443">
      <w:pPr>
        <w:pStyle w:val="SudSjedite"/>
      </w:pPr>
    </w:p>
    <w:p w:rsidRDefault="00165443" w:rsidP="00165443" w:rsidR="00165443">
      <w:pPr>
        <w:spacing w:after="0"/>
        <w:jc w:val="center"/>
      </w:pPr>
      <w:r>
        <w:t>R E P U B L I K A     H R V A T S K A</w:t>
      </w:r>
    </w:p>
    <w:p w:rsidRDefault="00165443" w:rsidP="00165443" w:rsidR="00165443">
      <w:pPr>
        <w:spacing w:after="0"/>
        <w:rPr>
          <w:b/>
        </w:rPr>
      </w:pPr>
    </w:p>
    <w:p w:rsidRDefault="00165443" w:rsidP="00165443" w:rsidR="00165443">
      <w:pPr>
        <w:spacing w:after="0"/>
        <w:jc w:val="center"/>
      </w:pPr>
      <w:r>
        <w:t>R    J    E    Š    E    NJ    E</w:t>
      </w:r>
    </w:p>
    <w:p w:rsidRDefault="00165443" w:rsidP="00165443" w:rsidR="00165443">
      <w:pPr>
        <w:spacing w:after="0"/>
      </w:pPr>
    </w:p>
    <w:p w:rsidRDefault="00165443" w:rsidP="00165443" w:rsidR="00165443">
      <w:pPr>
        <w:spacing w:after="0"/>
      </w:pPr>
    </w:p>
    <w:p w:rsidRDefault="00165443" w:rsidP="00165443" w:rsidR="00165443">
      <w:pPr>
        <w:spacing w:after="0"/>
      </w:pPr>
    </w:p>
    <w:p w:rsidRDefault="00165443" w:rsidP="00165443" w:rsidR="00165443">
      <w:pPr>
        <w:spacing w:after="0"/>
        <w:jc w:val="both"/>
      </w:pPr>
      <w:r>
        <w:tab/>
        <w:t xml:space="preserve">TRGOVAČKI SUD U VARAŽDINU, po sucu toga suda Hugu </w:t>
      </w:r>
      <w:proofErr w:type="spellStart"/>
      <w:r>
        <w:t>Wedemeyeru</w:t>
      </w:r>
      <w:proofErr w:type="spellEnd"/>
      <w:r>
        <w:t>, u stečajnom postupku nad stečajnim dužnikom</w:t>
      </w:r>
      <w:r>
        <w:t xml:space="preserve"> </w:t>
      </w:r>
      <w:r>
        <w:t>EURO-IVER d.o.o. „u stečaju“, iz Čakovca,</w:t>
      </w:r>
      <w:r>
        <w:t xml:space="preserve"> </w:t>
      </w:r>
      <w:proofErr w:type="spellStart"/>
      <w:r>
        <w:t>Buzovečka</w:t>
      </w:r>
      <w:proofErr w:type="spellEnd"/>
      <w:r>
        <w:t xml:space="preserve"> </w:t>
      </w:r>
      <w:proofErr w:type="spellStart"/>
      <w:r>
        <w:t>bb</w:t>
      </w:r>
      <w:proofErr w:type="spellEnd"/>
      <w:r>
        <w:t xml:space="preserve">, MBS: 070060675, OIB: 49234019190, kojeg zastupa stečajna upraviteljica </w:t>
      </w:r>
      <w:proofErr w:type="spellStart"/>
      <w:r>
        <w:t>Lidia</w:t>
      </w:r>
      <w:proofErr w:type="spellEnd"/>
      <w:r>
        <w:t xml:space="preserve"> Belamarić, odvjetnica iz Varaždina, Kratka br. 2, izvan ročiš</w:t>
      </w:r>
      <w:r>
        <w:t>ta 5. rujna</w:t>
      </w:r>
      <w:r>
        <w:t xml:space="preserve"> 2016.</w:t>
      </w:r>
    </w:p>
    <w:p w:rsidRDefault="00165443" w:rsidP="00165443" w:rsidR="00165443">
      <w:pPr>
        <w:spacing w:after="0"/>
        <w:rPr>
          <w:rFonts w:cs="Arial"/>
        </w:rPr>
      </w:pPr>
    </w:p>
    <w:p w:rsidRDefault="00165443" w:rsidP="00165443" w:rsidR="00165443">
      <w:pPr>
        <w:spacing w:after="0"/>
        <w:rPr>
          <w:rFonts w:cs="Arial"/>
        </w:rPr>
      </w:pPr>
    </w:p>
    <w:p w:rsidRDefault="00165443" w:rsidP="00165443" w:rsidR="00165443">
      <w:pPr>
        <w:spacing w:after="0"/>
        <w:jc w:val="center"/>
        <w:rPr>
          <w:rFonts w:cs="Arial"/>
        </w:rPr>
      </w:pPr>
      <w:r>
        <w:rPr>
          <w:rFonts w:cs="Arial"/>
        </w:rPr>
        <w:t>r i j e š i o        j e</w:t>
      </w:r>
    </w:p>
    <w:p w:rsidRDefault="00165443" w:rsidP="00165443" w:rsidR="00165443">
      <w:pPr>
        <w:spacing w:after="0"/>
        <w:rPr>
          <w:rFonts w:cs="Arial"/>
        </w:rPr>
      </w:pPr>
    </w:p>
    <w:p w:rsidRDefault="00165443" w:rsidP="00165443" w:rsidR="00165443">
      <w:pPr>
        <w:spacing w:after="0"/>
        <w:rPr>
          <w:rFonts w:cs="Arial"/>
        </w:rPr>
      </w:pPr>
    </w:p>
    <w:p w:rsidRDefault="00165443" w:rsidP="00165443" w:rsidR="00165443">
      <w:pPr>
        <w:spacing w:after="0"/>
        <w:jc w:val="both"/>
        <w:rPr>
          <w:rFonts w:cs="Arial"/>
        </w:rPr>
      </w:pPr>
      <w:r>
        <w:rPr>
          <w:rFonts w:cs="Arial"/>
        </w:rPr>
        <w:t xml:space="preserve">            </w:t>
      </w:r>
      <w:r>
        <w:rPr>
          <w:rFonts w:cs="Arial"/>
        </w:rPr>
        <w:t xml:space="preserve">I/ </w:t>
      </w:r>
      <w:r>
        <w:rPr>
          <w:rFonts w:cs="Arial"/>
        </w:rPr>
        <w:t>Saziva se</w:t>
      </w:r>
      <w:r>
        <w:rPr>
          <w:rFonts w:cs="Arial"/>
          <w:b/>
        </w:rPr>
        <w:t xml:space="preserve"> </w:t>
      </w:r>
      <w:r>
        <w:rPr>
          <w:rFonts w:cs="Arial"/>
        </w:rPr>
        <w:t>skupština vjerovnika u stečajnom postupku nad stečajnim dužnikom</w:t>
      </w:r>
      <w:r>
        <w:t xml:space="preserve"> </w:t>
      </w:r>
      <w:r>
        <w:t xml:space="preserve">EURO-IVER d.o.o. „u stečaju“, iz Čakovca, </w:t>
      </w:r>
      <w:proofErr w:type="spellStart"/>
      <w:r>
        <w:t>Buzovečka</w:t>
      </w:r>
      <w:proofErr w:type="spellEnd"/>
      <w:r>
        <w:t xml:space="preserve"> </w:t>
      </w:r>
      <w:proofErr w:type="spellStart"/>
      <w:r>
        <w:t>bb</w:t>
      </w:r>
      <w:proofErr w:type="spellEnd"/>
      <w:r>
        <w:t>, M</w:t>
      </w:r>
      <w:r>
        <w:t>BS: 070060675, OIB: 49234019190</w:t>
      </w:r>
      <w:r>
        <w:t xml:space="preserve">, </w:t>
      </w:r>
      <w:r>
        <w:rPr>
          <w:rFonts w:cs="Arial"/>
        </w:rPr>
        <w:t xml:space="preserve"> za  </w:t>
      </w:r>
    </w:p>
    <w:p w:rsidRDefault="00165443" w:rsidP="00165443" w:rsidR="00165443">
      <w:pPr>
        <w:spacing w:after="0"/>
        <w:rPr>
          <w:rFonts w:cs="Arial"/>
          <w:u w:val="single"/>
        </w:rPr>
      </w:pPr>
    </w:p>
    <w:p w:rsidRDefault="00165443" w:rsidP="00165443" w:rsidR="00165443">
      <w:pPr>
        <w:spacing w:after="0"/>
        <w:jc w:val="center"/>
        <w:rPr>
          <w:rFonts w:cs="Arial"/>
          <w:u w:val="single"/>
        </w:rPr>
      </w:pPr>
      <w:r>
        <w:rPr>
          <w:rFonts w:cs="Arial"/>
          <w:u w:val="single"/>
        </w:rPr>
        <w:t>dan  22.  rujna</w:t>
      </w:r>
      <w:r>
        <w:rPr>
          <w:rFonts w:cs="Arial"/>
          <w:u w:val="single"/>
        </w:rPr>
        <w:t xml:space="preserve">  2016. </w:t>
      </w:r>
      <w:r>
        <w:rPr>
          <w:rFonts w:cs="Arial"/>
          <w:u w:val="single"/>
        </w:rPr>
        <w:t xml:space="preserve"> u  9,00</w:t>
      </w:r>
      <w:r>
        <w:rPr>
          <w:rFonts w:cs="Arial"/>
          <w:u w:val="single"/>
        </w:rPr>
        <w:t xml:space="preserve">   sati,</w:t>
      </w:r>
    </w:p>
    <w:p w:rsidRDefault="00165443" w:rsidP="00165443" w:rsidR="00165443">
      <w:pPr>
        <w:spacing w:after="0"/>
        <w:jc w:val="center"/>
        <w:rPr>
          <w:rFonts w:cs="Arial"/>
        </w:rPr>
      </w:pPr>
    </w:p>
    <w:p w:rsidRDefault="00165443" w:rsidP="00165443" w:rsidR="00165443">
      <w:pPr>
        <w:spacing w:after="0"/>
        <w:jc w:val="both"/>
        <w:rPr>
          <w:rFonts w:cs="Arial"/>
        </w:rPr>
      </w:pPr>
    </w:p>
    <w:p w:rsidRDefault="00165443" w:rsidP="00165443" w:rsidR="00165443">
      <w:pPr>
        <w:spacing w:after="0"/>
        <w:jc w:val="both"/>
        <w:rPr>
          <w:rFonts w:cs="Arial"/>
        </w:rPr>
      </w:pPr>
      <w:r>
        <w:rPr>
          <w:rFonts w:cs="Arial"/>
        </w:rPr>
        <w:t>u zgradi Trgovačkog suda u Varaždinu, Braće Radić br. 2, drugi kat, soba broj 222, sa sljedećim :</w:t>
      </w:r>
    </w:p>
    <w:p w:rsidRDefault="00165443" w:rsidP="00165443" w:rsidR="00165443">
      <w:pPr>
        <w:spacing w:after="0"/>
        <w:jc w:val="both"/>
        <w:rPr>
          <w:rFonts w:cs="Arial"/>
        </w:rPr>
      </w:pPr>
    </w:p>
    <w:p w:rsidRDefault="00165443" w:rsidP="00165443" w:rsidR="00165443">
      <w:pPr>
        <w:spacing w:after="0"/>
        <w:jc w:val="both"/>
        <w:rPr>
          <w:rFonts w:cs="Arial"/>
        </w:rPr>
      </w:pPr>
    </w:p>
    <w:p w:rsidRDefault="00165443" w:rsidP="00165443" w:rsidR="00165443">
      <w:pPr>
        <w:spacing w:after="0"/>
        <w:jc w:val="center"/>
        <w:rPr>
          <w:rFonts w:cs="Arial"/>
        </w:rPr>
      </w:pPr>
      <w:r>
        <w:rPr>
          <w:rFonts w:cs="Arial"/>
        </w:rPr>
        <w:t>DNEVNIM   REDOM</w:t>
      </w:r>
    </w:p>
    <w:p w:rsidRDefault="00165443" w:rsidP="00165443" w:rsidR="00165443">
      <w:pPr>
        <w:spacing w:after="0"/>
        <w:jc w:val="center"/>
        <w:rPr>
          <w:rFonts w:cs="Arial"/>
          <w:b/>
        </w:rPr>
      </w:pPr>
    </w:p>
    <w:p w:rsidRDefault="00165443" w:rsidP="00165443" w:rsidR="00165443">
      <w:pPr>
        <w:spacing w:after="0"/>
        <w:jc w:val="center"/>
        <w:rPr>
          <w:rFonts w:cs="Arial"/>
          <w:b/>
        </w:rPr>
      </w:pPr>
    </w:p>
    <w:p w:rsidRDefault="00165443" w:rsidP="00165443" w:rsidR="00165443">
      <w:pPr>
        <w:spacing w:after="0"/>
        <w:rPr>
          <w:rFonts w:cs="Arial"/>
        </w:rPr>
      </w:pPr>
      <w:r>
        <w:rPr>
          <w:rFonts w:cs="Arial"/>
        </w:rPr>
        <w:t xml:space="preserve">            1) Pribavljanje mišljenja vjerovnika stečajne mase, stečajnog upravitelja i skupštine vjerovnika o obustavi i zaključenju stečajnog postupka zbog nedostatnosti stečajne mase za pokriće troškova stečajnog postupka.</w:t>
      </w:r>
    </w:p>
    <w:p w:rsidRDefault="00165443" w:rsidP="00165443" w:rsidR="00165443">
      <w:pPr>
        <w:spacing w:after="0"/>
        <w:rPr>
          <w:rFonts w:cs="Arial"/>
        </w:rPr>
      </w:pPr>
      <w:r>
        <w:rPr>
          <w:rFonts w:cs="Arial"/>
        </w:rPr>
        <w:tab/>
        <w:t>2) Razno.</w:t>
      </w:r>
    </w:p>
    <w:p w:rsidRDefault="00165443" w:rsidP="00165443" w:rsidR="00165443">
      <w:pPr>
        <w:spacing w:after="0"/>
        <w:rPr>
          <w:rFonts w:cs="Arial"/>
        </w:rPr>
      </w:pPr>
    </w:p>
    <w:p w:rsidRDefault="00165443" w:rsidP="00165443" w:rsidR="00165443">
      <w:pPr>
        <w:spacing w:after="0"/>
        <w:rPr>
          <w:rFonts w:cs="Arial"/>
        </w:rPr>
      </w:pPr>
      <w:r>
        <w:rPr>
          <w:rFonts w:cs="Arial"/>
        </w:rPr>
        <w:t xml:space="preserve"> Na skupštinu vjerovnika pozivaju se :</w:t>
      </w:r>
    </w:p>
    <w:p w:rsidRDefault="00165443" w:rsidP="00165443" w:rsidR="00165443">
      <w:pPr>
        <w:spacing w:after="0"/>
        <w:rPr>
          <w:rFonts w:cs="Arial"/>
        </w:rPr>
      </w:pPr>
    </w:p>
    <w:p w:rsidRDefault="00165443" w:rsidP="00165443" w:rsidR="00165443">
      <w:pPr>
        <w:spacing w:after="0"/>
        <w:rPr>
          <w:rFonts w:cs="Arial"/>
        </w:rPr>
      </w:pPr>
      <w:r>
        <w:rPr>
          <w:rFonts w:cs="Arial"/>
        </w:rPr>
        <w:t xml:space="preserve">             - vjerovnici s pravom odvojenog namirenja,</w:t>
      </w:r>
    </w:p>
    <w:p w:rsidRDefault="00165443" w:rsidP="00165443" w:rsidR="00165443">
      <w:pPr>
        <w:spacing w:after="0"/>
        <w:rPr>
          <w:rFonts w:cs="Arial"/>
        </w:rPr>
      </w:pPr>
      <w:r>
        <w:rPr>
          <w:rFonts w:cs="Arial"/>
        </w:rPr>
        <w:t xml:space="preserve">             - stečajni vjerovnici,</w:t>
      </w:r>
    </w:p>
    <w:p w:rsidRDefault="00165443" w:rsidP="00165443" w:rsidR="00165443">
      <w:pPr>
        <w:spacing w:after="0"/>
        <w:rPr>
          <w:rFonts w:cs="Arial"/>
        </w:rPr>
      </w:pPr>
      <w:r>
        <w:rPr>
          <w:rFonts w:cs="Arial"/>
        </w:rPr>
        <w:t xml:space="preserve">             - stečajni upravitelj.</w:t>
      </w:r>
    </w:p>
    <w:p w:rsidRDefault="00165443" w:rsidP="00165443" w:rsidR="00165443">
      <w:pPr>
        <w:spacing w:after="0"/>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p>
    <w:p w:rsidRDefault="00165443" w:rsidP="00165443" w:rsidR="00165443">
      <w:pPr>
        <w:spacing w:after="0"/>
        <w:jc w:val="both"/>
        <w:rPr>
          <w:rFonts w:cs="Arial"/>
        </w:rPr>
      </w:pPr>
      <w:r>
        <w:rPr>
          <w:rFonts w:cs="Arial"/>
        </w:rPr>
        <w:lastRenderedPageBreak/>
        <w:t xml:space="preserve">           </w:t>
      </w:r>
      <w:r>
        <w:rPr>
          <w:rFonts w:cs="Arial"/>
        </w:rPr>
        <w:t xml:space="preserve"> II/</w:t>
      </w:r>
      <w:r>
        <w:rPr>
          <w:rFonts w:cs="Arial"/>
        </w:rPr>
        <w:t xml:space="preserve"> Ovo rješenje objaviti će se na e-Oglasnoj ploči ovoga suda.</w:t>
      </w:r>
    </w:p>
    <w:p w:rsidRDefault="00165443" w:rsidP="00165443" w:rsidR="00165443">
      <w:pPr>
        <w:spacing w:after="0"/>
        <w:jc w:val="both"/>
        <w:rPr>
          <w:rFonts w:cs="Arial"/>
        </w:rPr>
      </w:pPr>
    </w:p>
    <w:p w:rsidRDefault="00165443" w:rsidP="00165443" w:rsidR="00165443">
      <w:pPr>
        <w:spacing w:after="0"/>
        <w:jc w:val="both"/>
        <w:rPr>
          <w:rFonts w:cs="Arial"/>
        </w:rPr>
      </w:pPr>
    </w:p>
    <w:p w:rsidRDefault="00165443" w:rsidP="00165443" w:rsidR="00165443">
      <w:pPr>
        <w:spacing w:after="0"/>
        <w:jc w:val="both"/>
        <w:rPr>
          <w:rFonts w:cs="Arial"/>
        </w:rPr>
      </w:pPr>
    </w:p>
    <w:p w:rsidRDefault="00165443" w:rsidP="00165443" w:rsidR="00165443">
      <w:pPr>
        <w:spacing w:after="0"/>
        <w:jc w:val="center"/>
        <w:rPr>
          <w:rFonts w:cs="Arial"/>
        </w:rPr>
      </w:pPr>
      <w:r>
        <w:rPr>
          <w:rFonts w:cs="Arial"/>
        </w:rPr>
        <w:t>Obrazloženje</w:t>
      </w:r>
    </w:p>
    <w:p w:rsidRDefault="00251A43" w:rsidP="00165443" w:rsidR="00251A43">
      <w:pPr>
        <w:spacing w:after="0"/>
        <w:jc w:val="center"/>
        <w:rPr>
          <w:rFonts w:cs="Arial"/>
        </w:rPr>
      </w:pPr>
    </w:p>
    <w:p w:rsidRDefault="00251A43" w:rsidP="003F10C7" w:rsidR="00165443">
      <w:pPr>
        <w:spacing w:after="0"/>
        <w:jc w:val="both"/>
        <w:rPr>
          <w:rFonts w:cs="Arial"/>
        </w:rPr>
      </w:pPr>
      <w:r>
        <w:rPr>
          <w:rFonts w:cs="Arial"/>
        </w:rPr>
        <w:tab/>
        <w:t>Stečajni upravitelj ovome je sudu 6. srpnja 2016. dostavio izvješće o tijeku stečajnoga postupka i stanju stečajna mase u kojem je opisao radnje obavljene tijekom ovog postupka, specificirao je nastale troškove, priljeve i odljeve novčanih sredstava</w:t>
      </w:r>
      <w:r w:rsidR="00523880">
        <w:rPr>
          <w:rFonts w:cs="Arial"/>
        </w:rPr>
        <w:t>, kao i stanje stečajne mase, te je naveo da</w:t>
      </w:r>
      <w:r w:rsidR="001465EB">
        <w:rPr>
          <w:rFonts w:cs="Arial"/>
        </w:rPr>
        <w:t xml:space="preserve"> stečajni dužnik nije vlasnik niti pokretnina, a niti nekretnina, odnosno, da jedina nekretnina koja je formalno upisana na ime stečajnog dužnika je predmet prodaje u ovršnom postupku, pa da je stoga očito da stečajna masa nije dostatna ni za namirenje troškova stečajnog postupka, te je predložio da se ovaj postupak obustavi zbog nedostatnosti stečajne mase za pokriće troškova stečajnog postupka.</w:t>
      </w:r>
      <w:r w:rsidR="00523880">
        <w:rPr>
          <w:rFonts w:cs="Arial"/>
        </w:rPr>
        <w:t xml:space="preserve"> </w:t>
      </w:r>
    </w:p>
    <w:p w:rsidRDefault="00165443" w:rsidP="00165443" w:rsidR="00165443">
      <w:pPr>
        <w:spacing w:after="0"/>
        <w:ind w:firstLine="708"/>
        <w:jc w:val="both"/>
        <w:rPr>
          <w:rFonts w:cs="Arial"/>
        </w:rPr>
      </w:pPr>
      <w:r>
        <w:rPr>
          <w:rFonts w:cs="Arial"/>
        </w:rPr>
        <w:t>Odredbom čl. 203. st. 1., st. 2. i st. 3. Stečajnog zakona (</w:t>
      </w:r>
      <w:r>
        <w:t>Narodne novine br. 44/96., 29/99., 129/00., 123/03., 197/03., 187/04., 82/06., 116/10., 25/12., 133/12. i 45/13.</w:t>
      </w:r>
      <w:r>
        <w:rPr>
          <w:rFonts w:cs="Arial"/>
        </w:rPr>
        <w:t>, dalje : SZ-a) propisano je da ako se nakon otvaranja stečajnoga postupka pokaže da stečajna masa nije dostatna ni za pokriće troškova postupka, stečajni sudac će obustaviti i zaključiti postupak (st. 1. čl. 203. SZ-a), da će prije donošenja rješenja iz st. 1. ovoga članka stečajni sudac pribaviti mišljenje vjerovnika stečajne mase, stečajnog upravitelja i skupštine vjerovnika (st. 2. čl. 203. SZ-a), te da se postupak neće obustaviti i zaključiti ako vjerovnici koji su se protivili obustavi postupka solidarno predujme dostatan iznos novca za pokriće troškova postupka, u roku koji im je za to stečajni sudac odredio rješenjem (st. 3. čl. 203. SZ-a).</w:t>
      </w:r>
    </w:p>
    <w:p w:rsidRDefault="00165443" w:rsidP="00165443" w:rsidR="00165443">
      <w:pPr>
        <w:spacing w:after="0"/>
        <w:jc w:val="both"/>
        <w:rPr>
          <w:rFonts w:cs="Arial"/>
        </w:rPr>
      </w:pPr>
      <w:r>
        <w:rPr>
          <w:rFonts w:cs="Arial"/>
        </w:rPr>
        <w:tab/>
        <w:t>Budući d</w:t>
      </w:r>
      <w:r w:rsidR="00787308">
        <w:rPr>
          <w:rFonts w:cs="Arial"/>
        </w:rPr>
        <w:t>a je, kako je iznijeto, stečajni</w:t>
      </w:r>
      <w:r>
        <w:rPr>
          <w:rFonts w:cs="Arial"/>
        </w:rPr>
        <w:t xml:space="preserve"> upravitelj</w:t>
      </w:r>
      <w:r w:rsidR="00787308">
        <w:rPr>
          <w:rFonts w:cs="Arial"/>
        </w:rPr>
        <w:t xml:space="preserve"> u svom izvješću naveo</w:t>
      </w:r>
      <w:r>
        <w:rPr>
          <w:rFonts w:cs="Arial"/>
        </w:rPr>
        <w:t xml:space="preserve"> da</w:t>
      </w:r>
      <w:r w:rsidR="00787308">
        <w:rPr>
          <w:rFonts w:cs="Arial"/>
        </w:rPr>
        <w:t xml:space="preserve"> stečajni d</w:t>
      </w:r>
      <w:r w:rsidR="00F775B2">
        <w:rPr>
          <w:rFonts w:cs="Arial"/>
        </w:rPr>
        <w:t>užnik nije vlasnik</w:t>
      </w:r>
      <w:r w:rsidR="00787308">
        <w:rPr>
          <w:rFonts w:cs="Arial"/>
        </w:rPr>
        <w:t xml:space="preserve"> nikakve imovine, pa da stoga ista nije</w:t>
      </w:r>
      <w:r>
        <w:rPr>
          <w:rFonts w:cs="Arial"/>
        </w:rPr>
        <w:t xml:space="preserve"> do</w:t>
      </w:r>
      <w:r w:rsidR="00787308">
        <w:rPr>
          <w:rFonts w:cs="Arial"/>
        </w:rPr>
        <w:t>statna ni za pokriće troškova ov</w:t>
      </w:r>
      <w:r>
        <w:rPr>
          <w:rFonts w:cs="Arial"/>
        </w:rPr>
        <w:t>oga postupka, to je valjalo temeljem citirane odredbe čl. 203. st. 2. SZ-a, odlučiti kao u izreci ovog rješenja.</w:t>
      </w:r>
    </w:p>
    <w:p w:rsidRDefault="00165443" w:rsidP="00165443" w:rsidR="00165443">
      <w:pPr>
        <w:spacing w:after="0"/>
        <w:jc w:val="both"/>
        <w:rPr>
          <w:rFonts w:cs="Arial"/>
        </w:rPr>
      </w:pPr>
    </w:p>
    <w:p w:rsidRDefault="00165443" w:rsidP="00165443" w:rsidR="00165443">
      <w:pPr>
        <w:spacing w:after="0"/>
        <w:rPr>
          <w:rFonts w:cs="Arial"/>
        </w:rPr>
      </w:pPr>
    </w:p>
    <w:p w:rsidRDefault="00165443" w:rsidP="00165443" w:rsidR="00165443">
      <w:pPr>
        <w:spacing w:after="0"/>
        <w:jc w:val="center"/>
        <w:rPr>
          <w:rFonts w:cs="Arial"/>
        </w:rPr>
      </w:pPr>
      <w:r>
        <w:rPr>
          <w:rFonts w:cs="Arial"/>
        </w:rPr>
        <w:t>U Varaždinu, 5. rujna</w:t>
      </w:r>
      <w:r>
        <w:rPr>
          <w:rFonts w:cs="Arial"/>
        </w:rPr>
        <w:t xml:space="preserve"> 2016. </w:t>
      </w:r>
    </w:p>
    <w:p w:rsidRDefault="00165443" w:rsidP="00165443" w:rsidR="00165443">
      <w:pPr>
        <w:spacing w:after="0"/>
        <w:rPr>
          <w:rFonts w:cs="Arial"/>
        </w:rPr>
      </w:pPr>
      <w:r>
        <w:rPr>
          <w:rFonts w:cs="Arial"/>
        </w:rPr>
        <w:t xml:space="preserve"> </w:t>
      </w:r>
    </w:p>
    <w:p w:rsidRDefault="00165443" w:rsidP="00165443" w:rsidR="00165443">
      <w:pPr>
        <w:spacing w:after="0"/>
        <w:rPr>
          <w:rFonts w:cs="Arial"/>
        </w:rPr>
      </w:pPr>
    </w:p>
    <w:p w:rsidRDefault="00165443" w:rsidP="00165443" w:rsidR="00165443">
      <w:pPr>
        <w:spacing w:after="0"/>
        <w:rPr>
          <w:rFonts w:cs="Arial"/>
        </w:rPr>
      </w:pPr>
      <w:r>
        <w:rPr>
          <w:rFonts w:cs="Arial"/>
        </w:rPr>
        <w:t xml:space="preserve">                                                                                                           SUDAC :</w:t>
      </w:r>
    </w:p>
    <w:p w:rsidRDefault="00165443" w:rsidP="00165443" w:rsidR="00165443">
      <w:pPr>
        <w:spacing w:after="0"/>
        <w:rPr>
          <w:rFonts w:cs="Arial"/>
        </w:rPr>
      </w:pPr>
    </w:p>
    <w:p w:rsidRDefault="00165443" w:rsidP="005354B2" w:rsidR="00165443">
      <w:pPr>
        <w:spacing w:after="0"/>
        <w:rPr>
          <w:rFonts w:cs="Arial"/>
        </w:rPr>
      </w:pPr>
      <w:r>
        <w:rPr>
          <w:rFonts w:cs="Arial"/>
        </w:rPr>
        <w:t xml:space="preserve">                                                                                                </w:t>
      </w:r>
      <w:r w:rsidR="005354B2">
        <w:rPr>
          <w:rFonts w:cs="Arial"/>
        </w:rPr>
        <w:t xml:space="preserve">   </w:t>
      </w:r>
      <w:r>
        <w:rPr>
          <w:rFonts w:cs="Arial"/>
        </w:rPr>
        <w:t xml:space="preserve"> Hugo </w:t>
      </w:r>
      <w:proofErr w:type="spellStart"/>
      <w:r>
        <w:rPr>
          <w:rFonts w:cs="Arial"/>
        </w:rPr>
        <w:t>Wedemeyer</w:t>
      </w:r>
      <w:proofErr w:type="spellEnd"/>
    </w:p>
    <w:p w:rsidRDefault="00165443" w:rsidP="00165443" w:rsidR="00165443">
      <w:pPr>
        <w:spacing w:after="0"/>
        <w:rPr>
          <w:rFonts w:cs="Arial"/>
          <w:b/>
          <w:u w:val="single"/>
        </w:rPr>
      </w:pPr>
    </w:p>
    <w:p w:rsidRDefault="00165443" w:rsidP="00165443" w:rsidR="00165443">
      <w:pPr>
        <w:spacing w:after="0"/>
        <w:rPr>
          <w:rFonts w:cs="Arial"/>
          <w:b/>
          <w:u w:val="single"/>
        </w:rPr>
      </w:pPr>
    </w:p>
    <w:p w:rsidRDefault="005354B2" w:rsidP="00165443" w:rsidR="005354B2">
      <w:pPr>
        <w:spacing w:after="0"/>
        <w:rPr>
          <w:rFonts w:cs="Arial"/>
          <w:b/>
          <w:u w:val="single"/>
        </w:rPr>
      </w:pPr>
    </w:p>
    <w:p w:rsidRDefault="00165443" w:rsidP="00165443" w:rsidR="00165443">
      <w:pPr>
        <w:spacing w:after="0"/>
        <w:rPr>
          <w:rFonts w:cs="Arial"/>
          <w:b/>
          <w:u w:val="single"/>
        </w:rPr>
      </w:pPr>
    </w:p>
    <w:p w:rsidRDefault="00CE7D86" w:rsidP="00165443" w:rsidR="00CE7D86">
      <w:pPr>
        <w:spacing w:after="0"/>
        <w:rPr>
          <w:rFonts w:cs="Arial"/>
          <w:b/>
          <w:u w:val="single"/>
        </w:rPr>
      </w:pPr>
    </w:p>
    <w:p w:rsidRDefault="00CE7D86" w:rsidP="00165443" w:rsidR="00CE7D86">
      <w:pPr>
        <w:spacing w:after="0"/>
        <w:rPr>
          <w:rFonts w:cs="Arial"/>
          <w:b/>
          <w:u w:val="single"/>
        </w:rPr>
      </w:pPr>
    </w:p>
    <w:p w:rsidRDefault="00165443" w:rsidP="00165443" w:rsidR="00165443">
      <w:pPr>
        <w:spacing w:after="0"/>
        <w:rPr>
          <w:rFonts w:cs="Arial"/>
        </w:rPr>
      </w:pPr>
      <w:r>
        <w:rPr>
          <w:rFonts w:cs="Arial"/>
          <w:u w:val="single"/>
        </w:rPr>
        <w:t>UPUTA  O  PRAVNOM  LIJEKU</w:t>
      </w:r>
      <w:r>
        <w:rPr>
          <w:rFonts w:cs="Arial"/>
        </w:rPr>
        <w:t>:</w:t>
      </w:r>
    </w:p>
    <w:p w:rsidRDefault="00165443" w:rsidP="00165443" w:rsidR="00165443">
      <w:pPr>
        <w:spacing w:after="0"/>
        <w:rPr>
          <w:rFonts w:cs="Arial"/>
        </w:rPr>
      </w:pPr>
    </w:p>
    <w:p w:rsidRDefault="00165443" w:rsidP="00165443" w:rsidR="00165443">
      <w:pPr>
        <w:spacing w:after="0"/>
        <w:jc w:val="both"/>
        <w:rPr>
          <w:rFonts w:cs="Arial"/>
        </w:rPr>
      </w:pPr>
      <w:r>
        <w:rPr>
          <w:rFonts w:cs="Arial"/>
        </w:rPr>
        <w:t xml:space="preserve">          </w:t>
      </w:r>
      <w:r>
        <w:rPr>
          <w:rFonts w:cs="Arial"/>
        </w:rPr>
        <w:tab/>
        <w:t xml:space="preserve">Protiv ovog rješenja nije dopuštena žalba čl. 6. st. 1. SZ-a, a u svezi sa čl. 278. st. </w:t>
      </w:r>
      <w:r w:rsidR="00CE7D86">
        <w:rPr>
          <w:rFonts w:cs="Arial"/>
        </w:rPr>
        <w:t>2. Zakona o parničnom postupku (</w:t>
      </w:r>
      <w:r>
        <w:t>Narodne novine br. 53/91., 91/92., 112/99., 88/01., 117/03., 88/05., 2/07., 84/08., 96/08., 123/08., 57/11., 148/11., 25/13. i  43/13.</w:t>
      </w:r>
      <w:r w:rsidR="00CE7D86">
        <w:t>)</w:t>
      </w:r>
      <w:r>
        <w:t>.</w:t>
      </w:r>
    </w:p>
    <w:p w:rsidRDefault="00165443" w:rsidP="00165443" w:rsidR="00165443">
      <w:pPr>
        <w:spacing w:after="0"/>
        <w:rPr>
          <w:rFonts w:cs="Arial"/>
        </w:rPr>
      </w:pPr>
    </w:p>
    <w:p w:rsidRDefault="005354B2" w:rsidP="00165443" w:rsidR="005354B2">
      <w:pPr>
        <w:spacing w:after="0"/>
        <w:rPr>
          <w:rFonts w:cs="Arial"/>
        </w:rPr>
      </w:pPr>
    </w:p>
    <w:p w:rsidRDefault="00165443" w:rsidP="00165443" w:rsidR="00165443">
      <w:pPr>
        <w:spacing w:after="0"/>
        <w:rPr>
          <w:rFonts w:cs="Arial"/>
        </w:rPr>
      </w:pPr>
      <w:r>
        <w:rPr>
          <w:rFonts w:cs="Arial"/>
        </w:rPr>
        <w:lastRenderedPageBreak/>
        <w:t>DNA :</w:t>
      </w:r>
    </w:p>
    <w:p w:rsidRDefault="00165443" w:rsidP="00165443" w:rsidR="00165443">
      <w:pPr>
        <w:spacing w:after="0"/>
        <w:rPr>
          <w:rFonts w:cs="Arial"/>
        </w:rPr>
      </w:pPr>
    </w:p>
    <w:p w:rsidRDefault="00165443" w:rsidP="00165443" w:rsidR="00165443">
      <w:pPr>
        <w:spacing w:after="0"/>
        <w:rPr>
          <w:rFonts w:cs="Arial"/>
        </w:rPr>
      </w:pPr>
      <w:r>
        <w:rPr>
          <w:rFonts w:cs="Arial"/>
        </w:rPr>
        <w:t>Stečajna upraviteljica</w:t>
      </w:r>
      <w:r>
        <w:rPr>
          <w:rFonts w:cs="Arial"/>
        </w:rPr>
        <w:t xml:space="preserve"> </w:t>
      </w:r>
      <w:proofErr w:type="spellStart"/>
      <w:r>
        <w:t>Lidia</w:t>
      </w:r>
      <w:proofErr w:type="spellEnd"/>
      <w:r>
        <w:t xml:space="preserve"> Belamarić, odvjetnica iz Varaždina, Kratka br. 2</w:t>
      </w:r>
    </w:p>
    <w:p w:rsidRDefault="00165443" w:rsidP="00165443" w:rsidR="00165443">
      <w:pPr>
        <w:spacing w:after="0"/>
        <w:rPr>
          <w:rFonts w:cs="Arial"/>
        </w:rPr>
      </w:pPr>
    </w:p>
    <w:p w:rsidRDefault="00251A43" w:rsidP="00165443" w:rsidR="00251A43">
      <w:pPr>
        <w:spacing w:after="0"/>
        <w:rPr>
          <w:rFonts w:cs="Arial"/>
        </w:rPr>
      </w:pPr>
      <w:r>
        <w:rPr>
          <w:rFonts w:cs="Arial"/>
        </w:rPr>
        <w:t>Republika Hrvatska, Ministarstvo financija, Porezna uprava, Područni ured</w:t>
      </w:r>
    </w:p>
    <w:p w:rsidRDefault="00251A43" w:rsidP="00165443" w:rsidR="00251A43">
      <w:pPr>
        <w:spacing w:after="0"/>
        <w:rPr>
          <w:rFonts w:cs="Arial"/>
        </w:rPr>
      </w:pPr>
      <w:r>
        <w:rPr>
          <w:rFonts w:cs="Arial"/>
        </w:rPr>
        <w:t>Čakovec, zastupana po Županijskom državnom odvjetništvu u Varaždinu,</w:t>
      </w:r>
    </w:p>
    <w:p w:rsidRDefault="00251A43" w:rsidP="00165443" w:rsidR="00251A43">
      <w:pPr>
        <w:spacing w:after="0"/>
        <w:rPr>
          <w:rFonts w:cs="Arial"/>
        </w:rPr>
      </w:pPr>
    </w:p>
    <w:p w:rsidRDefault="00165443" w:rsidP="00165443" w:rsidR="00165443">
      <w:pPr>
        <w:spacing w:after="0"/>
        <w:rPr>
          <w:rFonts w:cs="Arial"/>
        </w:rPr>
      </w:pPr>
      <w:r>
        <w:rPr>
          <w:rFonts w:cs="Arial"/>
        </w:rPr>
        <w:t>e-Oglasna ploča ovoga suda,</w:t>
      </w:r>
    </w:p>
    <w:p w:rsidRDefault="00165443" w:rsidP="00165443" w:rsidR="00165443">
      <w:pPr>
        <w:spacing w:after="0"/>
        <w:rPr>
          <w:rFonts w:cs="Arial"/>
        </w:rPr>
      </w:pPr>
    </w:p>
    <w:p w:rsidRDefault="00165443" w:rsidP="00165443" w:rsidR="00165443">
      <w:pPr>
        <w:spacing w:after="0"/>
        <w:rPr>
          <w:rFonts w:cs="Arial"/>
        </w:rPr>
      </w:pPr>
    </w:p>
    <w:p w:rsidRDefault="00165443" w:rsidP="00165443" w:rsidR="00165443">
      <w:pPr>
        <w:spacing w:after="0"/>
        <w:rPr>
          <w:rFonts w:cs="Arial"/>
        </w:rPr>
      </w:pPr>
      <w:bookmarkStart w:name="_GoBack" w:id="0"/>
      <w:bookmarkEnd w:id="0"/>
    </w:p>
    <w:p w:rsidRDefault="00165443" w:rsidP="00165443" w:rsidR="00165443">
      <w:pPr>
        <w:spacing w:after="0"/>
        <w:rPr>
          <w:rFonts w:cs="Arial"/>
        </w:rPr>
      </w:pPr>
      <w:r>
        <w:rPr>
          <w:rFonts w:cs="Arial"/>
        </w:rPr>
        <w:t>Pisarnica - kal. ročište 22. rujna 2016. godine u 9,00</w:t>
      </w:r>
      <w:r>
        <w:rPr>
          <w:rFonts w:cs="Arial"/>
        </w:rPr>
        <w:t xml:space="preserve"> sati.              </w:t>
      </w:r>
    </w:p>
    <w:p w:rsidRDefault="00165443" w:rsidP="00165443" w:rsidR="00165443">
      <w:pPr>
        <w:spacing w:after="0"/>
        <w:rPr>
          <w:rFonts w:cs="Arial"/>
        </w:rPr>
      </w:pPr>
    </w:p>
    <w:p w:rsidRDefault="00165443" w:rsidP="00165443" w:rsidR="00165443">
      <w:pPr>
        <w:spacing w:after="0"/>
        <w:rPr>
          <w:rFonts w:cs="Arial"/>
        </w:rPr>
      </w:pPr>
    </w:p>
    <w:p w:rsidRDefault="00165443" w:rsidP="00165443" w:rsidR="00165443">
      <w:pPr>
        <w:spacing w:after="0"/>
        <w:ind w:left="1080"/>
        <w:jc w:val="center"/>
        <w:rPr>
          <w:rFonts w:cs="Arial"/>
        </w:rPr>
      </w:pPr>
      <w:r>
        <w:rPr>
          <w:rFonts w:cs="Arial"/>
        </w:rPr>
        <w:t xml:space="preserve">U Varaždinu, 5. rujna </w:t>
      </w:r>
      <w:r>
        <w:rPr>
          <w:rFonts w:cs="Arial"/>
        </w:rPr>
        <w:t>2016.</w:t>
      </w:r>
    </w:p>
    <w:p w:rsidRDefault="00165443" w:rsidP="00165443" w:rsidR="00165443">
      <w:pPr>
        <w:spacing w:after="0"/>
        <w:ind w:left="1080"/>
        <w:rPr>
          <w:rFonts w:cs="Arial"/>
        </w:rPr>
      </w:pPr>
    </w:p>
    <w:p w:rsidRDefault="00165443" w:rsidP="00165443" w:rsidR="00165443">
      <w:pPr>
        <w:spacing w:after="0"/>
        <w:ind w:left="1080"/>
        <w:rPr>
          <w:rFonts w:cs="Arial"/>
        </w:rPr>
      </w:pPr>
    </w:p>
    <w:p w:rsidRDefault="00165443" w:rsidP="00165443" w:rsidR="00165443">
      <w:pPr>
        <w:spacing w:after="0"/>
        <w:ind w:left="1080"/>
        <w:rPr>
          <w:rFonts w:cs="Arial"/>
        </w:rPr>
      </w:pPr>
      <w:r>
        <w:rPr>
          <w:rFonts w:cs="Arial"/>
        </w:rPr>
        <w:tab/>
      </w:r>
      <w:r>
        <w:rPr>
          <w:rFonts w:cs="Arial"/>
        </w:rPr>
        <w:tab/>
      </w:r>
      <w:r>
        <w:rPr>
          <w:rFonts w:cs="Arial"/>
        </w:rPr>
        <w:tab/>
      </w:r>
      <w:r>
        <w:rPr>
          <w:rFonts w:cs="Arial"/>
        </w:rPr>
        <w:tab/>
      </w:r>
      <w:r>
        <w:rPr>
          <w:rFonts w:cs="Arial"/>
        </w:rPr>
        <w:tab/>
      </w:r>
      <w:r>
        <w:rPr>
          <w:rFonts w:cs="Arial"/>
        </w:rPr>
        <w:tab/>
        <w:t xml:space="preserve">                    </w:t>
      </w:r>
      <w:r>
        <w:rPr>
          <w:rFonts w:cs="Arial"/>
        </w:rPr>
        <w:t xml:space="preserve">          </w:t>
      </w:r>
      <w:r>
        <w:rPr>
          <w:rFonts w:cs="Arial"/>
        </w:rPr>
        <w:t xml:space="preserve"> </w:t>
      </w:r>
      <w:r w:rsidR="00866D28">
        <w:rPr>
          <w:rFonts w:cs="Arial"/>
        </w:rPr>
        <w:t xml:space="preserve">      </w:t>
      </w:r>
      <w:r>
        <w:rPr>
          <w:rFonts w:cs="Arial"/>
        </w:rPr>
        <w:t>SUDAC :</w:t>
      </w:r>
    </w:p>
    <w:p w:rsidRDefault="00165443" w:rsidP="00165443" w:rsidR="00165443">
      <w:pPr>
        <w:spacing w:after="0"/>
        <w:rPr>
          <w:rFonts w:cs="Times New Roman"/>
        </w:rPr>
      </w:pPr>
    </w:p>
    <w:p w:rsidRDefault="00165443" w:rsidP="00165443" w:rsidR="00165443">
      <w:pPr>
        <w:spacing w:after="0"/>
      </w:pPr>
    </w:p>
    <w:p w:rsidRDefault="00165443" w:rsidP="00165443" w:rsidR="00165443">
      <w:pPr>
        <w:spacing w:after="0"/>
      </w:pPr>
      <w:r>
        <w:tab/>
      </w:r>
      <w:r>
        <w:tab/>
      </w:r>
      <w:r>
        <w:tab/>
      </w:r>
      <w:r>
        <w:tab/>
      </w:r>
      <w:r>
        <w:tab/>
      </w:r>
      <w:r>
        <w:tab/>
      </w:r>
      <w:r>
        <w:tab/>
      </w:r>
      <w:r>
        <w:tab/>
      </w:r>
      <w:r>
        <w:tab/>
      </w:r>
    </w:p>
    <w:p w:rsidRDefault="00165443" w:rsidP="00165443" w:rsidR="00165443"/>
    <w:p w:rsidRDefault="00165443" w:rsidP="00165443" w:rsidR="00165443"/>
    <w:p w:rsidRDefault="00165443" w:rsidP="00165443" w:rsidR="00165443">
      <w:pPr>
        <w:ind w:firstLine="708" w:left="4248"/>
        <w:jc w:val="center"/>
      </w:pPr>
    </w:p>
    <w:p w:rsidRDefault="00165443" w:rsidP="00165443" w:rsidR="00165443"/>
    <w:p w:rsidRDefault="00165443" w:rsidP="00165443" w:rsidR="00165443"/>
    <w:p w:rsidRDefault="00165443" w:rsidP="00165443" w:rsidR="00165443"/>
    <w:p w:rsidRDefault="00165443" w:rsidP="00165443" w:rsidR="00165443"/>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7A29" w:rsidP="00537B78" w:rsidR="002D7A29">
      <w:r>
        <w:separator/>
      </w:r>
    </w:p>
  </w:endnote>
  <w:endnote w:id="0" w:type="continuationSeparator">
    <w:p w:rsidRDefault="002D7A29" w:rsidP="00537B78" w:rsidR="002D7A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57071862"/>
      <w:docPartObj>
        <w:docPartGallery w:val="Page Numbers (Bottom of Page)"/>
        <w:docPartUnique/>
      </w:docPartObj>
    </w:sdtPr>
    <w:sdtContent>
      <w:p w:rsidRDefault="00165443" w:rsidR="00165443">
        <w:pPr>
          <w:pStyle w:val="Podnoje"/>
        </w:pPr>
        <w:r>
          <w:fldChar w:fldCharType="begin"/>
        </w:r>
        <w:r>
          <w:instrText>PAGE   \* MERGEFORMAT</w:instrText>
        </w:r>
        <w:r>
          <w:fldChar w:fldCharType="separate"/>
        </w:r>
        <w:r w:rsidR="005354B2">
          <w:t>3</w:t>
        </w:r>
        <w:r>
          <w:fldChar w:fldCharType="end"/>
        </w:r>
      </w:p>
    </w:sdtContent>
  </w:sdt>
  <w:p w:rsidRDefault="00165443" w:rsidR="0016544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7A29" w:rsidP="00537B78" w:rsidR="002D7A29">
      <w:r>
        <w:separator/>
      </w:r>
    </w:p>
  </w:footnote>
  <w:footnote w:id="0" w:type="continuationSeparator">
    <w:p w:rsidRDefault="002D7A29" w:rsidP="00537B78" w:rsidR="002D7A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5443" w:rsidR="008333A9">
    <w:pPr>
      <w:pStyle w:val="Zaglavlje"/>
    </w:pPr>
    <w:r>
      <w:rPr>
        <w:rStyle w:val="PozadinaSvijetloCrvena"/>
        <w:shd w:fill="auto" w:color="auto" w:val="clear"/>
      </w:rPr>
      <w:t>POSL. BROJ : 6 St-534/11-87</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65E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96"/>
    <w:rsid w:val="001620E5"/>
    <w:rsid w:val="00162F07"/>
    <w:rsid w:val="00163D6E"/>
    <w:rsid w:val="00165443"/>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A43"/>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D7A29"/>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10C7"/>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23880"/>
    <w:rsid w:val="00531269"/>
    <w:rsid w:val="00533860"/>
    <w:rsid w:val="005354B2"/>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30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6D2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0E17"/>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E7D86"/>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775B2"/>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910431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2016.</izvorni_sadrzaj>
    <derivirana_varijabla naziv="DomainObject.DatumDonosenjaOdluke_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St-534/2011-87</izvorni_sadrzaj>
    <derivirana_varijabla naziv="DomainObject.Oznaka_1">St-534/2011-87</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534</izvorni_sadrzaj>
    <derivirana_varijabla naziv="DomainObject.Predmet.Broj_1">534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2011.</izvorni_sadrzaj>
    <derivirana_varijabla naziv="DomainObject.Predmet.DatumOsnivanja_1">30.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St-534/2011</izvorni_sadrzaj>
    <derivirana_varijabla naziv="DomainObject.Predmet.OznakaBroj_1">St-534/2011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Objava u NN. br. 102 od 7.8.2013 na str. 23 rj.St.534/11-31 otv.st.postupka</izvorni_sadrzaj>
    <derivirana_varijabla naziv="DomainObject.Predmet.PrimjedbaSuca_1">Objava u NN. br. 102 od 7.8.2013 na str. 23 rj.St.534/11-31 otv.st.postupka</derivirana_varijabla>
  </DomainObject.Predmet.PrimjedbaSuca>
  <DomainObject.Predmet.PrimjedbaUpisnicara>
    <izvorni_sadrzaj/>
    <derivirana_varijabla naziv="DomainObject.Predmet.PrimjedbaUpisnicara_1"/>
  </DomainObject.Predmet.PrimjedbaUpisnicara>
  <DomainObject.Predmet.ProtustrankaFormated>
    <izvorni_sadrzaj>  EURO-IVER trgovina, ugostiteljstvo, proizvodnja, društvo s ograničenom odgovornošću</izvorni_sadrzaj>
    <derivirana_varijabla naziv="DomainObject.Predmet.ProtustrankaFormated_1">  EURO-IVER trgovina, ugostiteljstvo, proizvodnja, društvo s ograničenom odgovornošću</derivirana_varijabla>
  </DomainObject.Predmet.ProtustrankaFormated>
  <DomainObject.Predmet.ProtustrankaFormatedOIB>
    <izvorni_sadrzaj>  EURO-IVER trgovina, ugostiteljstvo, proizvodnja, društvo s ograničenom odgovornošću, OIB 49234019190</izvorni_sadrzaj>
    <derivirana_varijabla naziv="DomainObject.Predmet.ProtustrankaFormatedOIB_1">  EURO-IVER trgovina, ugostiteljstvo, proizvodnja, društvo s ograničenom odgovornošću, OIB 49234019190</derivirana_varijabla>
  </DomainObject.Predmet.ProtustrankaFormatedOIB>
  <DomainObject.Predmet.ProtustrankaFormatedWithAdress>
    <izvorni_sadrzaj> EURO-IVER trgovina, ugostiteljstvo, proizvodnja, društvo s ograničenom odgovornošću, Buzovečka/bb, Čakovec</izvorni_sadrzaj>
    <derivirana_varijabla naziv="DomainObject.Predmet.ProtustrankaFormatedWithAdress_1"> EURO-IVER trgovina, ugostiteljstvo, proizvodnja, društvo s ograničenom odgovornošću, Buzovečka/bb, Čakovec</derivirana_varijabla>
  </DomainObject.Predmet.ProtustrankaFormatedWithAdress>
  <DomainObject.Predmet.ProtustrankaFormatedWithAdressOIB>
    <izvorni_sadrzaj> EURO-IVER trgovina, ugostiteljstvo, proizvodnja, društvo s ograničenom odgovornošću, OIB 49234019190, Buzovečka/bb, Čakovec</izvorni_sadrzaj>
    <derivirana_varijabla naziv="DomainObject.Predmet.ProtustrankaFormatedWithAdressOIB_1"> EURO-IVER trgovina, ugostiteljstvo, proizvodnja, društvo s ograničenom odgovornošću, OIB 49234019190, Buzovečka/bb, Čakovec</derivirana_varijabla>
  </DomainObject.Predmet.ProtustrankaFormatedWithAdressOIB>
  <DomainObject.Predmet.ProtustrankaWithAdress>
    <izvorni_sadrzaj>EURO-IVER trgovina, ugostiteljstvo, proizvodnja, društvo s ograničenom odgovornošću Buzovečka/bb, Čakovec</izvorni_sadrzaj>
    <derivirana_varijabla naziv="DomainObject.Predmet.ProtustrankaWithAdress_1">EURO-IVER trgovina, ugostiteljstvo, proizvodnja, društvo s ograničenom odgovornošću Buzovečka/bb, Čakovec</derivirana_varijabla>
  </DomainObject.Predmet.ProtustrankaWithAdress>
  <DomainObject.Predmet.ProtustrankaWithAdressOIB>
    <izvorni_sadrzaj>EURO-IVER trgovina, ugostiteljstvo, proizvodnja, društvo s ograničenom odgovornošću, OIB 49234019190, Buzovečka/bb, Čakovec</izvorni_sadrzaj>
    <derivirana_varijabla naziv="DomainObject.Predmet.ProtustrankaWithAdressOIB_1">EURO-IVER trgovina, ugostiteljstvo, proizvodnja, društvo s ograničenom odgovornošću, OIB 49234019190, Buzovečka/bb, Čakovec</derivirana_varijabla>
  </DomainObject.Predmet.ProtustrankaWithAdressOIB>
  <DomainObject.Predmet.ProtustrankaNazivFormated>
    <izvorni_sadrzaj>EURO-IVER trgovina, ugostiteljstvo, proizvodnja, društvo s ograničenom odgovornošću</izvorni_sadrzaj>
    <derivirana_varijabla naziv="DomainObject.Predmet.ProtustrankaNazivFormated_1">EURO-IVER trgovina, ugostiteljstvo, proizvodnja, društvo s ograničenom odgovornošću</derivirana_varijabla>
  </DomainObject.Predmet.ProtustrankaNazivFormated>
  <DomainObject.Predmet.ProtustrankaNazivFormatedOIB>
    <izvorni_sadrzaj>EURO-IVER trgovina, ugostiteljstvo, proizvodnja, društvo s ograničenom odgovornošću, OIB 49234019190</izvorni_sadrzaj>
    <derivirana_varijabla naziv="DomainObject.Predmet.ProtustrankaNazivFormatedOIB_1">EURO-IVER trgovina, ugostiteljstvo, proizvodnja, društvo s ograničenom odgovornošću, OIB 49234019190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ČAKOVEC zastupanog po punomoćniku ŽUPANIJSKO DRŽAVNO ODVJETNIŠTVO U VARAŽDINU</izvorni_sadrzaj>
    <derivirana_varijabla naziv="DomainObject.Predmet.StrankaFormated_1">  POREZNA UPRAVA ČAKOVEC zastupanog po punomoćniku ŽUPANIJSKO DRŽAVNO ODVJETNIŠTVO U VARAŽDINU</derivirana_varijabla>
  </DomainObject.Predmet.StrankaFormated>
  <DomainObject.Predmet.StrankaFormatedOIB>
    <izvorni_sadrzaj>  POREZNA UPRAVA ČAKOVEC, OIB 18683136487 zastupanog po punomoćniku ŽUPANIJSKO DRŽAVNO ODVJETNIŠTVO U VARAŽDINU</izvorni_sadrzaj>
    <derivirana_varijabla naziv="DomainObject.Predmet.StrankaFormatedOIB_1">  POREZNA UPRAVA ČAKOVEC, OIB 18683136487 zastupanog po punomoćniku ŽUPANIJSKO DRŽAVNO ODVJETNIŠTVO U VARAŽDINU</derivirana_varijabla>
  </DomainObject.Predmet.StrankaFormatedOIB>
  <DomainObject.Predmet.StrankaFormatedWithAdress>
    <izvorni_sadrzaj> POREZNA UPRAVA ČAKOVEC, O. Keršovanija 11, 40000 Čakovec zastupanog po punomoćniku ŽUPANIJSKO DRŽAVNO ODVJETNIŠTVO U VARAŽDINU</izvorni_sadrzaj>
    <derivirana_varijabla naziv="DomainObject.Predmet.StrankaFormatedWithAdress_1"> POREZNA UPRAVA ČAKOVEC, O. Keršovanija 11, 40000 Čakovec zastupanog po punomoćniku ŽUPANIJSKO DRŽAVNO ODVJETNIŠTVO U VARAŽDINU</derivirana_varijabla>
  </DomainObject.Predmet.StrankaFormatedWithAdress>
  <DomainObject.Predmet.StrankaFormatedWithAdressOIB>
    <izvorni_sadrzaj> POREZNA UPRAVA ČAKOVEC, OIB 18683136487, O. Keršovanija 11, 40000 Čakovec zastupanog po punomoćniku ŽUPANIJSKO DRŽAVNO ODVJETNIŠTVO U VARAŽDINU</izvorni_sadrzaj>
    <derivirana_varijabla naziv="DomainObject.Predmet.StrankaFormatedWithAdressOIB_1"> POREZNA UPRAVA ČAKOVEC, OIB 18683136487, O. Keršovanija 11, 40000 Čakovec zastupanog po punomoćniku ŽUPANIJSKO DRŽAVNO ODVJETNIŠTVO U VARAŽDINU</derivirana_varijabla>
  </DomainObject.Predmet.StrankaFormatedWithAdressOIB>
  <DomainObject.Predmet.StrankaWithAdress>
    <izvorni_sadrzaj>POREZNA UPRAVA ČAKOVEC O. Keršovanija 11,40000 Čakovec</izvorni_sadrzaj>
    <derivirana_varijabla naziv="DomainObject.Predmet.StrankaWithAdress_1">POREZNA UPRAVA ČAKOVEC O. Keršovanija 11,40000 Čakovec</derivirana_varijabla>
  </DomainObject.Predmet.StrankaWithAdress>
  <DomainObject.Predmet.StrankaWithAdressOIB>
    <izvorni_sadrzaj>POREZNA UPRAVA ČAKOVEC, OIB 18683136487, O. Keršovanija 11,40000 Čakovec</izvorni_sadrzaj>
    <derivirana_varijabla naziv="DomainObject.Predmet.StrankaWithAdressOIB_1">POREZNA UPRAVA ČAKOVEC, OIB 18683136487, O. Keršovanija 11,40000 Čakovec</derivirana_varijabla>
  </DomainObject.Predmet.StrankaWithAdressOIB>
  <DomainObject.Predmet.StrankaNazivFormated>
    <izvorni_sadrzaj>POREZNA UPRAVA ČAKOVEC</izvorni_sadrzaj>
    <derivirana_varijabla naziv="DomainObject.Predmet.StrankaNazivFormated_1">POREZNA UPRAVA ČAKOVEC</derivirana_varijabla>
  </DomainObject.Predmet.StrankaNazivFormated>
  <DomainObject.Predmet.StrankaNazivFormatedOIB>
    <izvorni_sadrzaj>POREZNA UPRAVA ČAKOVEC, OIB 18683136487</izvorni_sadrzaj>
    <derivirana_varijabla naziv="DomainObject.Predmet.StrankaNazivFormatedOIB_1">POREZNA UPRAVA ČAKOVEC,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POREZNA UPRAVA ČAKOVEC zastupanog po punomoćniku ŽUPANIJSKO DRŽAVNO ODVJETNIŠTVO U VARAŽDINU</item>
    </izvorni_sadrzaj>
    <derivirana_varijabla naziv="DomainObject.Predmet.StrankaListFormated_1">
      <item>POREZNA UPRAVA ČAKOVEC zastupanog po punomoćniku ŽUPANIJSKO DRŽAVNO ODVJETNIŠTVO U VARAŽDINU</item>
    </derivirana_varijabla>
  </DomainObject.Predmet.StrankaListFormated>
  <DomainObject.Predmet.StrankaListFormatedOIB>
    <izvorni_sadrzaj>
      <item>POREZNA UPRAVA ČAKOVEC, OIB 18683136487 zastupanog po punomoćniku ŽUPANIJSKO DRŽAVNO ODVJETNIŠTVO U VARAŽDINU</item>
    </izvorni_sadrzaj>
    <derivirana_varijabla naziv="DomainObject.Predmet.StrankaListFormatedOIB_1">
      <item>POREZNA UPRAVA ČAKOVEC, OIB 18683136487 zastupanog po punomoćniku ŽUPANIJSKO DRŽAVNO ODVJETNIŠTVO U VARAŽDINU</item>
    </derivirana_varijabla>
  </DomainObject.Predmet.StrankaListFormatedOIB>
  <DomainObject.Predmet.StrankaListFormatedWithAdress>
    <izvorni_sadrzaj>
      <item>POREZNA UPRAVA ČAKOVEC, O. Keršovanija 11, 40000 Čakovec zastupanog po punomoćniku ŽUPANIJSKO DRŽAVNO ODVJETNIŠTVO U VARAŽDINU</item>
    </izvorni_sadrzaj>
    <derivirana_varijabla naziv="DomainObject.Predmet.StrankaListFormatedWithAdress_1">
      <item>POREZNA UPRAVA ČAKOVEC, O. Keršovanija 11, 40000 Čakovec zastupanog po punomoćniku ŽUPANIJSKO DRŽAVNO ODVJETNIŠTVO U VARAŽDINU</item>
    </derivirana_varijabla>
  </DomainObject.Predmet.StrankaListFormatedWithAdress>
  <DomainObject.Predmet.StrankaListFormatedWithAdressOIB>
    <izvorni_sadrzaj>
      <item>POREZNA UPRAVA ČAKOVEC, OIB 18683136487, O. Keršovanija 11, 40000 Čakovec zastupanog po punomoćniku ŽUPANIJSKO DRŽAVNO ODVJETNIŠTVO U VARAŽDINU</item>
    </izvorni_sadrzaj>
    <derivirana_varijabla naziv="DomainObject.Predmet.StrankaListFormatedWithAdressOIB_1">
      <item>POREZNA UPRAVA ČAKOVEC, OIB 18683136487, O. Keršovanija 11, 40000 Čakovec zastupanog po punomoćniku ŽUPANIJSKO DRŽAVNO ODVJETNIŠTVO U VARAŽDINU</item>
    </derivirana_varijabla>
  </DomainObject.Predmet.StrankaListFormatedWithAdressOIB>
  <DomainObject.Predmet.StrankaListNazivFormated>
    <izvorni_sadrzaj>
      <item>POREZNA UPRAVA ČAKOVEC</item>
    </izvorni_sadrzaj>
    <derivirana_varijabla naziv="DomainObject.Predmet.StrankaListNazivFormated_1">
      <item>POREZNA UPRAVA ČAKOVEC</item>
    </derivirana_varijabla>
  </DomainObject.Predmet.StrankaListNazivFormated>
  <DomainObject.Predmet.StrankaListNazivFormatedOIB>
    <izvorni_sadrzaj>
      <item>POREZNA UPRAVA ČAKOVEC, OIB 18683136487</item>
    </izvorni_sadrzaj>
    <derivirana_varijabla naziv="DomainObject.Predmet.StrankaListNazivFormatedOIB_1">
      <item>POREZNA UPRAVA ČAKOVEC, OIB 18683136487</item>
    </derivirana_varijabla>
  </DomainObject.Predmet.StrankaListNazivFormatedOIB>
  <DomainObject.Predmet.ProtuStrankaListFormated>
    <izvorni_sadrzaj>
      <item>EURO-IVER trgovina, ugostiteljstvo, proizvodnja, društvo s ograničenom odgovornošću</item>
    </izvorni_sadrzaj>
    <derivirana_varijabla naziv="DomainObject.Predmet.ProtuStrankaListFormated_1">
      <item>EURO-IVER trgovina, ugostiteljstvo, proizvodnja, društvo s ograničenom odgovornošću</item>
    </derivirana_varijabla>
  </DomainObject.Predmet.ProtuStrankaListFormated>
  <DomainObject.Predmet.ProtuStrankaListFormatedOIB>
    <izvorni_sadrzaj>
      <item>EURO-IVER trgovina, ugostiteljstvo, proizvodnja, društvo s ograničenom odgovornošću, OIB 49234019190</item>
    </izvorni_sadrzaj>
    <derivirana_varijabla naziv="DomainObject.Predmet.ProtuStrankaListFormatedOIB_1">
      <item>EURO-IVER trgovina, ugostiteljstvo, proizvodnja, društvo s ograničenom odgovornošću, OIB 49234019190</item>
    </derivirana_varijabla>
  </DomainObject.Predmet.ProtuStrankaListFormatedOIB>
  <DomainObject.Predmet.ProtuStrankaListFormatedWithAdress>
    <izvorni_sadrzaj>
      <item>EURO-IVER trgovina, ugostiteljstvo, proizvodnja, društvo s ograničenom odgovornošću, Buzovečka/bb, Čakovec</item>
    </izvorni_sadrzaj>
    <derivirana_varijabla naziv="DomainObject.Predmet.ProtuStrankaListFormatedWithAdress_1">
      <item>EURO-IVER trgovina, ugostiteljstvo, proizvodnja, društvo s ograničenom odgovornošću, Buzovečka/bb, Čakovec</item>
    </derivirana_varijabla>
  </DomainObject.Predmet.ProtuStrankaListFormatedWithAdress>
  <DomainObject.Predmet.ProtuStrankaListFormatedWithAdressOIB>
    <izvorni_sadrzaj>
      <item>EURO-IVER trgovina, ugostiteljstvo, proizvodnja, društvo s ograničenom odgovornošću, OIB 49234019190, Buzovečka/bb, Čakovec</item>
    </izvorni_sadrzaj>
    <derivirana_varijabla naziv="DomainObject.Predmet.ProtuStrankaListFormatedWithAdressOIB_1">
      <item>EURO-IVER trgovina, ugostiteljstvo, proizvodnja, društvo s ograničenom odgovornošću, OIB 49234019190, Buzovečka/bb, Čakovec</item>
    </derivirana_varijabla>
  </DomainObject.Predmet.ProtuStrankaListFormatedWithAdressOIB>
  <DomainObject.Predmet.ProtuStrankaListNazivFormated>
    <izvorni_sadrzaj>
      <item>EURO-IVER trgovina, ugostiteljstvo, proizvodnja, društvo s ograničenom odgovornošću</item>
    </izvorni_sadrzaj>
    <derivirana_varijabla naziv="DomainObject.Predmet.ProtuStrankaListNazivFormated_1">
      <item>EURO-IVER trgovina, ugostiteljstvo, proizvodnja, društvo s ograničenom odgovornošću</item>
    </derivirana_varijabla>
  </DomainObject.Predmet.ProtuStrankaListNazivFormated>
  <DomainObject.Predmet.ProtuStrankaListNazivFormatedOIB>
    <izvorni_sadrzaj>
      <item>EURO-IVER trgovina, ugostiteljstvo, proizvodnja, društvo s ograničenom odgovornošću, OIB 49234019190</item>
    </izvorni_sadrzaj>
    <derivirana_varijabla naziv="DomainObject.Predmet.ProtuStrankaListNazivFormatedOIB_1">
      <item>EURO-IVER trgovina, ugostiteljstvo, proizvodnja, društvo s ograničenom odgovornošću, OIB 49234019190</item>
    </derivirana_varijabla>
  </DomainObject.Predmet.ProtuStrankaListNazivFormatedOIB>
  <DomainObject.Predmet.OstaliListFormated>
    <izvorni_sadrzaj>
      <item>ŽUPANIJSKO DRŽAVNO ODVJETNIŠTVO U VARAŽDINU punomoćnik sudionika u postupku POREZNA UPRAVA ČAKOVEC</item>
      <item>BOŽIDAR KLEPAČ, odvjetnik</item>
      <item>TOMO BOŽIĆ, zamjenik ŽDO</item>
      <item>zam. pun. dužnika JANJA TOPOL, dovjetnička vježbenica</item>
      <item>Direktor dužnika DINO VRBANEC</item>
      <item>FINA, Regionalni centar Zagreb</item>
      <item>VLADIMIR ŠTENGLIN, direktor VIG d.o.o. Strahoninec</item>
      <item>Odvjetnik FRANJO ŠEBIJAN</item>
      <item>Lidia Belamarić</item>
      <item>IVO ŠALGAJ</item>
      <item>Odvjetnik ZORAN TOMIĆ za Hrvatske šume d.o.o.</item>
      <item>Odvjetnik JOSIP ČIČEK za Hypo Steiermark Kraftfarzeug</item>
      <item>Vjerovnik Slavko Mitrović odvjetnik iz Čakovca</item>
      <item>Odv. vježbenica MAJA TOMLJENOVIĆ za  Vinner osiguranje Insurance Group d.d.</item>
      <item>Wiener osiguranje Vienna Insurance Group dioničko društvo za osiguranje</item>
      <item>KOS &amp; PARTNERI, odvjetničko društvo j.t.d.</item>
      <item>GENERALI OSIGURANJE dioničko društvo</item>
      <item>zam. punomoćnika Ante Marić, odvjetnički vježbenik</item>
      <item>zam. punomoćnika JOSIP ČIČEK, odvjetnik</item>
    </izvorni_sadrzaj>
    <derivirana_varijabla naziv="DomainObject.Predmet.OstaliListFormated_1">
      <item>ŽUPANIJSKO DRŽAVNO ODVJETNIŠTVO U VARAŽDINU punomoćnik sudionika u postupku POREZNA UPRAVA ČAKOVEC</item>
      <item>BOŽIDAR KLEPAČ, odvjetnik</item>
      <item>TOMO BOŽIĆ, zamjenik ŽDO</item>
      <item>zam. pun. dužnika JANJA TOPOL, dovjetnička vježbenica</item>
      <item>Direktor dužnika DINO VRBANEC</item>
      <item>FINA, Regionalni centar Zagreb</item>
      <item>VLADIMIR ŠTENGLIN, direktor VIG d.o.o. Strahoninec</item>
      <item>Odvjetnik FRANJO ŠEBIJAN</item>
      <item>Lidia Belamarić</item>
      <item>IVO ŠALGAJ</item>
      <item>Odvjetnik ZORAN TOMIĆ za Hrvatske šume d.o.o.</item>
      <item>Odvjetnik JOSIP ČIČEK za Hypo Steiermark Kraftfarzeug</item>
      <item>Vjerovnik Slavko Mitrović odvjetnik iz Čakovca</item>
      <item>Odv. vježbenica MAJA TOMLJENOVIĆ za  Vinner osiguranje Insurance Group d.d.</item>
      <item>Wiener osiguranje Vienna Insurance Group dioničko društvo za osiguranje</item>
      <item>KOS &amp; PARTNERI, odvjetničko društvo j.t.d.</item>
      <item>GENERALI OSIGURANJE dioničko društvo</item>
      <item>zam. punomoćnika Ante Marić, odvjetnički vježbenik</item>
      <item>zam. punomoćnika JOSIP ČIČEK, odvjetnik</item>
    </derivirana_varijabla>
  </DomainObject.Predmet.OstaliListFormated>
  <DomainObject.Predmet.OstaliListFormatedOIB>
    <izvorni_sadrzaj>
      <item>ŽUPANIJSKO DRŽAVNO ODVJETNIŠTVO U VARAŽDINU punomoćnik sudionika u postupku POREZNA UPRAVA ČAKOVEC</item>
      <item>BOŽIDAR KLEPAČ, odvjetnik</item>
      <item>TOMO BOŽIĆ, zamjenik ŽDO</item>
      <item>zam. pun. dužnika JANJA TOPOL, dovjetnička vježbenica</item>
      <item>Direktor dužnika DINO VRBANEC</item>
      <item>FINA, Regionalni centar Zagreb</item>
      <item>VLADIMIR ŠTENGLIN, direktor VIG d.o.o. Strahoninec</item>
      <item>Odvjetnik FRANJO ŠEBIJAN</item>
      <item>Lidia Belamarić, OIB 55271144632</item>
      <item>IVO ŠALGAJ</item>
      <item>Odvjetnik ZORAN TOMIĆ za Hrvatske šume d.o.o.</item>
      <item>Odvjetnik JOSIP ČIČEK za Hypo Steiermark Kraftfarzeug</item>
      <item>Vjerovnik Slavko Mitrović odvjetnik iz Čakovca</item>
      <item>Odv. vježbenica MAJA TOMLJENOVIĆ za  Vinner osiguranje Insurance Group d.d.</item>
      <item>Wiener osiguranje Vienna Insurance Group dioničko društvo za osiguranje, OIB 52848403362</item>
      <item>KOS &amp; PARTNERI, odvjetničko društvo j.t.d., OIB 66722390209</item>
      <item>GENERALI OSIGURANJE dioničko društvo, OIB 10840749604</item>
      <item>zam. punomoćnika Ante Marić, odvjetnički vježbenik</item>
      <item>zam. punomoćnika JOSIP ČIČEK, odvjetnik</item>
    </izvorni_sadrzaj>
    <derivirana_varijabla naziv="DomainObject.Predmet.OstaliListFormatedOIB_1">
      <item>ŽUPANIJSKO DRŽAVNO ODVJETNIŠTVO U VARAŽDINU punomoćnik sudionika u postupku POREZNA UPRAVA ČAKOVEC</item>
      <item>BOŽIDAR KLEPAČ, odvjetnik</item>
      <item>TOMO BOŽIĆ, zamjenik ŽDO</item>
      <item>zam. pun. dužnika JANJA TOPOL, dovjetnička vježbenica</item>
      <item>Direktor dužnika DINO VRBANEC</item>
      <item>FINA, Regionalni centar Zagreb</item>
      <item>VLADIMIR ŠTENGLIN, direktor VIG d.o.o. Strahoninec</item>
      <item>Odvjetnik FRANJO ŠEBIJAN</item>
      <item>Lidia Belamarić, OIB 55271144632</item>
      <item>IVO ŠALGAJ</item>
      <item>Odvjetnik ZORAN TOMIĆ za Hrvatske šume d.o.o.</item>
      <item>Odvjetnik JOSIP ČIČEK za Hypo Steiermark Kraftfarzeug</item>
      <item>Vjerovnik Slavko Mitrović odvjetnik iz Čakovca</item>
      <item>Odv. vježbenica MAJA TOMLJENOVIĆ za  Vinner osiguranje Insurance Group d.d.</item>
      <item>Wiener osiguranje Vienna Insurance Group dioničko društvo za osiguranje, OIB 52848403362</item>
      <item>KOS &amp; PARTNERI, odvjetničko društvo j.t.d., OIB 66722390209</item>
      <item>GENERALI OSIGURANJE dioničko društvo, OIB 10840749604</item>
      <item>zam. punomoćnika Ante Marić, odvjetnički vježbenik</item>
      <item>zam. punomoćnika JOSIP ČIČEK, odvjetnik</item>
    </derivirana_varijabla>
  </DomainObject.Predmet.OstaliListFormatedOIB>
  <DomainObject.Predmet.OstaliListFormatedWithAdress>
    <izvorni_sadrzaj>
      <item>ŽUPANIJSKO DRŽAVNO ODVJETNIŠTVO U VARAŽDINU, 42000 Varaždin punomoćnik sudionika u postupku POREZNA UPRAVA ČAKOVEC</item>
      <item>BOŽIDAR KLEPAČ, odvjetnik, Optujska br. 9., 42000 Varaždin</item>
      <item>TOMO BOŽIĆ, zamjenik ŽDO</item>
      <item>zam. pun. dužnika JANJA TOPOL, dovjetnička vježbenica</item>
      <item>Direktor dužnika DINO VRBANEC, Buzovečka br. 55., 40000 Čakovec</item>
      <item>FINA, Regionalni centar Zagreb, Vrtni put br. 3., 10000 Zagreb</item>
      <item>VLADIMIR ŠTENGLIN, direktor VIG d.o.o. Strahoninec</item>
      <item>Odvjetnik FRANJO ŠEBIJAN, Pavlinska br. 5., 42000 Varaždin</item>
      <item>Lidia Belamarić, Kratka 2, 42000 Varaždin</item>
      <item>IVO ŠALGAJ, Ruđera Boškovića br. 25., 40000 Čakovec</item>
      <item>Odvjetnik ZORAN TOMIĆ za Hrvatske šume d.o.o.</item>
      <item>Odvjetnik JOSIP ČIČEK za Hypo Steiermark Kraftfarzeug</item>
      <item>Vjerovnik Slavko Mitrović odvjetnik iz Čakovca</item>
      <item>Odv. vježbenica MAJA TOMLJENOVIĆ za  Vinner osiguranje Insurance Group d.d.</item>
      <item>Wiener osiguranje Vienna Insurance Group dioničko društvo za osiguranje, Slovenska ulica 24, 10000 Zagreb</item>
      <item>KOS &amp; PARTNERI, odvjetničko društvo j.t.d., Nodilova 1, 10000 Zagreb</item>
      <item>GENERALI OSIGURANJE dioničko društvo, Bani 110, Zagreb</item>
      <item>zam. punomoćnika Ante Marić, odvjetnički vježbenik</item>
      <item>zam. punomoćnika JOSIP ČIČEK, odvjetnik</item>
    </izvorni_sadrzaj>
    <derivirana_varijabla naziv="DomainObject.Predmet.OstaliListFormatedWithAdress_1">
      <item>ŽUPANIJSKO DRŽAVNO ODVJETNIŠTVO U VARAŽDINU, 42000 Varaždin punomoćnik sudionika u postupku POREZNA UPRAVA ČAKOVEC</item>
      <item>BOŽIDAR KLEPAČ, odvjetnik, Optujska br. 9., 42000 Varaždin</item>
      <item>TOMO BOŽIĆ, zamjenik ŽDO</item>
      <item>zam. pun. dužnika JANJA TOPOL, dovjetnička vježbenica</item>
      <item>Direktor dužnika DINO VRBANEC, Buzovečka br. 55., 40000 Čakovec</item>
      <item>FINA, Regionalni centar Zagreb, Vrtni put br. 3., 10000 Zagreb</item>
      <item>VLADIMIR ŠTENGLIN, direktor VIG d.o.o. Strahoninec</item>
      <item>Odvjetnik FRANJO ŠEBIJAN, Pavlinska br. 5., 42000 Varaždin</item>
      <item>Lidia Belamarić, Kratka 2, 42000 Varaždin</item>
      <item>IVO ŠALGAJ, Ruđera Boškovića br. 25., 40000 Čakovec</item>
      <item>Odvjetnik ZORAN TOMIĆ za Hrvatske šume d.o.o.</item>
      <item>Odvjetnik JOSIP ČIČEK za Hypo Steiermark Kraftfarzeug</item>
      <item>Vjerovnik Slavko Mitrović odvjetnik iz Čakovca</item>
      <item>Odv. vježbenica MAJA TOMLJENOVIĆ za  Vinner osiguranje Insurance Group d.d.</item>
      <item>Wiener osiguranje Vienna Insurance Group dioničko društvo za osiguranje, Slovenska ulica 24, 10000 Zagreb</item>
      <item>KOS &amp; PARTNERI, odvjetničko društvo j.t.d., Nodilova 1, 10000 Zagreb</item>
      <item>GENERALI OSIGURANJE dioničko društvo, Bani 110, Zagreb</item>
      <item>zam. punomoćnika Ante Marić, odvjetnički vježbenik</item>
      <item>zam. punomoćnika JOSIP ČIČEK, odvjetnik</item>
    </derivirana_varijabla>
  </DomainObject.Predmet.OstaliListFormatedWithAdress>
  <DomainObject.Predmet.OstaliListFormatedWithAdressOIB>
    <izvorni_sadrzaj>
      <item>ŽUPANIJSKO DRŽAVNO ODVJETNIŠTVO U VARAŽDINU, 42000 Varaždin punomoćnik sudionika u postupku POREZNA UPRAVA ČAKOVEC</item>
      <item>BOŽIDAR KLEPAČ, odvjetnik, Optujska br. 9., 42000 Varaždin</item>
      <item>TOMO BOŽIĆ, zamjenik ŽDO</item>
      <item>zam. pun. dužnika JANJA TOPOL, dovjetnička vježbenica</item>
      <item>Direktor dužnika DINO VRBANEC, Buzovečka br. 55., 40000 Čakovec</item>
      <item>FINA, Regionalni centar Zagreb, Vrtni put br. 3., 10000 Zagreb</item>
      <item>VLADIMIR ŠTENGLIN, direktor VIG d.o.o. Strahoninec</item>
      <item>Odvjetnik FRANJO ŠEBIJAN, Pavlinska br. 5., 42000 Varaždin</item>
      <item>Lidia Belamarić, OIB 55271144632, Kratka 2, 42000 Varaždin</item>
      <item>IVO ŠALGAJ, Ruđera Boškovića br. 25., 40000 Čakovec</item>
      <item>Odvjetnik ZORAN TOMIĆ za Hrvatske šume d.o.o.</item>
      <item>Odvjetnik JOSIP ČIČEK za Hypo Steiermark Kraftfarzeug</item>
      <item>Vjerovnik Slavko Mitrović odvjetnik iz Čakovca</item>
      <item>Odv. vježbenica MAJA TOMLJENOVIĆ za  Vinner osiguranje Insurance Group d.d.</item>
      <item>Wiener osiguranje Vienna Insurance Group dioničko društvo za osiguranje, OIB 52848403362, Slovenska ulica 24, 10000 Zagreb</item>
      <item>KOS &amp; PARTNERI, odvjetničko društvo j.t.d., OIB 66722390209, Nodilova 1, 10000 Zagreb</item>
      <item>GENERALI OSIGURANJE dioničko društvo, OIB 10840749604, Bani 110, Zagreb</item>
      <item>zam. punomoćnika Ante Marić, odvjetnički vježbenik</item>
      <item>zam. punomoćnika JOSIP ČIČEK, odvjetnik</item>
    </izvorni_sadrzaj>
    <derivirana_varijabla naziv="DomainObject.Predmet.OstaliListFormatedWithAdressOIB_1">
      <item>ŽUPANIJSKO DRŽAVNO ODVJETNIŠTVO U VARAŽDINU, 42000 Varaždin punomoćnik sudionika u postupku POREZNA UPRAVA ČAKOVEC</item>
      <item>BOŽIDAR KLEPAČ, odvjetnik, Optujska br. 9., 42000 Varaždin</item>
      <item>TOMO BOŽIĆ, zamjenik ŽDO</item>
      <item>zam. pun. dužnika JANJA TOPOL, dovjetnička vježbenica</item>
      <item>Direktor dužnika DINO VRBANEC, Buzovečka br. 55., 40000 Čakovec</item>
      <item>FINA, Regionalni centar Zagreb, Vrtni put br. 3., 10000 Zagreb</item>
      <item>VLADIMIR ŠTENGLIN, direktor VIG d.o.o. Strahoninec</item>
      <item>Odvjetnik FRANJO ŠEBIJAN, Pavlinska br. 5., 42000 Varaždin</item>
      <item>Lidia Belamarić, OIB 55271144632, Kratka 2, 42000 Varaždin</item>
      <item>IVO ŠALGAJ, Ruđera Boškovića br. 25., 40000 Čakovec</item>
      <item>Odvjetnik ZORAN TOMIĆ za Hrvatske šume d.o.o.</item>
      <item>Odvjetnik JOSIP ČIČEK za Hypo Steiermark Kraftfarzeug</item>
      <item>Vjerovnik Slavko Mitrović odvjetnik iz Čakovca</item>
      <item>Odv. vježbenica MAJA TOMLJENOVIĆ za  Vinner osiguranje Insurance Group d.d.</item>
      <item>Wiener osiguranje Vienna Insurance Group dioničko društvo za osiguranje, OIB 52848403362, Slovenska ulica 24, 10000 Zagreb</item>
      <item>KOS &amp; PARTNERI, odvjetničko društvo j.t.d., OIB 66722390209, Nodilova 1, 10000 Zagreb</item>
      <item>GENERALI OSIGURANJE dioničko društvo, OIB 10840749604, Bani 110, Zagreb</item>
      <item>zam. punomoćnika Ante Marić, odvjetnički vježbenik</item>
      <item>zam. punomoćnika JOSIP ČIČEK, odvjetnik</item>
    </derivirana_varijabla>
  </DomainObject.Predmet.OstaliListFormatedWithAdressOIB>
  <DomainObject.Predmet.OstaliListNazivFormated>
    <izvorni_sadrzaj>
      <item>ŽUPANIJSKO DRŽAVNO ODVJETNIŠTVO U VARAŽDINU</item>
      <item>BOŽIDAR KLEPAČ, odvjetnik</item>
      <item>TOMO BOŽIĆ, zamjenik ŽDO</item>
      <item>zam. pun. dužnika JANJA TOPOL, dovjetnička vježbenica</item>
      <item>Direktor dužnika DINO VRBANEC</item>
      <item>FINA, Regionalni centar Zagreb</item>
      <item>VLADIMIR ŠTENGLIN, direktor VIG d.o.o. Strahoninec</item>
      <item>Odvjetnik FRANJO ŠEBIJAN</item>
      <item>Lidia Belamarić</item>
      <item>IVO ŠALGAJ</item>
      <item>Odvjetnik ZORAN TOMIĆ za Hrvatske šume d.o.o.</item>
      <item>Odvjetnik JOSIP ČIČEK za Hypo Steiermark Kraftfarzeug</item>
      <item>Vjerovnik Slavko Mitrović odvjetnik iz Čakovca</item>
      <item>Odv. vježbenica MAJA TOMLJENOVIĆ za  Vinner osiguranje Insurance Group d.d.</item>
      <item>Wiener osiguranje Vienna Insurance Group dioničko društvo za osiguranje</item>
      <item>KOS &amp; PARTNERI, odvjetničko društvo j.t.d.</item>
      <item>GENERALI OSIGURANJE dioničko društvo</item>
      <item>zam. punomoćnika Ante Marić, odvjetnički vježbenik</item>
      <item>zam. punomoćnika JOSIP ČIČEK, odvjetnik</item>
    </izvorni_sadrzaj>
    <derivirana_varijabla naziv="DomainObject.Predmet.OstaliListNazivFormated_1">
      <item>ŽUPANIJSKO DRŽAVNO ODVJETNIŠTVO U VARAŽDINU</item>
      <item>BOŽIDAR KLEPAČ, odvjetnik</item>
      <item>TOMO BOŽIĆ, zamjenik ŽDO</item>
      <item>zam. pun. dužnika JANJA TOPOL, dovjetnička vježbenica</item>
      <item>Direktor dužnika DINO VRBANEC</item>
      <item>FINA, Regionalni centar Zagreb</item>
      <item>VLADIMIR ŠTENGLIN, direktor VIG d.o.o. Strahoninec</item>
      <item>Odvjetnik FRANJO ŠEBIJAN</item>
      <item>Lidia Belamarić</item>
      <item>IVO ŠALGAJ</item>
      <item>Odvjetnik ZORAN TOMIĆ za Hrvatske šume d.o.o.</item>
      <item>Odvjetnik JOSIP ČIČEK za Hypo Steiermark Kraftfarzeug</item>
      <item>Vjerovnik Slavko Mitrović odvjetnik iz Čakovca</item>
      <item>Odv. vježbenica MAJA TOMLJENOVIĆ za  Vinner osiguranje Insurance Group d.d.</item>
      <item>Wiener osiguranje Vienna Insurance Group dioničko društvo za osiguranje</item>
      <item>KOS &amp; PARTNERI, odvjetničko društvo j.t.d.</item>
      <item>GENERALI OSIGURANJE dioničko društvo</item>
      <item>zam. punomoćnika Ante Marić, odvjetnički vježbenik</item>
      <item>zam. punomoćnika JOSIP ČIČEK, odvjetnik</item>
    </derivirana_varijabla>
  </DomainObject.Predmet.OstaliListNazivFormated>
  <DomainObject.Predmet.OstaliListNazivFormatedOIB>
    <izvorni_sadrzaj>
      <item>ŽUPANIJSKO DRŽAVNO ODVJETNIŠTVO U VARAŽDINU</item>
      <item>BOŽIDAR KLEPAČ, odvjetnik</item>
      <item>TOMO BOŽIĆ, zamjenik ŽDO</item>
      <item>zam. pun. dužnika JANJA TOPOL, dovjetnička vježbenica</item>
      <item>Direktor dužnika DINO VRBANEC</item>
      <item>FINA, Regionalni centar Zagreb</item>
      <item>VLADIMIR ŠTENGLIN, direktor VIG d.o.o. Strahoninec</item>
      <item>Odvjetnik FRANJO ŠEBIJAN</item>
      <item>Lidia Belamarić, OIB 55271144632</item>
      <item>IVO ŠALGAJ</item>
      <item>Odvjetnik ZORAN TOMIĆ za Hrvatske šume d.o.o.</item>
      <item>Odvjetnik JOSIP ČIČEK za Hypo Steiermark Kraftfarzeug</item>
      <item>Vjerovnik Slavko Mitrović odvjetnik iz Čakovca</item>
      <item>Odv. vježbenica MAJA TOMLJENOVIĆ za  Vinner osiguranje Insurance Group d.d.</item>
      <item>Wiener osiguranje Vienna Insurance Group dioničko društvo za osiguranje, OIB 52848403362</item>
      <item>KOS &amp; PARTNERI, odvjetničko društvo j.t.d., OIB 66722390209</item>
      <item>GENERALI OSIGURANJE dioničko društvo, OIB 10840749604</item>
      <item>zam. punomoćnika Ante Marić, odvjetnički vježbenik</item>
      <item>zam. punomoćnika JOSIP ČIČEK, odvjetnik</item>
    </izvorni_sadrzaj>
    <derivirana_varijabla naziv="DomainObject.Predmet.OstaliListNazivFormatedOIB_1">
      <item>ŽUPANIJSKO DRŽAVNO ODVJETNIŠTVO U VARAŽDINU</item>
      <item>BOŽIDAR KLEPAČ, odvjetnik</item>
      <item>TOMO BOŽIĆ, zamjenik ŽDO</item>
      <item>zam. pun. dužnika JANJA TOPOL, dovjetnička vježbenica</item>
      <item>Direktor dužnika DINO VRBANEC</item>
      <item>FINA, Regionalni centar Zagreb</item>
      <item>VLADIMIR ŠTENGLIN, direktor VIG d.o.o. Strahoninec</item>
      <item>Odvjetnik FRANJO ŠEBIJAN</item>
      <item>Lidia Belamarić, OIB 55271144632</item>
      <item>IVO ŠALGAJ</item>
      <item>Odvjetnik ZORAN TOMIĆ za Hrvatske šume d.o.o.</item>
      <item>Odvjetnik JOSIP ČIČEK za Hypo Steiermark Kraftfarzeug</item>
      <item>Vjerovnik Slavko Mitrović odvjetnik iz Čakovca</item>
      <item>Odv. vježbenica MAJA TOMLJENOVIĆ za  Vinner osiguranje Insurance Group d.d.</item>
      <item>Wiener osiguranje Vienna Insurance Group dioničko društvo za osiguranje, OIB 52848403362</item>
      <item>KOS &amp; PARTNERI, odvjetničko društvo j.t.d., OIB 66722390209</item>
      <item>GENERALI OSIGURANJE dioničko društvo, OIB 10840749604</item>
      <item>zam. punomoćnika Ante Marić, odvjetnički vježbenik</item>
      <item>zam. punomoćnika JOSIP ČIČEK, odvjetnik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2016.</izvorni_sadrzaj>
    <derivirana_varijabla naziv="DomainObject.Datum_1">5. rujna 2016.</derivirana_varijabla>
  </DomainObject.Datum>
  <DomainObject.PoslovniBrojDokumenta>
    <izvorni_sadrzaj>St-534/2011-87</izvorni_sadrzaj>
    <derivirana_varijabla naziv="DomainObject.PoslovniBrojDokumenta_1">St-534/2011-87</derivirana_varijabla>
  </DomainObject.PoslovniBrojDokumenta>
  <DomainObject.Predmet.StrankaIDrugi>
    <izvorni_sadrzaj>POREZNA UPRAVA ČAKOVEC</izvorni_sadrzaj>
    <derivirana_varijabla naziv="DomainObject.Predmet.StrankaIDrugi_1">POREZNA UPRAVA ČAKOVEC</derivirana_varijabla>
  </DomainObject.Predmet.StrankaIDrugi>
  <DomainObject.Predmet.ProtustrankaIDrugi>
    <izvorni_sadrzaj>EURO-IVER trgovina, ugostiteljstvo, proizvodnja, društvo s ograničenom odgovornošću</izvorni_sadrzaj>
    <derivirana_varijabla naziv="DomainObject.Predmet.ProtustrankaIDrugi_1">EURO-IVER trgovina, ugostiteljstvo, proizvodnja, društvo s ograničenom odgovornošću</derivirana_varijabla>
  </DomainObject.Predmet.ProtustrankaIDrugi>
  <DomainObject.Predmet.StrankaIDrugiAdressOIB>
    <izvorni_sadrzaj>POREZNA UPRAVA ČAKOVEC, OIB 18683136487, O. Keršovanija 11, 40000 Čakovec</izvorni_sadrzaj>
    <derivirana_varijabla naziv="DomainObject.Predmet.StrankaIDrugiAdressOIB_1">POREZNA UPRAVA ČAKOVEC, OIB 18683136487, O. Keršovanija 11, 40000 Čakovec</derivirana_varijabla>
  </DomainObject.Predmet.StrankaIDrugiAdressOIB>
  <DomainObject.Predmet.ProtustrankaIDrugiAdressOIB>
    <izvorni_sadrzaj>EURO-IVER trgovina, ugostiteljstvo, proizvodnja, društvo s ograničenom odgovornošću, OIB 49234019190, Buzovečka/bb, Čakovec</izvorni_sadrzaj>
    <derivirana_varijabla naziv="DomainObject.Predmet.ProtustrankaIDrugiAdressOIB_1">EURO-IVER trgovina, ugostiteljstvo, proizvodnja, društvo s ograničenom odgovornošću, OIB 49234019190, Buzovečka/bb,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EURO-IVER trgovina, ugostiteljstvo, proizvodnja, društvo s ograničenom odgovornošću</item>
      <item>ŽUPANIJSKO DRŽAVNO ODVJETNIŠTVO U VARAŽDINU</item>
      <item>POREZNA UPRAVA ČAKOVEC</item>
      <item>BOŽIDAR KLEPAČ, odvjetnik</item>
      <item>TOMO BOŽIĆ, zamjenik ŽDO</item>
      <item>zam. pun. dužnika JANJA TOPOL, dovjetnička vježbenica</item>
      <item>Direktor dužnika DINO VRBANEC</item>
      <item>FINA, Regionalni centar Zagreb</item>
      <item>VLADIMIR ŠTENGLIN, direktor VIG d.o.o. Strahoninec</item>
      <item>Odvjetnik FRANJO ŠEBIJAN</item>
      <item>Lidia Belamarić</item>
      <item>IVO ŠALGAJ</item>
      <item>Odvjetnik ZORAN TOMIĆ za Hrvatske šume d.o.o.</item>
      <item>Odvjetnik JOSIP ČIČEK za Hypo Steiermark Kraftfarzeug</item>
      <item>Vjerovnik Slavko Mitrović odvjetnik iz Čakovca</item>
      <item>Odv. vježbenica MAJA TOMLJENOVIĆ za  Vinner osiguranje Insurance Group d.d.</item>
      <item>Wiener osiguranje Vienna Insurance Group dioničko društvo za osiguranje</item>
      <item>KOS &amp; PARTNERI, odvjetničko društvo j.t.d.</item>
      <item>GENERALI OSIGURANJE dioničko društvo</item>
      <item>zam. punomoćnika Ante Marić, odvjetnički vježbenik</item>
      <item>zam. punomoćnika JOSIP ČIČEK, odvjetnik</item>
    </izvorni_sadrzaj>
    <derivirana_varijabla naziv="DomainObject.Predmet.SudioniciListNaziv_1">
      <item>EURO-IVER trgovina, ugostiteljstvo, proizvodnja, društvo s ograničenom odgovornošću</item>
      <item>ŽUPANIJSKO DRŽAVNO ODVJETNIŠTVO U VARAŽDINU</item>
      <item>POREZNA UPRAVA ČAKOVEC</item>
      <item>BOŽIDAR KLEPAČ, odvjetnik</item>
      <item>TOMO BOŽIĆ, zamjenik ŽDO</item>
      <item>zam. pun. dužnika JANJA TOPOL, dovjetnička vježbenica</item>
      <item>Direktor dužnika DINO VRBANEC</item>
      <item>FINA, Regionalni centar Zagreb</item>
      <item>VLADIMIR ŠTENGLIN, direktor VIG d.o.o. Strahoninec</item>
      <item>Odvjetnik FRANJO ŠEBIJAN</item>
      <item>Lidia Belamarić</item>
      <item>IVO ŠALGAJ</item>
      <item>Odvjetnik ZORAN TOMIĆ za Hrvatske šume d.o.o.</item>
      <item>Odvjetnik JOSIP ČIČEK za Hypo Steiermark Kraftfarzeug</item>
      <item>Vjerovnik Slavko Mitrović odvjetnik iz Čakovca</item>
      <item>Odv. vježbenica MAJA TOMLJENOVIĆ za  Vinner osiguranje Insurance Group d.d.</item>
      <item>Wiener osiguranje Vienna Insurance Group dioničko društvo za osiguranje</item>
      <item>KOS &amp; PARTNERI, odvjetničko društvo j.t.d.</item>
      <item>GENERALI OSIGURANJE dioničko društvo</item>
      <item>zam. punomoćnika Ante Marić, odvjetnički vježbenik</item>
      <item>zam. punomoćnika JOSIP ČIČEK, odvjetnik</item>
    </derivirana_varijabla>
  </DomainObject.Predmet.SudioniciListNaziv>
  <DomainObject.Predmet.SudioniciListAdressOIB>
    <izvorni_sadrzaj>
      <item>EURO-IVER trgovina, ugostiteljstvo, proizvodnja, društvo s ograničenom odgovornošću, OIB 49234019190, Buzovečka/bb,Čakovec</item>
      <item>ŽUPANIJSKO DRŽAVNO ODVJETNIŠTVO U VARAŽDINU, 42000 Varaždin</item>
      <item>POREZNA UPRAVA ČAKOVEC, OIB 18683136487, O. Keršovanija 11,40000 Čakovec</item>
      <item>BOŽIDAR KLEPAČ, odvjetnik, Optujska br. 9.,42000 Varaždin</item>
      <item>TOMO BOŽIĆ, zamjenik ŽDO</item>
      <item>zam. pun. dužnika JANJA TOPOL, dovjetnička vježbenica</item>
      <item>Direktor dužnika DINO VRBANEC, Buzovečka br. 55.,40000 Čakovec</item>
      <item>FINA, Regionalni centar Zagreb, Vrtni put br. 3.,10000 Zagreb</item>
      <item>VLADIMIR ŠTENGLIN, direktor VIG d.o.o. Strahoninec</item>
      <item>Odvjetnik FRANJO ŠEBIJAN, Pavlinska br. 5.,42000 Varaždin</item>
      <item>Lidia Belamarić, OIB 55271144632, Kratka 2,42000 Varaždin</item>
      <item>IVO ŠALGAJ, Ruđera Boškovića br. 25.,40000 Čakovec</item>
      <item>Odvjetnik ZORAN TOMIĆ za Hrvatske šume d.o.o.</item>
      <item>Odvjetnik JOSIP ČIČEK za Hypo Steiermark Kraftfarzeug</item>
      <item>Vjerovnik Slavko Mitrović odvjetnik iz Čakovca</item>
      <item>Odv. vježbenica MAJA TOMLJENOVIĆ za  Vinner osiguranje Insurance Group d.d.</item>
      <item>Wiener osiguranje Vienna Insurance Group dioničko društvo za osiguranje, OIB 52848403362, Slovenska ulica 24,10000 Zagreb</item>
      <item>KOS &amp; PARTNERI, odvjetničko društvo j.t.d., OIB 66722390209, Nodilova 1,10000 Zagreb</item>
      <item>GENERALI OSIGURANJE dioničko društvo, OIB 10840749604, Bani 110,Zagreb</item>
      <item>zam. punomoćnika Ante Marić, odvjetnički vježbenik</item>
      <item>zam. punomoćnika JOSIP ČIČEK, odvjetnik</item>
    </izvorni_sadrzaj>
    <derivirana_varijabla naziv="DomainObject.Predmet.SudioniciListAdressOIB_1">
      <item>EURO-IVER trgovina, ugostiteljstvo, proizvodnja, društvo s ograničenom odgovornošću, OIB 49234019190, Buzovečka/bb,Čakovec</item>
      <item>ŽUPANIJSKO DRŽAVNO ODVJETNIŠTVO U VARAŽDINU, 42000 Varaždin</item>
      <item>POREZNA UPRAVA ČAKOVEC, OIB 18683136487, O. Keršovanija 11,40000 Čakovec</item>
      <item>BOŽIDAR KLEPAČ, odvjetnik, Optujska br. 9.,42000 Varaždin</item>
      <item>TOMO BOŽIĆ, zamjenik ŽDO</item>
      <item>zam. pun. dužnika JANJA TOPOL, dovjetnička vježbenica</item>
      <item>Direktor dužnika DINO VRBANEC, Buzovečka br. 55.,40000 Čakovec</item>
      <item>FINA, Regionalni centar Zagreb, Vrtni put br. 3.,10000 Zagreb</item>
      <item>VLADIMIR ŠTENGLIN, direktor VIG d.o.o. Strahoninec</item>
      <item>Odvjetnik FRANJO ŠEBIJAN, Pavlinska br. 5.,42000 Varaždin</item>
      <item>Lidia Belamarić, OIB 55271144632, Kratka 2,42000 Varaždin</item>
      <item>IVO ŠALGAJ, Ruđera Boškovića br. 25.,40000 Čakovec</item>
      <item>Odvjetnik ZORAN TOMIĆ za Hrvatske šume d.o.o.</item>
      <item>Odvjetnik JOSIP ČIČEK za Hypo Steiermark Kraftfarzeug</item>
      <item>Vjerovnik Slavko Mitrović odvjetnik iz Čakovca</item>
      <item>Odv. vježbenica MAJA TOMLJENOVIĆ za  Vinner osiguranje Insurance Group d.d.</item>
      <item>Wiener osiguranje Vienna Insurance Group dioničko društvo za osiguranje, OIB 52848403362, Slovenska ulica 24,10000 Zagreb</item>
      <item>KOS &amp; PARTNERI, odvjetničko društvo j.t.d., OIB 66722390209, Nodilova 1,10000 Zagreb</item>
      <item>GENERALI OSIGURANJE dioničko društvo, OIB 10840749604, Bani 110,Zagreb</item>
      <item>zam. punomoćnika Ante Marić, odvjetnički vježbenik</item>
      <item>zam. punomoćnika JOSIP ČIČEK, odvjetnik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2D5FD7-F8BB-4397-B4F1-1AA5E2BC73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585</properties:Words>
  <properties:Characters>3115</properties:Characters>
  <properties:Lines>124</properties:Lines>
  <properties:Paragraphs>35</properties:Paragraphs>
  <properties:TotalTime>52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4086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2016-09-05T07:54:00Z</cp:lastPrinted>
  <dcterms:modified xmlns:xsi="http://www.w3.org/2001/XMLSchema-instance" xsi:type="dcterms:W3CDTF">2016-09-05T07:56:00Z</dcterms:modified>
  <cp:revision>18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St-534/2011-87 / Odluka - Rješenje - sazivanje skupštine vjerovnika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