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87e5f" w14:paraId="ee87e5f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5041D4">
        <w:t>284</w:t>
      </w:r>
      <w:r w:rsidR="00D94EAF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96C7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5041D4">
        <w:t>CIKLON TIM d.o.o. ''u likvidaciji'' Zadar, Polačišće bb, Zadar, OIB: 77664691434</w:t>
      </w:r>
      <w:r w:rsidR="00A1147B"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4EAF">
        <w:t>02</w:t>
      </w:r>
      <w:r>
        <w:t xml:space="preserve">. </w:t>
      </w:r>
      <w:r w:rsidR="00D94EAF">
        <w:t>studenoga</w:t>
      </w:r>
      <w:r>
        <w:t xml:space="preserve"> 2015</w:t>
      </w:r>
      <w:r w:rsidRPr="00FC1537">
        <w:t>.</w:t>
      </w:r>
      <w:r w:rsidR="00D94EAF">
        <w:t>, 1</w:t>
      </w:r>
      <w:r w:rsidR="005041D4">
        <w:t>9</w:t>
      </w:r>
      <w:r>
        <w:t xml:space="preserve">. siječnja 2016. objavio je </w:t>
      </w:r>
    </w:p>
    <w:p w:rsidRDefault="00EC61EE" w:rsidP="00C96C74" w:rsidR="00EC61EE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5041D4">
        <w:t>CIKLON TIM d.o.o. ''u likvidaciji'' Zadar, Polačišće bb, Zadar, OIB: 77664691434</w:t>
      </w:r>
      <w:r w:rsidR="003144A2">
        <w:t>,</w:t>
      </w:r>
      <w:r w:rsidR="001D5ECE">
        <w:t xml:space="preserve"> </w:t>
      </w:r>
      <w:r>
        <w:t xml:space="preserve">na temelju neizvršenih osnova za plaćanje iznosi </w:t>
      </w:r>
      <w:r w:rsidR="005041D4">
        <w:t>81.959,43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755B97">
        <w:t>a</w:t>
      </w:r>
      <w:r>
        <w:t xml:space="preserve"> ovlašten</w:t>
      </w:r>
      <w:r w:rsidR="00755B97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5041D4">
        <w:t>Romano Perinović, Zadar, Vukovarska Ulica 8/C,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5041D4">
        <w:t>284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5041D4">
        <w:t>19</w:t>
      </w:r>
      <w:r>
        <w:t>. siječnja 2016.</w:t>
      </w:r>
    </w:p>
    <w:p w:rsidRDefault="0091410E" w:rsidP="0091410E" w:rsidR="0091410E">
      <w:pPr>
        <w:jc w:val="center"/>
      </w:pPr>
    </w:p>
    <w:p w:rsidRDefault="00A54C72" w:rsidP="00755B97" w:rsidR="00A54C72">
      <w:pPr>
        <w:jc w:val="right"/>
      </w:pPr>
      <w:r>
        <w:t xml:space="preserve">                                                     </w:t>
      </w:r>
      <w:r w:rsidR="0091410E">
        <w:t>Sutkinja:</w:t>
      </w:r>
    </w:p>
    <w:p w:rsidRDefault="00A54C72" w:rsidP="00755B97" w:rsidR="0091410E" w:rsidRPr="00FC1537">
      <w:pPr>
        <w:jc w:val="right"/>
      </w:pPr>
      <w:r>
        <w:t xml:space="preserve">                                                                                       </w:t>
      </w:r>
      <w:r w:rsidR="0091410E">
        <w:t>Tina Grgas</w:t>
      </w: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2705A">
      <w:rPr>
        <w:noProof/>
      </w:rPr>
      <w:t>2</w:t>
    </w:r>
    <w:r>
      <w:fldChar w:fldCharType="end"/>
    </w:r>
  </w:p>
  <w:p w:rsidRDefault="0082705A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2705A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3144A2">
      <w:t>28</w:t>
    </w:r>
    <w:r w:rsidR="005041D4">
      <w:t>4</w:t>
    </w:r>
    <w:r w:rsidR="00D94EAF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1D5ECE"/>
    <w:rsid w:val="001F7949"/>
    <w:rsid w:val="003144A2"/>
    <w:rsid w:val="00413077"/>
    <w:rsid w:val="005041D4"/>
    <w:rsid w:val="0053677C"/>
    <w:rsid w:val="006F6E1E"/>
    <w:rsid w:val="007465D2"/>
    <w:rsid w:val="00755B97"/>
    <w:rsid w:val="007A58AC"/>
    <w:rsid w:val="008019F8"/>
    <w:rsid w:val="0082705A"/>
    <w:rsid w:val="00876A8D"/>
    <w:rsid w:val="0091410E"/>
    <w:rsid w:val="00934D02"/>
    <w:rsid w:val="009B7A6B"/>
    <w:rsid w:val="00A1147B"/>
    <w:rsid w:val="00A30CC8"/>
    <w:rsid w:val="00A54C72"/>
    <w:rsid w:val="00B3549A"/>
    <w:rsid w:val="00C96C74"/>
    <w:rsid w:val="00D94EAF"/>
    <w:rsid w:val="00EC61EE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7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0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0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0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0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7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0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0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0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0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St-284/2015</izvorni_sadrzaj>
    <derivirana_varijabla naziv="DomainObject.Predmet.OznakaBroj_1">St-284/2015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CIKLON TIM društvo s ograničenom odgovornošću za trgovinu i poslovne usluge "u likvidaciji"</izvorni_sadrzaj>
    <derivirana_varijabla naziv="DomainObject.Predmet.ProtustrankaFormated_1">  CIKLON TIM društvo s ograničenom odgovornošću za trgovinu i poslovne usluge "u likvidaciji"</derivirana_varijabla>
  </DomainObject.Predmet.ProtustrankaFormated>
  <DomainObject.Predmet.ProtustrankaFormatedOIB>
    <izvorni_sadrzaj>  CIKLON TIM društvo s ograničenom odgovornošću za trgovinu i poslovne usluge "u likvidaciji", OIB 77664691434</izvorni_sadrzaj>
    <derivirana_varijabla naziv="DomainObject.Predmet.ProtustrankaFormatedOIB_1">  CIKLON TIM društvo s ograničenom odgovornošću za trgovinu i poslovne usluge "u likvidaciji", OIB 77664691434</derivirana_varijabla>
  </DomainObject.Predmet.ProtustrankaFormatedOIB>
  <DomainObject.Predmet.ProtustrankaFormatedWithAdress>
    <izvorni_sadrzaj> CIKLON TIM društvo s ograničenom odgovornošću za trgovinu i poslovne usluge "u likvidaciji", Polačišće/bb, 23000 Zadar</izvorni_sadrzaj>
    <derivirana_varijabla naziv="DomainObject.Predmet.ProtustrankaFormatedWithAdress_1"> CIKLON TIM društvo s ograničenom odgovornošću za trgovinu i poslovne usluge "u likvidaciji", Polačišće/bb, 23000 Zadar</derivirana_varijabla>
  </DomainObject.Predmet.ProtustrankaFormatedWithAdress>
  <DomainObject.Predmet.ProtustrankaFormatedWithAdressOIB>
    <izvorni_sadrzaj> CIKLON TIM društvo s ograničenom odgovornošću za trgovinu i poslovne usluge "u likvidaciji", OIB 77664691434, Polačišće/bb, 23000 Zadar</izvorni_sadrzaj>
    <derivirana_varijabla naziv="DomainObject.Predmet.ProtustrankaFormatedWithAdressOIB_1"> CIKLON TIM društvo s ograničenom odgovornošću za trgovinu i poslovne usluge "u likvidaciji", OIB 77664691434, Polačišće/bb, 23000 Zadar</derivirana_varijabla>
  </DomainObject.Predmet.ProtustrankaFormatedWithAdressOIB>
  <DomainObject.Predmet.ProtustrankaWithAdress>
    <izvorni_sadrzaj>CIKLON TIM društvo s ograničenom odgovornošću za trgovinu i poslovne usluge "u likvidaciji" Polačišće/bb, 23000 Zadar</izvorni_sadrzaj>
    <derivirana_varijabla naziv="DomainObject.Predmet.ProtustrankaWithAdress_1">CIKLON TIM društvo s ograničenom odgovornošću za trgovinu i poslovne usluge "u likvidaciji" Polačišće/bb, 23000 Zadar</derivirana_varijabla>
  </DomainObject.Predmet.ProtustrankaWithAdress>
  <DomainObject.Predmet.ProtustrankaWithAdressOIB>
    <izvorni_sadrzaj>CIKLON TIM društvo s ograničenom odgovornošću za trgovinu i poslovne usluge "u likvidaciji", OIB 77664691434, Polačišće/bb, 23000 Zadar</izvorni_sadrzaj>
    <derivirana_varijabla naziv="DomainObject.Predmet.ProtustrankaWithAdressOIB_1">CIKLON TIM društvo s ograničenom odgovornošću za trgovinu i poslovne usluge "u likvidaciji", OIB 77664691434, Polačišće/bb, 23000 Zadar</derivirana_varijabla>
  </DomainObject.Predmet.ProtustrankaWithAdressOIB>
  <DomainObject.Predmet.ProtustrankaNazivFormated>
    <izvorni_sadrzaj>CIKLON TIM društvo s ograničenom odgovornošću za trgovinu i poslovne usluge "u likvidaciji"</izvorni_sadrzaj>
    <derivirana_varijabla naziv="DomainObject.Predmet.ProtustrankaNazivFormated_1">CIKLON TIM društvo s ograničenom odgovornošću za trgovinu i poslovne usluge "u likvidaciji"</derivirana_varijabla>
  </DomainObject.Predmet.ProtustrankaNazivFormated>
  <DomainObject.Predmet.ProtustrankaNazivFormatedOIB>
    <izvorni_sadrzaj>CIKLON TIM društvo s ograničenom odgovornošću za trgovinu i poslovne usluge "u likvidaciji", OIB 77664691434</izvorni_sadrzaj>
    <derivirana_varijabla naziv="DomainObject.Predmet.ProtustrankaNazivFormatedOIB_1">CIKLON TIM društvo s ograničenom odgovornošću za trgovinu i poslovne usluge "u likvidaciji", OIB 77664691434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81959.43</izvorni_sadrzaj>
    <derivirana_varijabla naziv="DomainObject.Predmet.TrenutnaVrijednost_1">81959.43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CIKLON TIM društvo s ograničenom odgovornošću za trgovinu i poslovne usluge "u likvidaciji"</item>
    </izvorni_sadrzaj>
    <derivirana_varijabla naziv="DomainObject.Predmet.ProtuStrankaListFormated_1">
      <item>CIKLON TIM društvo s ograničenom odgovornošću za trgovinu i poslovne usluge "u likvidaciji"</item>
    </derivirana_varijabla>
  </DomainObject.Predmet.ProtuStrankaListFormated>
  <DomainObject.Predmet.ProtuStrankaListFormatedOIB>
    <izvorni_sadrzaj>
      <item>CIKLON TIM društvo s ograničenom odgovornošću za trgovinu i poslovne usluge "u likvidaciji", OIB 77664691434</item>
    </izvorni_sadrzaj>
    <derivirana_varijabla naziv="DomainObject.Predmet.ProtuStrankaListFormatedOIB_1">
      <item>CIKLON TIM društvo s ograničenom odgovornošću za trgovinu i poslovne usluge "u likvidaciji", OIB 77664691434</item>
    </derivirana_varijabla>
  </DomainObject.Predmet.ProtuStrankaListFormatedOIB>
  <DomainObject.Predmet.ProtuStrankaListFormatedWithAdress>
    <izvorni_sadrzaj>
      <item>CIKLON TIM društvo s ograničenom odgovornošću za trgovinu i poslovne usluge "u likvidaciji", Polačišće/bb, 23000 Zadar</item>
    </izvorni_sadrzaj>
    <derivirana_varijabla naziv="DomainObject.Predmet.ProtuStrankaListFormatedWithAdress_1">
      <item>CIKLON TIM društvo s ograničenom odgovornošću za trgovinu i poslovne usluge "u likvidaciji", Polačišće/bb, 23000 Zadar</item>
    </derivirana_varijabla>
  </DomainObject.Predmet.ProtuStrankaListFormatedWithAdress>
  <DomainObject.Predmet.ProtuStrankaListFormatedWithAdressOIB>
    <izvorni_sadrzaj>
      <item>CIKLON TIM društvo s ograničenom odgovornošću za trgovinu i poslovne usluge "u likvidaciji", OIB 77664691434, Polačišće/bb, 23000 Zadar</item>
    </izvorni_sadrzaj>
    <derivirana_varijabla naziv="DomainObject.Predmet.ProtuStrankaListFormatedWithAdressOIB_1">
      <item>CIKLON TIM društvo s ograničenom odgovornošću za trgovinu i poslovne usluge "u likvidaciji", OIB 77664691434, Polačišće/bb, 23000 Zadar</item>
    </derivirana_varijabla>
  </DomainObject.Predmet.ProtuStrankaListFormatedWithAdressOIB>
  <DomainObject.Predmet.ProtuStrankaListNazivFormated>
    <izvorni_sadrzaj>
      <item>CIKLON TIM društvo s ograničenom odgovornošću za trgovinu i poslovne usluge "u likvidaciji"</item>
    </izvorni_sadrzaj>
    <derivirana_varijabla naziv="DomainObject.Predmet.ProtuStrankaListNazivFormated_1">
      <item>CIKLON TIM društvo s ograničenom odgovornošću za trgovinu i poslovne usluge "u likvidaciji"</item>
    </derivirana_varijabla>
  </DomainObject.Predmet.ProtuStrankaListNazivFormated>
  <DomainObject.Predmet.ProtuStrankaListNazivFormatedOIB>
    <izvorni_sadrzaj>
      <item>CIKLON TIM društvo s ograničenom odgovornošću za trgovinu i poslovne usluge "u likvidaciji", OIB 77664691434</item>
    </izvorni_sadrzaj>
    <derivirana_varijabla naziv="DomainObject.Predmet.ProtuStrankaListNazivFormatedOIB_1">
      <item>CIKLON TIM društvo s ograničenom odgovornošću za trgovinu i poslovne usluge "u likvidaciji", OIB 77664691434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CIKLON TIM društvo s ograničenom odgovornošću za trgovinu i poslovne usluge "u likvidaciji"</izvorni_sadrzaj>
    <derivirana_varijabla naziv="DomainObject.Predmet.ProtustrankaIDrugi_1">CIKLON TIM društvo s ograničenom odgovornošću za trgovinu i poslovne usluge "u likvidaciji"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CIKLON TIM društvo s ograničenom odgovornošću za trgovinu i poslovne usluge "u likvidaciji", OIB 77664691434, Polačišće/bb, 23000 Zadar</izvorni_sadrzaj>
    <derivirana_varijabla naziv="DomainObject.Predmet.ProtustrankaIDrugiAdressOIB_1">CIKLON TIM društvo s ograničenom odgovornošću za trgovinu i poslovne usluge "u likvidaciji", OIB 77664691434, Polačišće/bb,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CIKLON TIM društvo s ograničenom odgovornošću za trgovinu i poslovne usluge "u likvidaciji"</item>
    </izvorni_sadrzaj>
    <derivirana_varijabla naziv="DomainObject.Predmet.SudioniciListNaziv_1">
      <item>FINA</item>
      <item>CIKLON TIM društvo s ograničenom odgovornošću za trgovinu i poslovne usluge "u likvidaciji"</item>
    </derivirana_varijabla>
  </DomainObject.Predmet.SudioniciListNaziv>
  <DomainObject.Predmet.SudioniciListAdressOIB>
    <izvorni_sadrzaj>
      <item>FINA, OIB 85821130368</item>
      <item>CIKLON TIM društvo s ograničenom odgovornošću za trgovinu i poslovne usluge "u likvidaciji", OIB 77664691434, Polačišće/bb,23000 Zadar</item>
    </izvorni_sadrzaj>
    <derivirana_varijabla naziv="DomainObject.Predmet.SudioniciListAdressOIB_1">
      <item>FINA, OIB 85821130368</item>
      <item>CIKLON TIM društvo s ograničenom odgovornošću za trgovinu i poslovne usluge "u likvidaciji", OIB 77664691434, Polačišće/bb,23000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77664691434</item>
    </izvorni_sadrzaj>
    <derivirana_varijabla naziv="DomainObject.Predmet.SudioniciListNazivOIB_1">
      <item>, OIB 85821130368</item>
      <item>, OIB 77664691434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2071</properties:Characters>
  <properties:Lines>61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2016-01-19T07:23:00Z</dcterms:created>
  <dc:creator>Tina Grgas</dc:creator>
  <cp:lastModifiedBy>Nena Mužanović</cp:lastModifiedBy>
  <cp:lastPrinted>2016-01-18T12:30:00Z</cp:lastPrinted>
  <dcterms:modified xmlns:xsi="http://www.w3.org/2001/XMLSchema-instance" xsi:type="dcterms:W3CDTF">2016-01-19T07:30:00Z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