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a18d" w14:paraId="d16a18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8AE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D78AE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&amp; M ŠTEFANKO jednostavno društvo s ograničenom odgovornošću za proizvodnju i usluge</izvorni_sadrzaj>
    <derivirana_varijabla naziv="DomainObject.Predmet.ProtustrankaFormated_1">  A &amp; M ŠTEFANKO jednostavno društvo s ograničenom odgovornošću za proizvodnju i usluge</derivirana_varijabla>
  </DomainObject.Predmet.ProtustrankaFormated>
  <DomainObject.Predmet.ProtustrankaFormatedOIB>
    <izvorni_sadrzaj>  A &amp; M ŠTEFANKO jednostavno društvo s ograničenom odgovornošću za proizvodnju i usluge, OIB 62402278443</izvorni_sadrzaj>
    <derivirana_varijabla naziv="DomainObject.Predmet.ProtustrankaFormatedOIB_1">  A &amp; M ŠTEFANKO jednostavno društvo s ograničenom odgovornošću za proizvodnju i usluge, OIB 62402278443</derivirana_varijabla>
  </DomainObject.Predmet.ProtustrankaFormatedOIB>
  <DomainObject.Predmet.ProtustrankaFormatedWithAdress>
    <izvorni_sadrzaj> A &amp; M ŠTEFANKO jednostavno društvo s ograničenom odgovornošću za proizvodnju i usluge, Prigorec 114/A, 42240 Prigorec</izvorni_sadrzaj>
    <derivirana_varijabla naziv="DomainObject.Predmet.ProtustrankaFormatedWithAdress_1"> A &amp; M ŠTEFANKO jednostavno društvo s ograničenom odgovornošću za proizvodnju i usluge, Prigorec 114/A, 42240 Prigorec</derivirana_varijabla>
  </DomainObject.Predmet.ProtustrankaFormatedWithAdress>
  <DomainObject.Predmet.ProtustrankaFormatedWithAdressOIB>
    <izvorni_sadrzaj> A &amp; M ŠTEFANKO jednostavno društvo s ograničenom odgovornošću za proizvodnju i usluge, OIB 62402278443, Prigorec 114/A, 42240 Prigorec</izvorni_sadrzaj>
    <derivirana_varijabla naziv="DomainObject.Predmet.ProtustrankaFormatedWithAdressOIB_1"> A &amp; M ŠTEFANKO jednostavno društvo s ograničenom odgovornošću za proizvodnju i usluge, OIB 62402278443, Prigorec 114/A, 42240 Prigorec</derivirana_varijabla>
  </DomainObject.Predmet.ProtustrankaFormatedWithAdressOIB>
  <DomainObject.Predmet.ProtustrankaWithAdress>
    <izvorni_sadrzaj>A &amp; M ŠTEFANKO jednostavno društvo s ograničenom odgovornošću za proizvodnju i usluge Prigorec 114/A, 42240 Prigorec</izvorni_sadrzaj>
    <derivirana_varijabla naziv="DomainObject.Predmet.ProtustrankaWithAdress_1">A &amp; M ŠTEFANKO jednostavno društvo s ograničenom odgovornošću za proizvodnju i usluge Prigorec 114/A, 42240 Prigorec</derivirana_varijabla>
  </DomainObject.Predmet.ProtustrankaWithAdress>
  <DomainObject.Predmet.ProtustrankaWithAdressOIB>
    <izvorni_sadrzaj>A &amp; M ŠTEFANKO jednostavno društvo s ograničenom odgovornošću za proizvodnju i usluge, OIB 62402278443, Prigorec 114/A, 42240 Prigorec</izvorni_sadrzaj>
    <derivirana_varijabla naziv="DomainObject.Predmet.ProtustrankaWithAdressOIB_1">A &amp; M ŠTEFANKO jednostavno društvo s ograničenom odgovornošću za proizvodnju i usluge, OIB 62402278443, Prigorec 114/A, 42240 Prigorec</derivirana_varijabla>
  </DomainObject.Predmet.ProtustrankaWithAdressOIB>
  <DomainObject.Predmet.ProtustrankaNazivFormated>
    <izvorni_sadrzaj>A &amp; M ŠTEFANKO jednostavno društvo s ograničenom odgovornošću za proizvodnju i usluge</izvorni_sadrzaj>
    <derivirana_varijabla naziv="DomainObject.Predmet.ProtustrankaNazivFormated_1">A &amp; M ŠTEFANKO jednostavno društvo s ograničenom odgovornošću za proizvodnju i usluge</derivirana_varijabla>
  </DomainObject.Predmet.ProtustrankaNazivFormated>
  <DomainObject.Predmet.ProtustrankaNazivFormatedOIB>
    <izvorni_sadrzaj>A &amp; M ŠTEFANKO jednostavno društvo s ograničenom odgovornošću za proizvodnju i usluge, OIB 62402278443</izvorni_sadrzaj>
    <derivirana_varijabla naziv="DomainObject.Predmet.ProtustrankaNazivFormatedOIB_1">A &amp; M ŠTEFANKO jednostavno društvo s ograničenom odgovornošću za proizvodnju i usluge, OIB 62402278443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32573.11</izvorni_sadrzaj>
    <derivirana_varijabla naziv="DomainObject.Predmet.TrenutnaVrijednost_1">32573.11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&amp; M ŠTEFANKO jednostavno društvo s ograničenom odgovornošću za proizvodnju i usluge</item>
    </izvorni_sadrzaj>
    <derivirana_varijabla naziv="DomainObject.Predmet.ProtuStrankaListFormated_1">
      <item>A &amp; M ŠTEFANKO jednostavno društvo s ograničenom odgovornošću za proizvodnju i usluge</item>
    </derivirana_varijabla>
  </DomainObject.Predmet.ProtuStrankaListFormated>
  <DomainObject.Predmet.ProtuStrankaListFormatedOIB>
    <izvorni_sadrzaj>
      <item>A &amp; M ŠTEFANKO jednostavno društvo s ograničenom odgovornošću za proizvodnju i usluge, OIB 62402278443</item>
    </izvorni_sadrzaj>
    <derivirana_varijabla naziv="DomainObject.Predmet.ProtuStrankaListFormatedOIB_1">
      <item>A &amp; M ŠTEFANKO jednostavno društvo s ograničenom odgovornošću za proizvodnju i usluge, OIB 62402278443</item>
    </derivirana_varijabla>
  </DomainObject.Predmet.ProtuStrankaListFormatedOIB>
  <DomainObject.Predmet.ProtuStrankaListFormatedWithAdress>
    <izvorni_sadrzaj>
      <item>A &amp; M ŠTEFANKO jednostavno društvo s ograničenom odgovornošću za proizvodnju i usluge, Prigorec 114/A, 42240 Prigorec</item>
    </izvorni_sadrzaj>
    <derivirana_varijabla naziv="DomainObject.Predmet.ProtuStrankaListFormatedWithAdress_1">
      <item>A &amp; M ŠTEFANKO jednostavno društvo s ograničenom odgovornošću za proizvodnju i usluge, Prigorec 114/A, 42240 Prigorec</item>
    </derivirana_varijabla>
  </DomainObject.Predmet.ProtuStrankaListFormatedWithAdress>
  <DomainObject.Predmet.ProtuStrankaListFormatedWithAdressOIB>
    <izvorni_sadrzaj>
      <item>A &amp; M ŠTEFANKO jednostavno društvo s ograničenom odgovornošću za proizvodnju i usluge, OIB 62402278443, Prigorec 114/A, 42240 Prigorec</item>
    </izvorni_sadrzaj>
    <derivirana_varijabla naziv="DomainObject.Predmet.ProtuStrankaListFormatedWithAdressOIB_1">
      <item>A &amp; M ŠTEFANKO jednostavno društvo s ograničenom odgovornošću za proizvodnju i usluge, OIB 62402278443, Prigorec 114/A, 42240 Prigorec</item>
    </derivirana_varijabla>
  </DomainObject.Predmet.ProtuStrankaListFormatedWithAdressOIB>
  <DomainObject.Predmet.ProtuStrankaListNazivFormated>
    <izvorni_sadrzaj>
      <item>A &amp; M ŠTEFANKO jednostavno društvo s ograničenom odgovornošću za proizvodnju i usluge</item>
    </izvorni_sadrzaj>
    <derivirana_varijabla naziv="DomainObject.Predmet.ProtuStrankaListNazivFormated_1">
      <item>A &amp; M ŠTEFANKO jednostavno društvo s ograničenom odgovornošću za proizvodnju i usluge</item>
    </derivirana_varijabla>
  </DomainObject.Predmet.ProtuStrankaListNazivFormated>
  <DomainObject.Predmet.ProtuStrankaListNazivFormatedOIB>
    <izvorni_sadrzaj>
      <item>A &amp; M ŠTEFANKO jednostavno društvo s ograničenom odgovornošću za proizvodnju i usluge, OIB 62402278443</item>
    </izvorni_sadrzaj>
    <derivirana_varijabla naziv="DomainObject.Predmet.ProtuStrankaListNazivFormatedOIB_1">
      <item>A &amp; M ŠTEFANKO jednostavno društvo s ograničenom odgovornošću za proizvodnju i usluge, OIB 62402278443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&amp; M ŠTEFANKO jednostavno društvo s ograničenom odgovornošću za proizvodnju i usluge</izvorni_sadrzaj>
    <derivirana_varijabla naziv="DomainObject.Predmet.ProtustrankaIDrugi_1">A &amp; M ŠTEFANKO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 &amp; M ŠTEFANKO jednostavno društvo s ograničenom odgovornošću za proizvodnju i usluge, OIB 62402278443, Prigorec 114/A, 42240 Prigorec</izvorni_sadrzaj>
    <derivirana_varijabla naziv="DomainObject.Predmet.ProtustrankaIDrugiAdressOIB_1">A &amp; M ŠTEFANKO jednostavno društvo s ograničenom odgovornošću za proizvodnju i usluge, OIB 62402278443, Prigorec 114/A, 42240 Prigorec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 &amp; M ŠTEFANKO jednostavno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A &amp; M ŠTEFANKO jednostavno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 &amp; M ŠTEFANKO jednostavno društvo s ograničenom odgovornošću za proizvodnju i usluge, OIB 62402278443, Prigorec 114/A,42240 Prigorec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 &amp; M ŠTEFANKO jednostavno društvo s ograničenom odgovornošću za proizvodnju i usluge, OIB 62402278443, Prigorec 114/A,42240 Prigorec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62402278443</item>
      <item>, OIB null</item>
    </izvorni_sadrzaj>
    <derivirana_varijabla naziv="DomainObject.Predmet.SudioniciListNazivOIB_1">
      <item>, OIB null</item>
      <item>, OIB 85821130368</item>
      <item>, OIB 62402278443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