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132f" w14:paraId="c88132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3C46D4">
        <w:rPr>
          <w:rFonts w:eastAsia="Calibri"/>
          <w:lang w:eastAsia="en-US"/>
        </w:rPr>
        <w:t>744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3C46D4">
        <w:t>MIKORs društvo s ograničenom odgovornošću za trgovinu i proizvodnju Sesvete, Ive Politea 68, MBS: 080057117, OIB: 70018030524, dana 25.</w:t>
      </w:r>
      <w:r w:rsidR="004020A5">
        <w:t xml:space="preserve"> rujna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3C46D4">
        <w:t xml:space="preserve">MIKORs društvo s ograničenom odgovornošću za trgovinu i proizvodnju Sesvete, Ive Politea 68, MBS: 080057117, OIB: 70018030524, </w:t>
      </w:r>
      <w:r w:rsidR="00BB523C">
        <w:t>i odbacuje zahtjev  Financijske agencije, Regionalnog centra Zagreb, Podružnice Zagreb, OIB: 85821130368, Zagreb, Trg svibanjskih žrtava 1995. 1, za provedbu skraćenog stečajnog postupk</w:t>
      </w:r>
      <w:r w:rsidR="004A3428">
        <w:t>a</w:t>
      </w:r>
      <w:r w:rsidR="00BB523C">
        <w:t>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>Trgovački sud u Zagrebu 2</w:t>
      </w:r>
      <w:r w:rsidR="003C46D4">
        <w:rPr>
          <w:bCs/>
        </w:rPr>
        <w:t>3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3C46D4">
        <w:rPr>
          <w:bCs/>
        </w:rPr>
        <w:t>631</w:t>
      </w:r>
      <w:r>
        <w:rPr>
          <w:bCs/>
        </w:rPr>
        <w:t xml:space="preserve"> od </w:t>
      </w:r>
      <w:r w:rsidR="003C46D4">
        <w:rPr>
          <w:bCs/>
        </w:rPr>
        <w:t>22</w:t>
      </w:r>
      <w:r>
        <w:rPr>
          <w:bCs/>
        </w:rPr>
        <w:t>. ožujka 2017. nad stečajnim dužnikom</w:t>
      </w:r>
      <w:r>
        <w:t xml:space="preserve"> </w:t>
      </w:r>
      <w:r w:rsidR="003C46D4">
        <w:t>MIKORs društvo s ograničenom odgovornošću za trgovinu i proizvodnju Sesvete, Ive Politea 68, MBS: 080057117, OIB: 70018030524.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Podneskom od 11. rujna 201</w:t>
      </w:r>
      <w:r w:rsidR="00B50F94">
        <w:rPr>
          <w:bCs/>
        </w:rPr>
        <w:t>7</w:t>
      </w:r>
      <w:r>
        <w:rPr>
          <w:bCs/>
        </w:rPr>
        <w:t xml:space="preserve">. stečajni dužnik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110-07/17-01/33, Ur.broj: 08-206-17 od </w:t>
      </w:r>
      <w:r w:rsidR="003C46D4">
        <w:rPr>
          <w:bCs/>
        </w:rPr>
        <w:t>11. rujna</w:t>
      </w:r>
      <w:r>
        <w:rPr>
          <w:bCs/>
        </w:rPr>
        <w:t xml:space="preserve"> 2017. </w:t>
      </w:r>
    </w:p>
    <w:p w:rsidRDefault="00BB523C" w:rsidP="00BB523C" w:rsidR="00BB523C">
      <w:pPr>
        <w:jc w:val="both"/>
        <w:rPr>
          <w:bCs/>
        </w:rPr>
      </w:pP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3C46D4">
        <w:rPr>
          <w:rFonts w:eastAsia="Calibri"/>
          <w:lang w:eastAsia="en-US"/>
        </w:rPr>
        <w:t>5</w:t>
      </w:r>
      <w:r w:rsidR="00D324A6">
        <w:rPr>
          <w:rFonts w:eastAsia="Calibri"/>
          <w:lang w:eastAsia="en-US"/>
        </w:rPr>
        <w:t xml:space="preserve">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428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3C46D4">
      <w:t>744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3428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34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34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4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4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34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34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4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4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St-744/2017</izvorni_sadrzaj>
    <derivirana_varijabla naziv="DomainObject.Predmet.OznakaBroj_1">St-744/2017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MIKORs društvo s ograničenom odgovornošću za trgovinu i proizvodnju</izvorni_sadrzaj>
    <derivirana_varijabla naziv="DomainObject.Predmet.ProtustrankaFormated_1">  MIKORs društvo s ograničenom odgovornošću za trgovinu i proizvodnju</derivirana_varijabla>
  </DomainObject.Predmet.ProtustrankaFormated>
  <DomainObject.Predmet.ProtustrankaFormatedOIB>
    <izvorni_sadrzaj>  MIKORs društvo s ograničenom odgovornošću za trgovinu i proizvodnju, OIB 70018030524</izvorni_sadrzaj>
    <derivirana_varijabla naziv="DomainObject.Predmet.ProtustrankaFormatedOIB_1">  MIKORs društvo s ograničenom odgovornošću za trgovinu i proizvodnju, OIB 70018030524</derivirana_varijabla>
  </DomainObject.Predmet.ProtustrankaFormatedOIB>
  <DomainObject.Predmet.ProtustrankaFormatedWithAdress>
    <izvorni_sadrzaj> MIKORs društvo s ograničenom odgovornošću za trgovinu i proizvodnju, Ive Politea 68, 10360 Sesvete</izvorni_sadrzaj>
    <derivirana_varijabla naziv="DomainObject.Predmet.ProtustrankaFormatedWithAdress_1"> MIKORs društvo s ograničenom odgovornošću za trgovinu i proizvodnju, Ive Politea 68, 10360 Sesvete</derivirana_varijabla>
  </DomainObject.Predmet.ProtustrankaFormatedWithAdress>
  <DomainObject.Predmet.ProtustrankaFormatedWithAdressOIB>
    <izvorni_sadrzaj> MIKORs društvo s ograničenom odgovornošću za trgovinu i proizvodnju, OIB 70018030524, Ive Politea 68, 10360 Sesvete</izvorni_sadrzaj>
    <derivirana_varijabla naziv="DomainObject.Predmet.ProtustrankaFormatedWithAdressOIB_1"> MIKORs društvo s ograničenom odgovornošću za trgovinu i proizvodnju, OIB 70018030524, Ive Politea 68, 10360 Sesvete</derivirana_varijabla>
  </DomainObject.Predmet.ProtustrankaFormatedWithAdressOIB>
  <DomainObject.Predmet.ProtustrankaWithAdress>
    <izvorni_sadrzaj>MIKORs društvo s ograničenom odgovornošću za trgovinu i proizvodnju Ive Politea 68, 10360 Sesvete</izvorni_sadrzaj>
    <derivirana_varijabla naziv="DomainObject.Predmet.ProtustrankaWithAdress_1">MIKORs društvo s ograničenom odgovornošću za trgovinu i proizvodnju Ive Politea 68, 10360 Sesvete</derivirana_varijabla>
  </DomainObject.Predmet.ProtustrankaWithAdress>
  <DomainObject.Predmet.ProtustrankaWithAdressOIB>
    <izvorni_sadrzaj>MIKORs društvo s ograničenom odgovornošću za trgovinu i proizvodnju, OIB 70018030524, Ive Politea 68, 10360 Sesvete</izvorni_sadrzaj>
    <derivirana_varijabla naziv="DomainObject.Predmet.ProtustrankaWithAdressOIB_1">MIKORs društvo s ograničenom odgovornošću za trgovinu i proizvodnju, OIB 70018030524, Ive Politea 68, 10360 Sesvete</derivirana_varijabla>
  </DomainObject.Predmet.ProtustrankaWithAdressOIB>
  <DomainObject.Predmet.ProtustrankaNazivFormated>
    <izvorni_sadrzaj>MIKORs društvo s ograničenom odgovornošću za trgovinu i proizvodnju</izvorni_sadrzaj>
    <derivirana_varijabla naziv="DomainObject.Predmet.ProtustrankaNazivFormated_1">MIKORs društvo s ograničenom odgovornošću za trgovinu i proizvodnju</derivirana_varijabla>
  </DomainObject.Predmet.ProtustrankaNazivFormated>
  <DomainObject.Predmet.ProtustrankaNazivFormatedOIB>
    <izvorni_sadrzaj>MIKORs društvo s ograničenom odgovornošću za trgovinu i proizvodnju, OIB 70018030524</izvorni_sadrzaj>
    <derivirana_varijabla naziv="DomainObject.Predmet.ProtustrankaNazivFormatedOIB_1">MIKORs društvo s ograničenom odgovornošću za trgovinu i proizvodnju, OIB 70018030524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MIKORs društvo s ograničenom odgovornošću za trgovinu i proizvodnju</item>
    </izvorni_sadrzaj>
    <derivirana_varijabla naziv="DomainObject.Predmet.ProtuStrankaListFormated_1">
      <item>MIKORs društvo s ograničenom odgovornošću za trgovinu i proizvodnju</item>
    </derivirana_varijabla>
  </DomainObject.Predmet.ProtuStrankaListFormated>
  <DomainObject.Predmet.ProtuStrankaListFormatedOIB>
    <izvorni_sadrzaj>
      <item>MIKORs društvo s ograničenom odgovornošću za trgovinu i proizvodnju, OIB 70018030524</item>
    </izvorni_sadrzaj>
    <derivirana_varijabla naziv="DomainObject.Predmet.ProtuStrankaListFormatedOIB_1">
      <item>MIKORs društvo s ograničenom odgovornošću za trgovinu i proizvodnju, OIB 70018030524</item>
    </derivirana_varijabla>
  </DomainObject.Predmet.ProtuStrankaListFormatedOIB>
  <DomainObject.Predmet.ProtuStrankaListFormatedWithAdress>
    <izvorni_sadrzaj>
      <item>MIKORs društvo s ograničenom odgovornošću za trgovinu i proizvodnju, Ive Politea 68, 10360 Sesvete</item>
    </izvorni_sadrzaj>
    <derivirana_varijabla naziv="DomainObject.Predmet.ProtuStrankaListFormatedWithAdress_1">
      <item>MIKORs društvo s ograničenom odgovornošću za trgovinu i proizvodnju, Ive Politea 68, 10360 Sesvete</item>
    </derivirana_varijabla>
  </DomainObject.Predmet.ProtuStrankaListFormatedWithAdress>
  <DomainObject.Predmet.ProtuStrankaListFormatedWithAdressOIB>
    <izvorni_sadrzaj>
      <item>MIKORs društvo s ograničenom odgovornošću za trgovinu i proizvodnju, OIB 70018030524, Ive Politea 68, 10360 Sesvete</item>
    </izvorni_sadrzaj>
    <derivirana_varijabla naziv="DomainObject.Predmet.ProtuStrankaListFormatedWithAdressOIB_1">
      <item>MIKORs društvo s ograničenom odgovornošću za trgovinu i proizvodnju, OIB 70018030524, Ive Politea 68, 10360 Sesvete</item>
    </derivirana_varijabla>
  </DomainObject.Predmet.ProtuStrankaListFormatedWithAdressOIB>
  <DomainObject.Predmet.ProtuStrankaListNazivFormated>
    <izvorni_sadrzaj>
      <item>MIKORs društvo s ograničenom odgovornošću za trgovinu i proizvodnju</item>
    </izvorni_sadrzaj>
    <derivirana_varijabla naziv="DomainObject.Predmet.ProtuStrankaListNazivFormated_1">
      <item>MIKORs društvo s ograničenom odgovornošću za trgovinu i proizvodnju</item>
    </derivirana_varijabla>
  </DomainObject.Predmet.ProtuStrankaListNazivFormated>
  <DomainObject.Predmet.ProtuStrankaListNazivFormatedOIB>
    <izvorni_sadrzaj>
      <item>MIKORs društvo s ograničenom odgovornošću za trgovinu i proizvodnju, OIB 70018030524</item>
    </izvorni_sadrzaj>
    <derivirana_varijabla naziv="DomainObject.Predmet.ProtuStrankaListNazivFormatedOIB_1">
      <item>MIKORs društvo s ograničenom odgovornošću za trgovinu i proizvodnju, OIB 70018030524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MIKORs društvo s ograničenom odgovornošću za trgovinu i proizvodnju</izvorni_sadrzaj>
    <derivirana_varijabla naziv="DomainObject.Predmet.ProtustrankaIDrugi_1">MIKORs društvo s ograničenom odgovornošću za trgovinu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MIKORs društvo s ograničenom odgovornošću za trgovinu i proizvodnju, OIB 70018030524, Ive Politea 68, 10360 Sesvete</izvorni_sadrzaj>
    <derivirana_varijabla naziv="DomainObject.Predmet.ProtustrankaIDrugiAdressOIB_1">MIKORs društvo s ograničenom odgovornošću za trgovinu i proizvodnju, OIB 70018030524, Ive Politea 68,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MIKORs društvo s ograničenom odgovornošću za trgovinu i proizvodnju</item>
      <item>FINA Regionalni centar Zagreb</item>
    </izvorni_sadrzaj>
    <derivirana_varijabla naziv="DomainObject.Predmet.SudioniciListNaziv_1">
      <item>MIKORs društvo s ograničenom odgovornošću za trgovinu i proizvodnju</item>
      <item>FINA Regionalni centar Zagreb</item>
    </derivirana_varijabla>
  </DomainObject.Predmet.SudioniciListNaziv>
  <DomainObject.Predmet.SudioniciListAdressOIB>
    <izvorni_sadrzaj>
      <item>MIKORs društvo s ograničenom odgovornošću za trgovinu i proizvodnju, OIB 70018030524, Ive Politea 68,10360 Sesvete</item>
      <item>FINA Regionalni centar Zagreb, OIB 85821130368, Trg svibanjskih žrtava 1995. br. 1,10000 Zagreb</item>
    </izvorni_sadrzaj>
    <derivirana_varijabla naziv="DomainObject.Predmet.SudioniciListAdressOIB_1">
      <item>MIKORs društvo s ograničenom odgovornošću za trgovinu i proizvodnju, OIB 70018030524, Ive Politea 68,10360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70018030524</item>
      <item>, OIB 85821130368</item>
    </izvorni_sadrzaj>
    <derivirana_varijabla naziv="DomainObject.Predmet.SudioniciListNazivOIB_1">
      <item>, OIB 70018030524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69481-1BFC-4B1B-AA9E-A0781DF54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3228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2017-09-25T06:52:00Z</dcterms:created>
  <dc:creator>Korisnik</dc:creator>
  <cp:lastModifiedBy>Ljiljana Floršić</cp:lastModifiedBy>
  <cp:lastPrinted>2017-09-25T06:53:00Z</cp:lastPrinted>
  <dcterms:modified xmlns:xsi="http://www.w3.org/2001/XMLSchema-instance" xsi:type="dcterms:W3CDTF">2017-09-25T06:54:00Z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