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e4bc" w14:paraId="441e4bc" w:rsidRDefault="0030096A" w:rsidP="00910611" w:rsidR="0030096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096A" w:rsidP="00910611" w:rsidR="0030096A" w:rsidRPr="0030096A">
      <w:pPr>
        <w:rPr>
          <w:rFonts w:hAnsi="Times New Roman" w:ascii="Times New Roman"/>
        </w:rPr>
      </w:pPr>
      <w:r w:rsidRPr="0030096A">
        <w:rPr>
          <w:rFonts w:eastAsia="MS Mincho" w:hAnsi="Times New Roman" w:ascii="Times New Roman"/>
        </w:rPr>
        <w:t xml:space="preserve">   REPUBLIKA HRVATSKA</w:t>
      </w:r>
    </w:p>
    <w:p w:rsidRDefault="0030096A" w:rsidP="00910611" w:rsidR="0030096A" w:rsidRPr="0030096A">
      <w:pPr>
        <w:rPr>
          <w:rFonts w:hAnsi="Times New Roman" w:ascii="Times New Roman"/>
        </w:rPr>
      </w:pPr>
      <w:r w:rsidRPr="0030096A">
        <w:rPr>
          <w:rFonts w:eastAsia="MS Mincho" w:hAnsi="Times New Roman" w:ascii="Times New Roman"/>
        </w:rPr>
        <w:t>TRGOVAČKI SUD U RIJECI</w:t>
      </w:r>
    </w:p>
    <w:p w:rsidRDefault="0030096A" w:rsidR="0030096A" w:rsidRPr="0030096A">
      <w:pPr>
        <w:rPr>
          <w:rFonts w:eastAsia="MS Mincho" w:hAnsi="Times New Roman" w:ascii="Times New Roman"/>
        </w:rPr>
      </w:pPr>
      <w:r w:rsidRPr="0030096A">
        <w:rPr>
          <w:rFonts w:eastAsia="MS Mincho" w:hAnsi="Times New Roman" w:ascii="Times New Roman"/>
        </w:rPr>
        <w:t xml:space="preserve">       Rijeka, Zadarska 1 i 3</w:t>
      </w:r>
    </w:p>
    <w:p w:rsidRDefault="006A2D63" w:rsidP="006A2D63" w:rsidR="006A2D63" w:rsidRPr="00B239E3">
      <w:pPr>
        <w:rPr>
          <w:rFonts w:hAnsi="Times New Roman" w:ascii="Times New Roman"/>
          <w:b/>
        </w:rPr>
      </w:pP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55727A" w:rsidP="006A2D63" w:rsidR="0055727A" w:rsidRPr="00B239E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 xml:space="preserve">Trgovački sud u Rijeci, po sucu </w:t>
      </w:r>
      <w:r w:rsidR="002E2B4B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</w:t>
      </w:r>
      <w:r w:rsidR="002E2B4B" w:rsidRPr="002E2B4B">
        <w:rPr>
          <w:rFonts w:hAnsi="Times New Roman" w:ascii="Times New Roman"/>
        </w:rPr>
        <w:t xml:space="preserve">u predstečajnom postupku nad dužnikom </w:t>
      </w:r>
      <w:r w:rsidR="00621893" w:rsidRPr="00621893">
        <w:rPr>
          <w:rFonts w:hAnsi="Times New Roman" w:ascii="Times New Roman"/>
          <w:b/>
        </w:rPr>
        <w:t>MGK – pack d.d. Kukuljanovo, Kukuljanovo 349, OIB 09381762740</w:t>
      </w:r>
      <w:r w:rsidR="00621893">
        <w:rPr>
          <w:rFonts w:hAnsi="Times New Roman" w:ascii="Times New Roman"/>
        </w:rPr>
        <w:t xml:space="preserve">, </w:t>
      </w:r>
      <w:r w:rsidR="002E2B4B">
        <w:rPr>
          <w:rFonts w:hAnsi="Times New Roman" w:ascii="Times New Roman"/>
        </w:rPr>
        <w:t xml:space="preserve">odlučujući o prijavi tražbine vjerovnika </w:t>
      </w:r>
      <w:r w:rsidR="005B5E36">
        <w:rPr>
          <w:rFonts w:hAnsi="Times New Roman" w:ascii="Times New Roman"/>
          <w:b/>
        </w:rPr>
        <w:t>DIGITALNI TAHOGRAF d.o.o. Lučko, Ventilatorska 8a, OIB 56290033854</w:t>
      </w:r>
      <w:r w:rsidR="00621893" w:rsidRPr="00621893">
        <w:rPr>
          <w:rFonts w:hAnsi="Times New Roman" w:ascii="Times New Roman"/>
          <w:b/>
        </w:rPr>
        <w:t>,</w:t>
      </w:r>
      <w:r w:rsidR="002E2B4B">
        <w:rPr>
          <w:rFonts w:hAnsi="Times New Roman" w:ascii="Times New Roman"/>
        </w:rPr>
        <w:t xml:space="preserve">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B44B75">
        <w:rPr>
          <w:rFonts w:hAnsi="Times New Roman" w:ascii="Times New Roman"/>
        </w:rPr>
        <w:t>09</w:t>
      </w:r>
      <w:r w:rsidR="009D74BA">
        <w:rPr>
          <w:rFonts w:hAnsi="Times New Roman" w:ascii="Times New Roman"/>
        </w:rPr>
        <w:t>. studenoga 2017</w:t>
      </w:r>
      <w:r w:rsidRPr="003F0538">
        <w:rPr>
          <w:rFonts w:hAnsi="Times New Roman" w:ascii="Times New Roman"/>
        </w:rPr>
        <w:t>. godine</w:t>
      </w:r>
    </w:p>
    <w:p w:rsidRDefault="00153BBA" w:rsidP="006A2D63" w:rsidR="00153BBA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2E2B4B">
      <w:pPr>
        <w:jc w:val="center"/>
        <w:rPr>
          <w:rFonts w:hAnsi="Times New Roman" w:ascii="Times New Roman"/>
        </w:rPr>
      </w:pPr>
      <w:r w:rsidRPr="002E2B4B">
        <w:rPr>
          <w:rFonts w:hAnsi="Times New Roman" w:ascii="Times New Roman"/>
        </w:rPr>
        <w:t>r i j e š i o</w:t>
      </w:r>
      <w:r w:rsidR="00A474E6" w:rsidRPr="002E2B4B">
        <w:rPr>
          <w:rFonts w:hAnsi="Times New Roman" w:ascii="Times New Roman"/>
        </w:rPr>
        <w:t xml:space="preserve"> </w:t>
      </w:r>
      <w:r w:rsidRPr="002E2B4B">
        <w:rPr>
          <w:rFonts w:hAnsi="Times New Roman" w:ascii="Times New Roman"/>
        </w:rPr>
        <w:t xml:space="preserve"> </w:t>
      </w:r>
      <w:r w:rsidR="00A474E6" w:rsidRPr="002E2B4B">
        <w:rPr>
          <w:rFonts w:hAnsi="Times New Roman" w:ascii="Times New Roman"/>
        </w:rPr>
        <w:t xml:space="preserve"> </w:t>
      </w:r>
      <w:r w:rsidRPr="002E2B4B">
        <w:rPr>
          <w:rFonts w:hAnsi="Times New Roman" w:ascii="Times New Roman"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A2D63" w:rsidP="00153BBA" w:rsidR="006A2D63" w:rsidRPr="00B239E3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Odbacuje se prijava tražbine </w:t>
      </w:r>
      <w:r w:rsidR="002E2B4B">
        <w:rPr>
          <w:rFonts w:hAnsi="Times New Roman" w:ascii="Times New Roman"/>
        </w:rPr>
        <w:t xml:space="preserve">vjerovnika </w:t>
      </w:r>
      <w:r w:rsidR="005B5E36" w:rsidRPr="005B5E36">
        <w:rPr>
          <w:rFonts w:hAnsi="Times New Roman" w:ascii="Times New Roman"/>
        </w:rPr>
        <w:t>DIGITALNI TAHOGRAF d.o.o. Lučko, Ventilatorska 8a, OIB 56290033854</w:t>
      </w:r>
      <w:r w:rsidR="00CC659C">
        <w:rPr>
          <w:rFonts w:hAnsi="Times New Roman" w:ascii="Times New Roman"/>
        </w:rPr>
        <w:t>,</w:t>
      </w:r>
      <w:r w:rsidR="002E2B4B">
        <w:rPr>
          <w:rFonts w:hAnsi="Times New Roman" w:ascii="Times New Roman"/>
        </w:rPr>
        <w:t xml:space="preserve"> podnesena Financijskoj agenciji dana </w:t>
      </w:r>
      <w:r w:rsidR="00621893">
        <w:rPr>
          <w:rFonts w:hAnsi="Times New Roman" w:ascii="Times New Roman"/>
        </w:rPr>
        <w:t>12</w:t>
      </w:r>
      <w:r w:rsidR="002E2B4B">
        <w:rPr>
          <w:rFonts w:hAnsi="Times New Roman" w:ascii="Times New Roman"/>
        </w:rPr>
        <w:t>. listopada 2017. godine</w:t>
      </w:r>
      <w:r w:rsidR="00CC659C">
        <w:rPr>
          <w:rFonts w:hAnsi="Times New Roman" w:ascii="Times New Roman"/>
        </w:rPr>
        <w:t xml:space="preserve"> u iznosu </w:t>
      </w:r>
      <w:r w:rsidR="005B5E36">
        <w:rPr>
          <w:rFonts w:hAnsi="Times New Roman" w:ascii="Times New Roman"/>
        </w:rPr>
        <w:t>487,50</w:t>
      </w:r>
      <w:r w:rsidR="00CC659C">
        <w:rPr>
          <w:rFonts w:hAnsi="Times New Roman" w:ascii="Times New Roman"/>
        </w:rPr>
        <w:t xml:space="preserve"> kn</w:t>
      </w:r>
      <w:r w:rsidR="00AA0FE6">
        <w:rPr>
          <w:rFonts w:hAnsi="Times New Roman" w:ascii="Times New Roman"/>
        </w:rPr>
        <w:t>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2E2B4B">
      <w:pPr>
        <w:jc w:val="center"/>
        <w:rPr>
          <w:rFonts w:hAnsi="Times New Roman" w:ascii="Times New Roman"/>
        </w:rPr>
      </w:pPr>
      <w:r w:rsidRPr="002E2B4B">
        <w:rPr>
          <w:rFonts w:hAnsi="Times New Roman" w:ascii="Times New Roman"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6E1250" w:rsidP="00797D99" w:rsidR="002E2B4B">
      <w:pPr>
        <w:ind w:firstLine="708"/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>Ovosudnim rješenjem posl. br. 15 St-</w:t>
      </w:r>
      <w:r w:rsidR="002E2B4B">
        <w:rPr>
          <w:rFonts w:hAnsi="Times New Roman" w:ascii="Times New Roman"/>
        </w:rPr>
        <w:t>503/17-12</w:t>
      </w:r>
      <w:r w:rsidR="003F0538">
        <w:rPr>
          <w:rFonts w:hAnsi="Times New Roman" w:ascii="Times New Roman"/>
        </w:rPr>
        <w:t xml:space="preserve"> </w:t>
      </w:r>
      <w:r w:rsidR="00E201B2">
        <w:rPr>
          <w:rFonts w:hAnsi="Times New Roman" w:ascii="Times New Roman"/>
        </w:rPr>
        <w:t>od</w:t>
      </w:r>
      <w:r w:rsidR="00982179">
        <w:rPr>
          <w:rFonts w:hAnsi="Times New Roman" w:ascii="Times New Roman"/>
        </w:rPr>
        <w:t xml:space="preserve"> </w:t>
      </w:r>
      <w:r w:rsidR="00F517F6">
        <w:rPr>
          <w:rFonts w:hAnsi="Times New Roman" w:ascii="Times New Roman"/>
        </w:rPr>
        <w:t>0</w:t>
      </w:r>
      <w:r w:rsidR="002E2B4B">
        <w:rPr>
          <w:rFonts w:hAnsi="Times New Roman" w:ascii="Times New Roman"/>
        </w:rPr>
        <w:t>6. rujna</w:t>
      </w:r>
      <w:r w:rsidR="00982179">
        <w:rPr>
          <w:rFonts w:hAnsi="Times New Roman" w:ascii="Times New Roman"/>
        </w:rPr>
        <w:t xml:space="preserve"> 201</w:t>
      </w:r>
      <w:r w:rsidR="002E2B4B">
        <w:rPr>
          <w:rFonts w:hAnsi="Times New Roman" w:ascii="Times New Roman"/>
        </w:rPr>
        <w:t>7</w:t>
      </w:r>
      <w:r w:rsidR="00797D99">
        <w:rPr>
          <w:rFonts w:hAnsi="Times New Roman" w:ascii="Times New Roman"/>
        </w:rPr>
        <w:t>.</w:t>
      </w:r>
      <w:r w:rsidR="002E2B4B">
        <w:rPr>
          <w:rFonts w:hAnsi="Times New Roman" w:ascii="Times New Roman"/>
        </w:rPr>
        <w:t xml:space="preserve"> </w:t>
      </w:r>
      <w:r w:rsidR="00797D99">
        <w:rPr>
          <w:rFonts w:hAnsi="Times New Roman" w:ascii="Times New Roman"/>
        </w:rPr>
        <w:t>g</w:t>
      </w:r>
      <w:r w:rsidR="002E2B4B">
        <w:rPr>
          <w:rFonts w:hAnsi="Times New Roman" w:ascii="Times New Roman"/>
        </w:rPr>
        <w:t>odine</w:t>
      </w:r>
      <w:r w:rsidR="00797D99" w:rsidRPr="00797D99">
        <w:rPr>
          <w:rFonts w:hAnsi="Times New Roman" w:ascii="Times New Roman"/>
        </w:rPr>
        <w:t xml:space="preserve"> </w:t>
      </w:r>
      <w:r w:rsidR="00797D99" w:rsidRPr="00B239E3">
        <w:rPr>
          <w:rFonts w:hAnsi="Times New Roman" w:ascii="Times New Roman"/>
        </w:rPr>
        <w:t xml:space="preserve">otvoren je </w:t>
      </w:r>
      <w:r w:rsidR="002E2B4B">
        <w:rPr>
          <w:rFonts w:hAnsi="Times New Roman" w:ascii="Times New Roman"/>
        </w:rPr>
        <w:t>pred</w:t>
      </w:r>
      <w:r w:rsidR="00797D99" w:rsidRPr="00B239E3">
        <w:rPr>
          <w:rFonts w:hAnsi="Times New Roman" w:ascii="Times New Roman"/>
        </w:rPr>
        <w:t>stečajni postupak nad dužnikom</w:t>
      </w:r>
      <w:r w:rsidR="00E201B2">
        <w:rPr>
          <w:rFonts w:hAnsi="Times New Roman" w:ascii="Times New Roman"/>
        </w:rPr>
        <w:t xml:space="preserve"> </w:t>
      </w:r>
      <w:r w:rsidR="002E2B4B" w:rsidRPr="002E2B4B">
        <w:rPr>
          <w:rFonts w:hAnsi="Times New Roman" w:ascii="Times New Roman"/>
          <w:b/>
        </w:rPr>
        <w:t>MGK – pack d.d. Kukuljanovo, Kukuljanovo 349, OIB 09381762740</w:t>
      </w:r>
      <w:r w:rsidR="009A246A" w:rsidRPr="009A246A">
        <w:rPr>
          <w:rFonts w:hAnsi="Times New Roman" w:ascii="Times New Roman"/>
          <w:b/>
        </w:rPr>
        <w:t xml:space="preserve"> </w:t>
      </w:r>
      <w:r w:rsidR="00982179">
        <w:rPr>
          <w:rFonts w:hAnsi="Times New Roman" w:ascii="Times New Roman"/>
        </w:rPr>
        <w:t>(dalje: dužnik)</w:t>
      </w:r>
      <w:r w:rsidR="00E201B2">
        <w:rPr>
          <w:rFonts w:hAnsi="Times New Roman" w:ascii="Times New Roman"/>
        </w:rPr>
        <w:t>,</w:t>
      </w:r>
      <w:r w:rsidR="00797D99" w:rsidRPr="00B239E3">
        <w:rPr>
          <w:rFonts w:hAnsi="Times New Roman" w:ascii="Times New Roman"/>
        </w:rPr>
        <w:t xml:space="preserve"> te pozvani vjerovnici </w:t>
      </w:r>
      <w:r w:rsidR="002E2B4B">
        <w:rPr>
          <w:rFonts w:hAnsi="Times New Roman" w:ascii="Times New Roman"/>
        </w:rPr>
        <w:t xml:space="preserve">dužnika da nadležnoj jedinici Financijske agencije </w:t>
      </w:r>
      <w:r w:rsidR="00797D99" w:rsidRPr="00B239E3">
        <w:rPr>
          <w:rFonts w:hAnsi="Times New Roman" w:ascii="Times New Roman"/>
        </w:rPr>
        <w:t xml:space="preserve">u roku od </w:t>
      </w:r>
      <w:r w:rsidR="002E2B4B">
        <w:rPr>
          <w:rFonts w:hAnsi="Times New Roman" w:ascii="Times New Roman"/>
        </w:rPr>
        <w:t>15</w:t>
      </w:r>
      <w:r w:rsidR="00797D99" w:rsidRPr="00B239E3">
        <w:rPr>
          <w:rFonts w:hAnsi="Times New Roman" w:ascii="Times New Roman"/>
        </w:rPr>
        <w:t xml:space="preserve"> dana od </w:t>
      </w:r>
      <w:r w:rsidR="002E2B4B">
        <w:rPr>
          <w:rFonts w:hAnsi="Times New Roman" w:ascii="Times New Roman"/>
        </w:rPr>
        <w:t xml:space="preserve">dana </w:t>
      </w:r>
      <w:r w:rsidR="00797D99" w:rsidRPr="00B239E3">
        <w:rPr>
          <w:rFonts w:hAnsi="Times New Roman" w:ascii="Times New Roman"/>
        </w:rPr>
        <w:t xml:space="preserve">objave </w:t>
      </w:r>
      <w:r w:rsidR="00722127">
        <w:rPr>
          <w:rFonts w:hAnsi="Times New Roman" w:ascii="Times New Roman"/>
        </w:rPr>
        <w:t>rješenja na m</w:t>
      </w:r>
      <w:r w:rsidR="002E2B4B">
        <w:rPr>
          <w:rFonts w:hAnsi="Times New Roman" w:ascii="Times New Roman"/>
        </w:rPr>
        <w:t>režnoj stranici e-Oglasne ploče sudova prijave svoje tražbine.</w:t>
      </w:r>
    </w:p>
    <w:p w:rsidRDefault="002E2B4B" w:rsidP="00797D99" w:rsidR="002E2B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od 06. rujna 2017. godine objavljeno je na mrežnoj stranici e-Oglasne ploče sudova dana </w:t>
      </w:r>
      <w:r w:rsidRPr="00722127">
        <w:rPr>
          <w:rFonts w:hAnsi="Times New Roman" w:ascii="Times New Roman"/>
          <w:u w:val="single"/>
        </w:rPr>
        <w:t>06. rujna 2017. godine</w:t>
      </w:r>
      <w:r>
        <w:rPr>
          <w:rFonts w:hAnsi="Times New Roman" w:ascii="Times New Roman"/>
        </w:rPr>
        <w:t xml:space="preserve">. </w:t>
      </w:r>
    </w:p>
    <w:p w:rsidRDefault="002E2B4B" w:rsidP="00797D99" w:rsidR="00797D99" w:rsidRPr="002E2B4B">
      <w:pPr>
        <w:ind w:firstLine="708"/>
        <w:jc w:val="both"/>
        <w:rPr>
          <w:rFonts w:hAnsi="Times New Roman" w:ascii="Times New Roman"/>
        </w:rPr>
      </w:pPr>
      <w:r w:rsidRPr="002E2B4B">
        <w:rPr>
          <w:rFonts w:hAnsi="Times New Roman" w:ascii="Times New Roman"/>
        </w:rPr>
        <w:t xml:space="preserve">Vjerovnik </w:t>
      </w:r>
      <w:r w:rsidR="005B5E36" w:rsidRPr="005B5E36">
        <w:rPr>
          <w:rFonts w:hAnsi="Times New Roman" w:ascii="Times New Roman"/>
        </w:rPr>
        <w:t>DIGITALNI TAHOGRAF d.o.o. Lučko, Ventilatorska 8a, OIB 56290033854</w:t>
      </w:r>
      <w:r w:rsidR="005B5E3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podnio je nadležnoj jedinici Financijske agencije prijavu tražbine dana </w:t>
      </w:r>
      <w:r w:rsidR="00621893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listopada 2017. godine, dakle, nakon isteka roka za prijavljivanje tražbina. </w:t>
      </w:r>
    </w:p>
    <w:p w:rsidRDefault="002E2B4B" w:rsidP="00797D99" w:rsidR="002E2B4B">
      <w:pPr>
        <w:ind w:firstLine="708"/>
        <w:jc w:val="both"/>
        <w:rPr>
          <w:rFonts w:hAnsi="Times New Roman" w:ascii="Times New Roman"/>
        </w:rPr>
      </w:pPr>
      <w:r w:rsidRPr="002E2B4B">
        <w:rPr>
          <w:rFonts w:hAnsi="Times New Roman" w:ascii="Times New Roman"/>
        </w:rPr>
        <w:t>Prema odredbi čl.36. st.6. Steča</w:t>
      </w:r>
      <w:r>
        <w:rPr>
          <w:rFonts w:hAnsi="Times New Roman" w:ascii="Times New Roman"/>
        </w:rPr>
        <w:t xml:space="preserve">jnog zakona (Narodne novine 71/15, dalje: SZ-a) prijavu tražbine podnesenu nakon isteka roka za prijavljivanje sud će odbaciti rješenjem. </w:t>
      </w:r>
    </w:p>
    <w:p w:rsidRDefault="002E2B4B" w:rsidP="00797D99" w:rsidR="002E2B4B" w:rsidRPr="002E2B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Obzirom da je vjerovnik </w:t>
      </w:r>
      <w:r w:rsidR="005B5E36" w:rsidRPr="005B5E36">
        <w:rPr>
          <w:rFonts w:hAnsi="Times New Roman" w:ascii="Times New Roman"/>
        </w:rPr>
        <w:t>DIGITALNI TAHOGRAF d.o.o. Lučko, Ventilatorska 8a, OIB 56290033854</w:t>
      </w:r>
      <w:r w:rsidR="001B2E1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prijavu tražbine podnio nakon </w:t>
      </w:r>
      <w:r w:rsidR="00722127">
        <w:rPr>
          <w:rFonts w:hAnsi="Times New Roman" w:ascii="Times New Roman"/>
        </w:rPr>
        <w:t xml:space="preserve">isteka </w:t>
      </w:r>
      <w:r>
        <w:rPr>
          <w:rFonts w:hAnsi="Times New Roman" w:ascii="Times New Roman"/>
        </w:rPr>
        <w:t>roka za njezino prijavljivanje</w:t>
      </w:r>
      <w:r w:rsidR="009D74BA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valjalo je primjenom citirane zakonske odredbe odlučiti kao u izreci rješenja. 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0</w:t>
      </w:r>
      <w:r w:rsidR="00B44B75">
        <w:rPr>
          <w:rFonts w:hAnsi="Times New Roman" w:ascii="Times New Roman"/>
        </w:rPr>
        <w:t>9</w:t>
      </w:r>
      <w:r w:rsidR="00F0786A">
        <w:rPr>
          <w:rFonts w:hAnsi="Times New Roman" w:ascii="Times New Roman"/>
        </w:rPr>
        <w:t>. studenoga</w:t>
      </w:r>
      <w:r w:rsidR="00E201B2">
        <w:rPr>
          <w:rFonts w:hAnsi="Times New Roman" w:ascii="Times New Roman"/>
        </w:rPr>
        <w:t xml:space="preserve"> </w:t>
      </w:r>
      <w:r w:rsidR="0055727A">
        <w:rPr>
          <w:rFonts w:hAnsi="Times New Roman" w:ascii="Times New Roman"/>
        </w:rPr>
        <w:t>201</w:t>
      </w:r>
      <w:r w:rsidR="009D74BA">
        <w:rPr>
          <w:rFonts w:hAnsi="Times New Roman" w:ascii="Times New Roman"/>
        </w:rPr>
        <w:t>7</w:t>
      </w:r>
      <w:r w:rsidRPr="00B239E3">
        <w:rPr>
          <w:rFonts w:hAnsi="Times New Roman" w:ascii="Times New Roman"/>
        </w:rPr>
        <w:t>. godine</w:t>
      </w:r>
    </w:p>
    <w:p w:rsidRDefault="006A2D63" w:rsidP="003F0538" w:rsidR="00722127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021DD6">
        <w:rPr>
          <w:rFonts w:hAnsi="Times New Roman" w:ascii="Times New Roman"/>
        </w:rPr>
        <w:t xml:space="preserve">   </w:t>
      </w:r>
      <w:r w:rsidR="000E2462">
        <w:rPr>
          <w:rFonts w:hAnsi="Times New Roman" w:ascii="Times New Roman"/>
        </w:rPr>
        <w:t xml:space="preserve">               </w:t>
      </w:r>
    </w:p>
    <w:p w:rsidRDefault="009D74BA" w:rsidP="003F0538" w:rsidR="006A2D63" w:rsidRPr="00B239E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</w:p>
    <w:p w:rsidRDefault="006A2D63" w:rsidP="003602A3" w:rsidR="00722127">
      <w:pPr>
        <w:ind w:firstLine="708" w:left="1416"/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Daniela </w:t>
      </w:r>
      <w:r w:rsidRPr="00DB6254">
        <w:rPr>
          <w:rFonts w:hAnsi="Times New Roman" w:ascii="Times New Roman"/>
        </w:rPr>
        <w:t>Korlević</w:t>
      </w:r>
      <w:r w:rsidR="008850FC" w:rsidRPr="00DB6254">
        <w:rPr>
          <w:rFonts w:hAnsi="Times New Roman" w:ascii="Times New Roman"/>
        </w:rPr>
        <w:t xml:space="preserve"> </w:t>
      </w:r>
      <w:r w:rsidR="00621893" w:rsidRPr="00DB6254">
        <w:rPr>
          <w:rFonts w:hAnsi="Times New Roman" w:ascii="Times New Roman"/>
        </w:rPr>
        <w:t xml:space="preserve"> </w:t>
      </w:r>
      <w:r w:rsidR="003602A3">
        <w:rPr>
          <w:rFonts w:hAnsi="Times New Roman" w:ascii="Times New Roman"/>
        </w:rPr>
        <w:t xml:space="preserve"> </w:t>
      </w:r>
    </w:p>
    <w:p w:rsidRDefault="003602A3" w:rsidP="003602A3" w:rsidR="003602A3">
      <w:pPr>
        <w:ind w:firstLine="708" w:left="1416"/>
        <w:jc w:val="right"/>
        <w:rPr>
          <w:rFonts w:hAnsi="Times New Roman" w:ascii="Times New Roman"/>
        </w:rPr>
      </w:pPr>
    </w:p>
    <w:p w:rsidRDefault="00621893" w:rsidP="00621893" w:rsidR="00621893">
      <w:pPr>
        <w:ind w:firstLine="708" w:left="1416"/>
        <w:jc w:val="right"/>
        <w:rPr>
          <w:rFonts w:hAnsi="Times New Roman" w:ascii="Times New Roman"/>
        </w:rPr>
      </w:pPr>
    </w:p>
    <w:p w:rsidRDefault="00621893" w:rsidP="00621893" w:rsidR="00621893">
      <w:pPr>
        <w:ind w:firstLine="708" w:left="1416"/>
        <w:jc w:val="right"/>
        <w:rPr>
          <w:rFonts w:hAnsi="Times New Roman" w:ascii="Times New Roman"/>
        </w:rPr>
      </w:pPr>
    </w:p>
    <w:p w:rsidRDefault="001B2E17" w:rsidP="00722127" w:rsidR="001B2E17" w:rsidRPr="00745FF0">
      <w:pPr>
        <w:ind w:firstLine="708" w:left="1416"/>
        <w:jc w:val="right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9D74BA" w:rsidP="00214C3F" w:rsidR="009D74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p w:rsidRDefault="009D74BA" w:rsidP="006A2D63" w:rsidR="009D74BA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736C9">
        <w:rPr>
          <w:rFonts w:hAnsi="Times New Roman" w:ascii="Times New Roman"/>
          <w:sz w:val="20"/>
          <w:szCs w:val="20"/>
        </w:rPr>
        <w:t xml:space="preserve"> </w:t>
      </w:r>
      <w:r w:rsidR="005B5E36" w:rsidRPr="005B5E36">
        <w:rPr>
          <w:rFonts w:hAnsi="Times New Roman" w:ascii="Times New Roman"/>
          <w:sz w:val="20"/>
          <w:szCs w:val="20"/>
        </w:rPr>
        <w:t>DIGITALNI TAHOGRAF d.o.o. Lučko, Ventilatorska 8a, OIB 56290033854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9D74BA">
        <w:rPr>
          <w:rFonts w:hAnsi="Times New Roman" w:ascii="Times New Roman"/>
          <w:sz w:val="20"/>
          <w:szCs w:val="20"/>
        </w:rPr>
        <w:t>povjerenik Loris Rak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9D74B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9D74BA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F0786A">
        <w:rPr>
          <w:rFonts w:hAnsi="Times New Roman" w:ascii="Times New Roman"/>
          <w:sz w:val="20"/>
          <w:szCs w:val="20"/>
        </w:rPr>
        <w:t>0</w:t>
      </w:r>
      <w:r w:rsidR="005B5E36">
        <w:rPr>
          <w:rFonts w:hAnsi="Times New Roman" w:ascii="Times New Roman"/>
          <w:sz w:val="20"/>
          <w:szCs w:val="20"/>
        </w:rPr>
        <w:t>9</w:t>
      </w:r>
      <w:r w:rsidR="00F0786A">
        <w:rPr>
          <w:rFonts w:hAnsi="Times New Roman" w:ascii="Times New Roman"/>
          <w:sz w:val="20"/>
          <w:szCs w:val="20"/>
        </w:rPr>
        <w:t>.11</w:t>
      </w:r>
      <w:r w:rsidR="00982179" w:rsidRPr="007E0246">
        <w:rPr>
          <w:rFonts w:hAnsi="Times New Roman" w:ascii="Times New Roman"/>
          <w:sz w:val="20"/>
          <w:szCs w:val="20"/>
        </w:rPr>
        <w:t>.</w:t>
      </w:r>
      <w:r w:rsidR="0055727A" w:rsidRPr="007E0246">
        <w:rPr>
          <w:rFonts w:hAnsi="Times New Roman" w:ascii="Times New Roman"/>
          <w:sz w:val="20"/>
          <w:szCs w:val="20"/>
        </w:rPr>
        <w:t>201</w:t>
      </w:r>
      <w:r w:rsidR="009D74BA">
        <w:rPr>
          <w:rFonts w:hAnsi="Times New Roman" w:ascii="Times New Roman"/>
          <w:sz w:val="20"/>
          <w:szCs w:val="20"/>
        </w:rPr>
        <w:t>7</w:t>
      </w:r>
      <w:r w:rsidR="00A474E6" w:rsidRPr="007E0246">
        <w:rPr>
          <w:rFonts w:hAnsi="Times New Roman" w:ascii="Times New Roman"/>
          <w:sz w:val="20"/>
          <w:szCs w:val="20"/>
        </w:rPr>
        <w:t>.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sudac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96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2E2B4B">
      <w:rPr>
        <w:rFonts w:hAnsi="Times New Roman" w:ascii="Times New Roman"/>
      </w:rPr>
      <w:t>503/17-</w:t>
    </w:r>
    <w:r w:rsidR="00B44B75">
      <w:rPr>
        <w:rFonts w:hAnsi="Times New Roman" w:ascii="Times New Roman"/>
      </w:rPr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93690"/>
    <w:rsid w:val="000E06D9"/>
    <w:rsid w:val="000E2462"/>
    <w:rsid w:val="0011502E"/>
    <w:rsid w:val="00153BBA"/>
    <w:rsid w:val="001A00C1"/>
    <w:rsid w:val="001B2E17"/>
    <w:rsid w:val="00230CE4"/>
    <w:rsid w:val="00293A33"/>
    <w:rsid w:val="002D73AD"/>
    <w:rsid w:val="002E2B4B"/>
    <w:rsid w:val="002E2E25"/>
    <w:rsid w:val="002E7B9C"/>
    <w:rsid w:val="0030096A"/>
    <w:rsid w:val="003602A3"/>
    <w:rsid w:val="003736C9"/>
    <w:rsid w:val="003A7B4B"/>
    <w:rsid w:val="003D2E43"/>
    <w:rsid w:val="003F0538"/>
    <w:rsid w:val="00402895"/>
    <w:rsid w:val="00456799"/>
    <w:rsid w:val="00465BE9"/>
    <w:rsid w:val="00483A9B"/>
    <w:rsid w:val="0055727A"/>
    <w:rsid w:val="00566E07"/>
    <w:rsid w:val="00594F6C"/>
    <w:rsid w:val="005B5E36"/>
    <w:rsid w:val="005C24A0"/>
    <w:rsid w:val="00621893"/>
    <w:rsid w:val="00670DFE"/>
    <w:rsid w:val="006A2D63"/>
    <w:rsid w:val="006E1250"/>
    <w:rsid w:val="00710199"/>
    <w:rsid w:val="00722127"/>
    <w:rsid w:val="00745FF0"/>
    <w:rsid w:val="007532D9"/>
    <w:rsid w:val="00771F39"/>
    <w:rsid w:val="00795480"/>
    <w:rsid w:val="00797D99"/>
    <w:rsid w:val="007A4AA0"/>
    <w:rsid w:val="007E0246"/>
    <w:rsid w:val="00872DBD"/>
    <w:rsid w:val="0088018E"/>
    <w:rsid w:val="008850FC"/>
    <w:rsid w:val="0089317E"/>
    <w:rsid w:val="008A446C"/>
    <w:rsid w:val="00917C83"/>
    <w:rsid w:val="009351AF"/>
    <w:rsid w:val="00982179"/>
    <w:rsid w:val="009A246A"/>
    <w:rsid w:val="009D74BA"/>
    <w:rsid w:val="00A22670"/>
    <w:rsid w:val="00A31700"/>
    <w:rsid w:val="00A474E6"/>
    <w:rsid w:val="00A50D17"/>
    <w:rsid w:val="00A55904"/>
    <w:rsid w:val="00A67FC4"/>
    <w:rsid w:val="00A91F8F"/>
    <w:rsid w:val="00A951B3"/>
    <w:rsid w:val="00AA0FE6"/>
    <w:rsid w:val="00AA1F8E"/>
    <w:rsid w:val="00AF25A8"/>
    <w:rsid w:val="00B05DC3"/>
    <w:rsid w:val="00B239E3"/>
    <w:rsid w:val="00B3702C"/>
    <w:rsid w:val="00B44B75"/>
    <w:rsid w:val="00B577D0"/>
    <w:rsid w:val="00B94211"/>
    <w:rsid w:val="00BA48C5"/>
    <w:rsid w:val="00C01327"/>
    <w:rsid w:val="00C43B36"/>
    <w:rsid w:val="00C56A25"/>
    <w:rsid w:val="00C5775B"/>
    <w:rsid w:val="00CC659C"/>
    <w:rsid w:val="00CE11E1"/>
    <w:rsid w:val="00CE33AA"/>
    <w:rsid w:val="00D424BD"/>
    <w:rsid w:val="00D458BF"/>
    <w:rsid w:val="00D5000D"/>
    <w:rsid w:val="00DB6254"/>
    <w:rsid w:val="00DC66C2"/>
    <w:rsid w:val="00E201B2"/>
    <w:rsid w:val="00E2061F"/>
    <w:rsid w:val="00E31872"/>
    <w:rsid w:val="00F0786A"/>
    <w:rsid w:val="00F257AD"/>
    <w:rsid w:val="00F35659"/>
    <w:rsid w:val="00F517F6"/>
    <w:rsid w:val="00F9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0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9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9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9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9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0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9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9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9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9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081BC-B6C2-45E4-AB54-0321E7FA6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2007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2017-11-09T08:53:00Z</dcterms:created>
  <dc:creator>dcmelik</dc:creator>
  <cp:lastModifiedBy>Jasna Radulović</cp:lastModifiedBy>
  <cp:lastPrinted>2017-11-09T09:01:00Z</cp:lastPrinted>
  <dcterms:modified xmlns:xsi="http://www.w3.org/2001/XMLSchema-instance" xsi:type="dcterms:W3CDTF">2017-11-09T09:04:00Z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