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3f82" w14:paraId="b953f82" w:rsidRDefault="00BB54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544C" w:rsidP="00BB544C" w:rsidR="00BB544C">
      <w:pPr>
        <w:pStyle w:val="Bezproreda"/>
      </w:pPr>
      <w:r>
        <w:t xml:space="preserve">     Republika Hrvatska</w:t>
      </w:r>
    </w:p>
    <w:p w:rsidRDefault="00BB544C" w:rsidP="00BB544C" w:rsidR="00BB544C">
      <w:pPr>
        <w:pStyle w:val="Bezproreda"/>
      </w:pPr>
      <w:r>
        <w:t>Trgovački sud u Bjelovaru</w:t>
      </w:r>
    </w:p>
    <w:p w:rsidRDefault="00BB544C" w:rsidP="00BB544C" w:rsidR="00BB54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St-992/2016-112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</w:t>
      </w:r>
      <w:r>
        <w:rPr>
          <w:noProof/>
        </w:rPr>
        <w:t>: 36321371245,   dana  18. listopada</w:t>
      </w:r>
      <w:r>
        <w:rPr>
          <w:noProof/>
        </w:rPr>
        <w:t xml:space="preserve">  2018. godine, donio je slijedeći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SPAJIĆ proizvodnja i usluge d.o.o. Čačinci, Braće Radića 34, OIB: 36321371245, poslovni broj: 1 St-992/2016.  vr</w:t>
      </w:r>
      <w:r>
        <w:rPr>
          <w:noProof/>
        </w:rPr>
        <w:t>ati uplaćenu jamčevinu u iznosu od 14.294,00</w:t>
      </w:r>
      <w:r>
        <w:rPr>
          <w:noProof/>
        </w:rPr>
        <w:t xml:space="preserve"> kuna uplatitelju Damiru Veršec iz Virovitice, Dr. M. Pupeka 23, OIB: 90464311839, vlasnika obrta PRIMA Damir Veršec, Dr. M. Pupeka 23, Virovitica,  na račun br. HR8923600001101231329, sa računa Financijske agencije broj: HR3323900011300028779.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18. listopada</w:t>
      </w:r>
      <w:r>
        <w:rPr>
          <w:noProof/>
        </w:rPr>
        <w:t xml:space="preserve">  2018.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Branka Pleskalt  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B544C" w:rsidP="00BB544C" w:rsidR="00BB544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B544C" w:rsidP="00BB544C" w:rsidR="00BB544C">
      <w:pPr>
        <w:pStyle w:val="Bezproreda"/>
      </w:pPr>
      <w:r>
        <w:t>Dna: FINI Bjelovar</w:t>
      </w:r>
    </w:p>
    <w:p w:rsidRDefault="00BB544C" w:rsidP="00BB544C" w:rsidR="00BB544C">
      <w:pPr>
        <w:pStyle w:val="Bezproreda"/>
      </w:pPr>
      <w:r>
        <w:t xml:space="preserve">        kal. 8 dana</w:t>
      </w:r>
    </w:p>
    <w:p w:rsidRDefault="00BB544C" w:rsidP="00BB544C" w:rsidR="00BB544C">
      <w:pPr>
        <w:pStyle w:val="Bezproreda"/>
      </w:pPr>
      <w:r>
        <w:t>Bjelovar, 18. 10. 2018.</w:t>
      </w:r>
    </w:p>
    <w:p w:rsidRDefault="00BB544C" w:rsidP="00BB544C" w:rsidR="00BB544C">
      <w:pPr>
        <w:pStyle w:val="NormaleSPIS"/>
        <w:ind w:firstLine="0"/>
      </w:pPr>
    </w:p>
    <w:p w:rsidRDefault="00BB544C" w:rsidP="00BB544C" w:rsidR="00BB544C">
      <w:pPr>
        <w:pStyle w:val="NormaleSPIS"/>
        <w:ind w:firstLine="0"/>
      </w:pPr>
    </w:p>
    <w:p w:rsidRDefault="00AE649C" w:rsidP="00BB544C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44C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544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544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07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St-992/2016-112</izvorni_sadrzaj>
    <derivirana_varijabla naziv="DomainObject.Oznaka_1">St-992/2016-112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St-992/2016-112</izvorni_sadrzaj>
    <derivirana_varijabla naziv="DomainObject.PoslovniBrojDokumenta_1">St-992/2016-112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B8615-3C6C-419E-B150-8EC0E666D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930</properties:Characters>
  <properties:Lines>42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2018-10-18T09:55:00Z</cp:lastPrinted>
  <dcterms:modified xmlns:xsi="http://www.w3.org/2001/XMLSchema-instance" xsi:type="dcterms:W3CDTF">2018-10-18T09:56:00Z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