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2568" w14:paraId="5252568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903F77">
        <w:t>1634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 xml:space="preserve">, </w:t>
      </w:r>
      <w:proofErr w:type="spellStart"/>
      <w:r w:rsidR="00D528F8">
        <w:t>L.Jagera</w:t>
      </w:r>
      <w:proofErr w:type="spellEnd"/>
      <w:r w:rsidR="00D528F8">
        <w:t xml:space="preserve"> 3</w:t>
      </w:r>
      <w:r>
        <w:t xml:space="preserve">, za pokretanje skraćenog stečajnog postupka  nad dužnikom </w:t>
      </w:r>
      <w:r w:rsidR="00903F77">
        <w:t xml:space="preserve">BERBEROVIĆ j.d.o.o. za trgovinu i ugostiteljstvo, Popovac, I. </w:t>
      </w:r>
      <w:proofErr w:type="spellStart"/>
      <w:r w:rsidR="00903F77">
        <w:t>Galinca</w:t>
      </w:r>
      <w:proofErr w:type="spellEnd"/>
      <w:r w:rsidR="00903F77">
        <w:t>-Cice 40, MBS: 030150132, OIB: 23157879345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25FA7">
        <w:t>30</w:t>
      </w:r>
      <w:r w:rsidR="00E97177">
        <w:t>. studenog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03F77">
        <w:t xml:space="preserve">BERBEROVIĆ j.d.o.o. za trgovinu i ugostiteljstvo, Popovac, I. </w:t>
      </w:r>
      <w:proofErr w:type="spellStart"/>
      <w:r w:rsidR="00903F77">
        <w:t>Galinca</w:t>
      </w:r>
      <w:proofErr w:type="spellEnd"/>
      <w:r w:rsidR="00903F77">
        <w:t>-Cice 40, MBS: 030150132, OIB: 23157879345</w:t>
      </w:r>
      <w:r w:rsidR="00D43EFC">
        <w:t xml:space="preserve">, </w:t>
      </w:r>
      <w:r>
        <w:t xml:space="preserve">iznosi </w:t>
      </w:r>
      <w:r w:rsidR="00903F77">
        <w:t>10.763.393,62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903F77">
        <w:t xml:space="preserve">Branko </w:t>
      </w:r>
      <w:proofErr w:type="spellStart"/>
      <w:r w:rsidR="00903F77">
        <w:t>Berberović</w:t>
      </w:r>
      <w:proofErr w:type="spellEnd"/>
      <w:r w:rsidR="00903F77">
        <w:t xml:space="preserve">, OIB: 49235238952, Popovac, I. </w:t>
      </w:r>
      <w:proofErr w:type="spellStart"/>
      <w:r w:rsidR="00903F77">
        <w:t>Galinca</w:t>
      </w:r>
      <w:proofErr w:type="spellEnd"/>
      <w:r w:rsidR="00903F77">
        <w:t>-Cice 40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903F77">
        <w:t>1634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44CBD">
        <w:t>30</w:t>
      </w:r>
      <w:r w:rsidR="00E97177">
        <w:t>. studenog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44CBD">
        <w:t>22</w:t>
      </w:r>
      <w:r w:rsidR="00E25FA7">
        <w:t>/1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73F18"/>
    <w:rsid w:val="00177EC7"/>
    <w:rsid w:val="0018299A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57AA"/>
    <w:rsid w:val="00765EBC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3F77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0758D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25FA7"/>
    <w:rsid w:val="00E33418"/>
    <w:rsid w:val="00E571F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82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9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9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9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9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82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9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9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9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9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St-1634/2017</izvorni_sadrzaj>
    <derivirana_varijabla naziv="DomainObject.Predmet.OznakaBroj_1">St-1634/2017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BERBEROVIĆ j.d.o.o. za trgovinu i ugostiteljstvo</izvorni_sadrzaj>
    <derivirana_varijabla naziv="DomainObject.Predmet.ProtustrankaFormated_1">  BERBEROVIĆ j.d.o.o. za trgovinu i ugostiteljstvo</derivirana_varijabla>
  </DomainObject.Predmet.ProtustrankaFormated>
  <DomainObject.Predmet.ProtustrankaFormatedOIB>
    <izvorni_sadrzaj>  BERBEROVIĆ j.d.o.o. za trgovinu i ugostiteljstvo, OIB 23157879345</izvorni_sadrzaj>
    <derivirana_varijabla naziv="DomainObject.Predmet.ProtustrankaFormatedOIB_1">  BERBEROVIĆ j.d.o.o. za trgovinu i ugostiteljstvo, OIB 23157879345</derivirana_varijabla>
  </DomainObject.Predmet.ProtustrankaFormatedOIB>
  <DomainObject.Predmet.ProtustrankaFormatedWithAdress>
    <izvorni_sadrzaj> BERBEROVIĆ j.d.o.o. za trgovinu i ugostiteljstvo, Ivana Galinca-Cice 40, 31300 Popovac</izvorni_sadrzaj>
    <derivirana_varijabla naziv="DomainObject.Predmet.ProtustrankaFormatedWithAdress_1"> BERBEROVIĆ j.d.o.o. za trgovinu i ugostiteljstvo, Ivana Galinca-Cice 40, 31300 Popovac</derivirana_varijabla>
  </DomainObject.Predmet.ProtustrankaFormatedWithAdress>
  <DomainObject.Predmet.ProtustrankaFormatedWithAdressOIB>
    <izvorni_sadrzaj> BERBEROVIĆ j.d.o.o. za trgovinu i ugostiteljstvo, OIB 23157879345, Ivana Galinca-Cice 40, 31300 Popovac</izvorni_sadrzaj>
    <derivirana_varijabla naziv="DomainObject.Predmet.ProtustrankaFormatedWithAdressOIB_1"> BERBEROVIĆ j.d.o.o. za trgovinu i ugostiteljstvo, OIB 23157879345, Ivana Galinca-Cice 40, 31300 Popovac</derivirana_varijabla>
  </DomainObject.Predmet.ProtustrankaFormatedWithAdressOIB>
  <DomainObject.Predmet.ProtustrankaWithAdress>
    <izvorni_sadrzaj>BERBEROVIĆ j.d.o.o. za trgovinu i ugostiteljstvo Ivana Galinca-Cice 40, 31300 Popovac</izvorni_sadrzaj>
    <derivirana_varijabla naziv="DomainObject.Predmet.ProtustrankaWithAdress_1">BERBEROVIĆ j.d.o.o. za trgovinu i ugostiteljstvo Ivana Galinca-Cice 40, 31300 Popovac</derivirana_varijabla>
  </DomainObject.Predmet.ProtustrankaWithAdress>
  <DomainObject.Predmet.ProtustrankaWithAdressOIB>
    <izvorni_sadrzaj>BERBEROVIĆ j.d.o.o. za trgovinu i ugostiteljstvo, OIB 23157879345, Ivana Galinca-Cice 40, 31300 Popovac</izvorni_sadrzaj>
    <derivirana_varijabla naziv="DomainObject.Predmet.ProtustrankaWithAdressOIB_1">BERBEROVIĆ j.d.o.o. za trgovinu i ugostiteljstvo, OIB 23157879345, Ivana Galinca-Cice 40, 31300 Popovac</derivirana_varijabla>
  </DomainObject.Predmet.ProtustrankaWithAdressOIB>
  <DomainObject.Predmet.ProtustrankaNazivFormated>
    <izvorni_sadrzaj>BERBEROVIĆ j.d.o.o. za trgovinu i ugostiteljstvo</izvorni_sadrzaj>
    <derivirana_varijabla naziv="DomainObject.Predmet.ProtustrankaNazivFormated_1">BERBEROVIĆ j.d.o.o. za trgovinu i ugostiteljstvo</derivirana_varijabla>
  </DomainObject.Predmet.ProtustrankaNazivFormated>
  <DomainObject.Predmet.ProtustrankaNazivFormatedOIB>
    <izvorni_sadrzaj>BERBEROVIĆ j.d.o.o. za trgovinu i ugostiteljstvo, OIB 23157879345</izvorni_sadrzaj>
    <derivirana_varijabla naziv="DomainObject.Predmet.ProtustrankaNazivFormatedOIB_1">BERBEROVIĆ j.d.o.o. za trgovinu i ugostiteljstvo, OIB 23157879345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BERBEROVIĆ j.d.o.o. za trgovinu i ugostiteljstvo</item>
    </izvorni_sadrzaj>
    <derivirana_varijabla naziv="DomainObject.Predmet.ProtuStrankaListFormated_1">
      <item>BERBEROVIĆ j.d.o.o. za trgovinu i ugostiteljstvo</item>
    </derivirana_varijabla>
  </DomainObject.Predmet.ProtuStrankaListFormated>
  <DomainObject.Predmet.ProtuStrankaListFormatedOIB>
    <izvorni_sadrzaj>
      <item>BERBEROVIĆ j.d.o.o. za trgovinu i ugostiteljstvo, OIB 23157879345</item>
    </izvorni_sadrzaj>
    <derivirana_varijabla naziv="DomainObject.Predmet.ProtuStrankaListFormatedOIB_1">
      <item>BERBEROVIĆ j.d.o.o. za trgovinu i ugostiteljstvo, OIB 23157879345</item>
    </derivirana_varijabla>
  </DomainObject.Predmet.ProtuStrankaListFormatedOIB>
  <DomainObject.Predmet.ProtuStrankaListFormatedWithAdress>
    <izvorni_sadrzaj>
      <item>BERBEROVIĆ j.d.o.o. za trgovinu i ugostiteljstvo, Ivana Galinca-Cice 40, 31300 Popovac</item>
    </izvorni_sadrzaj>
    <derivirana_varijabla naziv="DomainObject.Predmet.ProtuStrankaListFormatedWithAdress_1">
      <item>BERBEROVIĆ j.d.o.o. za trgovinu i ugostiteljstvo, Ivana Galinca-Cice 40, 31300 Popovac</item>
    </derivirana_varijabla>
  </DomainObject.Predmet.ProtuStrankaListFormatedWithAdress>
  <DomainObject.Predmet.ProtuStrankaListFormatedWithAdressOIB>
    <izvorni_sadrzaj>
      <item>BERBEROVIĆ j.d.o.o. za trgovinu i ugostiteljstvo, OIB 23157879345, Ivana Galinca-Cice 40, 31300 Popovac</item>
    </izvorni_sadrzaj>
    <derivirana_varijabla naziv="DomainObject.Predmet.ProtuStrankaListFormatedWithAdressOIB_1">
      <item>BERBEROVIĆ j.d.o.o. za trgovinu i ugostiteljstvo, OIB 23157879345, Ivana Galinca-Cice 40, 31300 Popovac</item>
    </derivirana_varijabla>
  </DomainObject.Predmet.ProtuStrankaListFormatedWithAdressOIB>
  <DomainObject.Predmet.ProtuStrankaListNazivFormated>
    <izvorni_sadrzaj>
      <item>BERBEROVIĆ j.d.o.o. za trgovinu i ugostiteljstvo</item>
    </izvorni_sadrzaj>
    <derivirana_varijabla naziv="DomainObject.Predmet.ProtuStrankaListNazivFormated_1">
      <item>BERBEROVIĆ j.d.o.o. za trgovinu i ugostiteljstvo</item>
    </derivirana_varijabla>
  </DomainObject.Predmet.ProtuStrankaListNazivFormated>
  <DomainObject.Predmet.ProtuStrankaListNazivFormatedOIB>
    <izvorni_sadrzaj>
      <item>BERBEROVIĆ j.d.o.o. za trgovinu i ugostiteljstvo, OIB 23157879345</item>
    </izvorni_sadrzaj>
    <derivirana_varijabla naziv="DomainObject.Predmet.ProtuStrankaListNazivFormatedOIB_1">
      <item>BERBEROVIĆ j.d.o.o. za trgovinu i ugostiteljstvo, OIB 23157879345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BERBEROVIĆ j.d.o.o. za trgovinu i ugostiteljstvo</izvorni_sadrzaj>
    <derivirana_varijabla naziv="DomainObject.Predmet.ProtustrankaIDrugi_1">BERBEROVIĆ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BERBEROVIĆ j.d.o.o. za trgovinu i ugostiteljstvo, OIB 23157879345, Ivana Galinca-Cice 40, 31300 Popovac</izvorni_sadrzaj>
    <derivirana_varijabla naziv="DomainObject.Predmet.ProtustrankaIDrugiAdressOIB_1">BERBEROVIĆ j.d.o.o. za trgovinu i ugostiteljstvo, OIB 23157879345, Ivana Galinca-Cice 40,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BERBEROVIĆ j.d.o.o. za trgovinu i ugostiteljstvo</item>
      <item>FINA RC OSIJEK</item>
    </izvorni_sadrzaj>
    <derivirana_varijabla naziv="DomainObject.Predmet.SudioniciListNaziv_1">
      <item>BERBEROVIĆ j.d.o.o. za trgovinu i ugostiteljstvo</item>
      <item>FINA RC OSIJEK</item>
    </derivirana_varijabla>
  </DomainObject.Predmet.SudioniciListNaziv>
  <DomainObject.Predmet.SudioniciListAdressOIB>
    <izvorni_sadrzaj>
      <item>BERBEROVIĆ j.d.o.o. za trgovinu i ugostiteljstvo, OIB 23157879345, Ivana Galinca-Cice 40,31300 Popovac</item>
      <item>FINA RC OSIJEK, OIB 85821130368</item>
    </izvorni_sadrzaj>
    <derivirana_varijabla naziv="DomainObject.Predmet.SudioniciListAdressOIB_1">
      <item>BERBEROVIĆ j.d.o.o. za trgovinu i ugostiteljstvo, OIB 23157879345, Ivana Galinca-Cice 40,31300 Popovac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23157879345</item>
      <item>, OIB 85821130368</item>
    </izvorni_sadrzaj>
    <derivirana_varijabla naziv="DomainObject.Predmet.SudioniciListNazivOIB_1">
      <item>, OIB 23157879345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2000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2017-11-30T11:13:00Z</dcterms:created>
  <dc:creator>Korisnik</dc:creator>
  <cp:lastModifiedBy>Žana Bem</cp:lastModifiedBy>
  <cp:lastPrinted>2017-11-30T11:09:00Z</cp:lastPrinted>
  <dcterms:modified xmlns:xsi="http://www.w3.org/2001/XMLSchema-instance" xsi:type="dcterms:W3CDTF">2017-11-30T11:13:00Z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