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4caa" w14:paraId="b414caa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>
        <w:t>587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6704D6">
        <w:t>Financijske agencije OIB: 85821130368 RC Osijek, Podružnica Osijek, L. Jagera 3, za pokretanje skraćenog stečajnog postupka  nad dužnikom: MATEJ ILIĆ j.d.o.o. za usluge, Vinkovci, Petra Preradovića 104, MBS: 030173492, OIB: 83891934495</w:t>
      </w:r>
      <w:r>
        <w:t xml:space="preserve">, dana </w:t>
      </w:r>
      <w:r w:rsidR="006704D6">
        <w:t>31. srpnja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6704D6">
        <w:t>MATEJ ILIĆ j.d.o.o. za usluge, Vinkovci, Petra Preradovića 104, MBS: 030173492, OIB: 83891934495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6704D6">
        <w:t>Siniša Rajnović, Milanovac, Virovitica, Sv. Trojstva 87, OIB: 86217384445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704D6">
        <w:t>MATEJ ILIĆ j.d.o.o. za usluge, Vinkovci, Petra Preradovića 104, MBS: 030173492, OIB: 83891934495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6704D6">
        <w:rPr>
          <w:bCs/>
        </w:rPr>
        <w:t>26. svibnja</w:t>
      </w:r>
      <w:r w:rsidR="009371EB">
        <w:rPr>
          <w:bCs/>
        </w:rPr>
        <w:t xml:space="preserve">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6704D6">
        <w:t>MATEJ ILIĆ j.d.o.o. za usluge, Vinkovci, Petra Preradovića 104, MBS: 030173492, OIB: 83891934495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D17588" w:rsidP="00172559" w:rsidR="00D17588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6704D6" w:rsidP="00102927" w:rsidR="00102927">
      <w:pPr>
        <w:pStyle w:val="Tijeloteksta"/>
        <w:ind w:left="708"/>
        <w:jc w:val="right"/>
      </w:pPr>
      <w:r>
        <w:t>19</w:t>
      </w:r>
      <w:r w:rsidR="00102927">
        <w:t xml:space="preserve"> St-</w:t>
      </w:r>
      <w:r>
        <w:t>587</w:t>
      </w:r>
      <w:r w:rsidR="00102927"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6704D6">
        <w:t>29. svibnja</w:t>
      </w:r>
      <w:r>
        <w:t xml:space="preserve"> 2017., objavio oglas na mrežnoj stranici e-oglasna ploča sudova pod poslovnim brojem St-</w:t>
      </w:r>
      <w:r w:rsidR="006704D6">
        <w:t>587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6704D6">
        <w:t>31. srpnja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704D6">
        <w:t>4/9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382C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St-587/2017</izvorni_sadrzaj>
    <derivirana_varijabla naziv="DomainObject.Predmet.OznakaBroj_1">St-587/2017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MATEJ ILIĆ j.d.o.o. za usluge</izvorni_sadrzaj>
    <derivirana_varijabla naziv="DomainObject.Predmet.ProtustrankaFormated_1">  MATEJ ILIĆ j.d.o.o. za usluge</derivirana_varijabla>
  </DomainObject.Predmet.ProtustrankaFormated>
  <DomainObject.Predmet.ProtustrankaFormatedOIB>
    <izvorni_sadrzaj>  MATEJ ILIĆ j.d.o.o. za usluge, OIB 83891934495</izvorni_sadrzaj>
    <derivirana_varijabla naziv="DomainObject.Predmet.ProtustrankaFormatedOIB_1">  MATEJ ILIĆ j.d.o.o. za usluge, OIB 83891934495</derivirana_varijabla>
  </DomainObject.Predmet.ProtustrankaFormatedOIB>
  <DomainObject.Predmet.ProtustrankaFormatedWithAdress>
    <izvorni_sadrzaj> MATEJ ILIĆ j.d.o.o. za usluge, Petra Preradovića 104, 32100 Vinkovci</izvorni_sadrzaj>
    <derivirana_varijabla naziv="DomainObject.Predmet.ProtustrankaFormatedWithAdress_1"> MATEJ ILIĆ j.d.o.o. za usluge, Petra Preradovića 104, 32100 Vinkovci</derivirana_varijabla>
  </DomainObject.Predmet.ProtustrankaFormatedWithAdress>
  <DomainObject.Predmet.ProtustrankaFormatedWithAdressOIB>
    <izvorni_sadrzaj> MATEJ ILIĆ j.d.o.o. za usluge, OIB 83891934495, Petra Preradovića 104, 32100 Vinkovci</izvorni_sadrzaj>
    <derivirana_varijabla naziv="DomainObject.Predmet.ProtustrankaFormatedWithAdressOIB_1"> MATEJ ILIĆ j.d.o.o. za usluge, OIB 83891934495, Petra Preradovića 104, 32100 Vinkovci</derivirana_varijabla>
  </DomainObject.Predmet.ProtustrankaFormatedWithAdressOIB>
  <DomainObject.Predmet.ProtustrankaWithAdress>
    <izvorni_sadrzaj>MATEJ ILIĆ j.d.o.o. za usluge Petra Preradovića 104, 32100 Vinkovci</izvorni_sadrzaj>
    <derivirana_varijabla naziv="DomainObject.Predmet.ProtustrankaWithAdress_1">MATEJ ILIĆ j.d.o.o. za usluge Petra Preradovića 104, 32100 Vinkovci</derivirana_varijabla>
  </DomainObject.Predmet.ProtustrankaWithAdress>
  <DomainObject.Predmet.ProtustrankaWithAdressOIB>
    <izvorni_sadrzaj>MATEJ ILIĆ j.d.o.o. za usluge, OIB 83891934495, Petra Preradovića 104, 32100 Vinkovci</izvorni_sadrzaj>
    <derivirana_varijabla naziv="DomainObject.Predmet.ProtustrankaWithAdressOIB_1">MATEJ ILIĆ j.d.o.o. za usluge, OIB 83891934495, Petra Preradovića 104, 32100 Vinkovci</derivirana_varijabla>
  </DomainObject.Predmet.ProtustrankaWithAdressOIB>
  <DomainObject.Predmet.ProtustrankaNazivFormated>
    <izvorni_sadrzaj>MATEJ ILIĆ j.d.o.o. za usluge</izvorni_sadrzaj>
    <derivirana_varijabla naziv="DomainObject.Predmet.ProtustrankaNazivFormated_1">MATEJ ILIĆ j.d.o.o. za usluge</derivirana_varijabla>
  </DomainObject.Predmet.ProtustrankaNazivFormated>
  <DomainObject.Predmet.ProtustrankaNazivFormatedOIB>
    <izvorni_sadrzaj>MATEJ ILIĆ j.d.o.o. za usluge, OIB 83891934495</izvorni_sadrzaj>
    <derivirana_varijabla naziv="DomainObject.Predmet.ProtustrankaNazivFormatedOIB_1">MATEJ ILIĆ j.d.o.o. za usluge, OIB 83891934495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MATEJ ILIĆ j.d.o.o. za usluge</item>
    </izvorni_sadrzaj>
    <derivirana_varijabla naziv="DomainObject.Predmet.ProtuStrankaListFormated_1">
      <item>MATEJ ILIĆ j.d.o.o. za usluge</item>
    </derivirana_varijabla>
  </DomainObject.Predmet.ProtuStrankaListFormated>
  <DomainObject.Predmet.ProtuStrankaListFormatedOIB>
    <izvorni_sadrzaj>
      <item>MATEJ ILIĆ j.d.o.o. za usluge, OIB 83891934495</item>
    </izvorni_sadrzaj>
    <derivirana_varijabla naziv="DomainObject.Predmet.ProtuStrankaListFormatedOIB_1">
      <item>MATEJ ILIĆ j.d.o.o. za usluge, OIB 83891934495</item>
    </derivirana_varijabla>
  </DomainObject.Predmet.ProtuStrankaListFormatedOIB>
  <DomainObject.Predmet.ProtuStrankaListFormatedWithAdress>
    <izvorni_sadrzaj>
      <item>MATEJ ILIĆ j.d.o.o. za usluge, Petra Preradovića 104, 32100 Vinkovci</item>
    </izvorni_sadrzaj>
    <derivirana_varijabla naziv="DomainObject.Predmet.ProtuStrankaListFormatedWithAdress_1">
      <item>MATEJ ILIĆ j.d.o.o. za usluge, Petra Preradovića 104, 32100 Vinkovci</item>
    </derivirana_varijabla>
  </DomainObject.Predmet.ProtuStrankaListFormatedWithAdress>
  <DomainObject.Predmet.ProtuStrankaListFormatedWithAdressOIB>
    <izvorni_sadrzaj>
      <item>MATEJ ILIĆ j.d.o.o. za usluge, OIB 83891934495, Petra Preradovića 104, 32100 Vinkovci</item>
    </izvorni_sadrzaj>
    <derivirana_varijabla naziv="DomainObject.Predmet.ProtuStrankaListFormatedWithAdressOIB_1">
      <item>MATEJ ILIĆ j.d.o.o. za usluge, OIB 83891934495, Petra Preradovića 104, 32100 Vinkovci</item>
    </derivirana_varijabla>
  </DomainObject.Predmet.ProtuStrankaListFormatedWithAdressOIB>
  <DomainObject.Predmet.ProtuStrankaListNazivFormated>
    <izvorni_sadrzaj>
      <item>MATEJ ILIĆ j.d.o.o. za usluge</item>
    </izvorni_sadrzaj>
    <derivirana_varijabla naziv="DomainObject.Predmet.ProtuStrankaListNazivFormated_1">
      <item>MATEJ ILIĆ j.d.o.o. za usluge</item>
    </derivirana_varijabla>
  </DomainObject.Predmet.ProtuStrankaListNazivFormated>
  <DomainObject.Predmet.ProtuStrankaListNazivFormatedOIB>
    <izvorni_sadrzaj>
      <item>MATEJ ILIĆ j.d.o.o. za usluge, OIB 83891934495</item>
    </izvorni_sadrzaj>
    <derivirana_varijabla naziv="DomainObject.Predmet.ProtuStrankaListNazivFormatedOIB_1">
      <item>MATEJ ILIĆ j.d.o.o. za usluge, OIB 83891934495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MATEJ ILIĆ j.d.o.o. za usluge</izvorni_sadrzaj>
    <derivirana_varijabla naziv="DomainObject.Predmet.ProtustrankaIDrugi_1">MATEJ ILIĆ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MATEJ ILIĆ j.d.o.o. za usluge, OIB 83891934495, Petra Preradovića 104, 32100 Vinkovci</izvorni_sadrzaj>
    <derivirana_varijabla naziv="DomainObject.Predmet.ProtustrankaIDrugiAdressOIB_1">MATEJ ILIĆ j.d.o.o. za usluge, OIB 83891934495, Petra Preradovića 104,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MATEJ ILIĆ j.d.o.o. za usluge</item>
    </izvorni_sadrzaj>
    <derivirana_varijabla naziv="DomainObject.Predmet.SudioniciListNaziv_1">
      <item>FINA RC OSIJEK</item>
      <item>MATEJ ILIĆ j.d.o.o. za usluge</item>
    </derivirana_varijabla>
  </DomainObject.Predmet.SudioniciListNaziv>
  <DomainObject.Predmet.SudioniciListAdressOIB>
    <izvorni_sadrzaj>
      <item>FINA RC OSIJEK, OIB 85821130368</item>
      <item>MATEJ ILIĆ j.d.o.o. za usluge, OIB 83891934495, Petra Preradovića 104,32100 Vinkovci</item>
    </izvorni_sadrzaj>
    <derivirana_varijabla naziv="DomainObject.Predmet.SudioniciListAdressOIB_1">
      <item>FINA RC OSIJEK, OIB 85821130368</item>
      <item>MATEJ ILIĆ j.d.o.o. za usluge, OIB 83891934495, Petra Preradovića 104,32100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83891934495</item>
    </izvorni_sadrzaj>
    <derivirana_varijabla naziv="DomainObject.Predmet.SudioniciListNazivOIB_1">
      <item>, OIB 85821130368</item>
      <item>, OIB 83891934495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578C46-DDEC-47EC-8922-3251935765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2744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2017-07-31T07:18:00Z</dcterms:created>
  <dc:creator>Korisnik</dc:creator>
  <cp:lastModifiedBy>Žana Bem</cp:lastModifiedBy>
  <cp:lastPrinted>2017-07-31T07:19:00Z</cp:lastPrinted>
  <dcterms:modified xmlns:xsi="http://www.w3.org/2001/XMLSchema-instance" xsi:type="dcterms:W3CDTF">2017-07-31T07:23:00Z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