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b3db" w14:paraId="588b3db" w:rsidRDefault="002D3558" w:rsidP="002D3558" w:rsidR="002D3558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49910"/>
            <wp:effectExtent b="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2D3558" w:rsidP="002D3558" w:rsidR="002D35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2D3558" w:rsidP="002D3558" w:rsidR="002D35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2D3558" w:rsidP="002D3558" w:rsidR="002D3558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St-195/17-15</w:t>
      </w: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center"/>
        <w:rPr>
          <w:sz w:val="24"/>
          <w:szCs w:val="24"/>
          <w:lang w:val="hr-HR"/>
        </w:rPr>
      </w:pPr>
    </w:p>
    <w:p w:rsidRDefault="002D3558" w:rsidP="002D3558" w:rsidR="002D3558">
      <w:pPr>
        <w:jc w:val="center"/>
        <w:rPr>
          <w:sz w:val="24"/>
          <w:szCs w:val="24"/>
          <w:lang w:val="hr-HR"/>
        </w:rPr>
      </w:pPr>
    </w:p>
    <w:p w:rsidRDefault="002D3558" w:rsidP="002D3558" w:rsidR="002D3558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povodu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KROVNA UDRUGA ROMA MEĐIMURJA, OIB: 99723163135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Lončare</w:t>
      </w:r>
      <w:r w:rsidR="0057481D">
        <w:rPr>
          <w:sz w:val="24"/>
          <w:szCs w:val="24"/>
        </w:rPr>
        <w:t>vo</w:t>
      </w:r>
      <w:proofErr w:type="spellEnd"/>
      <w:r w:rsidR="0057481D">
        <w:rPr>
          <w:sz w:val="24"/>
          <w:szCs w:val="24"/>
        </w:rPr>
        <w:t xml:space="preserve"> </w:t>
      </w:r>
      <w:proofErr w:type="spellStart"/>
      <w:r w:rsidR="0057481D">
        <w:rPr>
          <w:sz w:val="24"/>
          <w:szCs w:val="24"/>
        </w:rPr>
        <w:t>naselje</w:t>
      </w:r>
      <w:proofErr w:type="spellEnd"/>
      <w:r w:rsidR="0057481D">
        <w:rPr>
          <w:sz w:val="24"/>
          <w:szCs w:val="24"/>
        </w:rPr>
        <w:t xml:space="preserve"> 14, </w:t>
      </w:r>
      <w:proofErr w:type="spellStart"/>
      <w:r w:rsidR="0057481D">
        <w:rPr>
          <w:sz w:val="24"/>
          <w:szCs w:val="24"/>
        </w:rPr>
        <w:t>Podturen</w:t>
      </w:r>
      <w:proofErr w:type="spellEnd"/>
      <w:r w:rsidR="0057481D">
        <w:rPr>
          <w:sz w:val="24"/>
          <w:szCs w:val="24"/>
        </w:rPr>
        <w:t>, dana 01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57481D">
        <w:rPr>
          <w:sz w:val="24"/>
          <w:szCs w:val="24"/>
        </w:rPr>
        <w:t>lipnja</w:t>
      </w:r>
      <w:proofErr w:type="spellEnd"/>
      <w:proofErr w:type="gramEnd"/>
      <w:r w:rsidR="0057481D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("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" 71/15, u </w:t>
      </w:r>
      <w:proofErr w:type="spellStart"/>
      <w:r>
        <w:rPr>
          <w:sz w:val="24"/>
          <w:szCs w:val="24"/>
        </w:rPr>
        <w:t>daljnjem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tekstu</w:t>
      </w:r>
      <w:proofErr w:type="spellEnd"/>
      <w:r>
        <w:rPr>
          <w:sz w:val="24"/>
          <w:szCs w:val="24"/>
        </w:rPr>
        <w:t xml:space="preserve"> SZ) </w:t>
      </w:r>
      <w:proofErr w:type="spellStart"/>
      <w:r>
        <w:rPr>
          <w:sz w:val="24"/>
          <w:szCs w:val="24"/>
        </w:rPr>
        <w:t>objavljuje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slijedeći</w:t>
      </w:r>
      <w:proofErr w:type="spellEnd"/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2D3558" w:rsidP="002D3558" w:rsidR="002D3558">
      <w:pPr>
        <w:jc w:val="center"/>
        <w:rPr>
          <w:sz w:val="24"/>
          <w:szCs w:val="24"/>
          <w:lang w:val="hr-HR"/>
        </w:rPr>
      </w:pPr>
    </w:p>
    <w:p w:rsidRDefault="002D3558" w:rsidP="002D3558" w:rsidR="002D3558">
      <w:pPr>
        <w:jc w:val="both"/>
        <w:rPr>
          <w:sz w:val="24"/>
          <w:szCs w:val="24"/>
          <w:lang w:val="hr-HR"/>
        </w:rPr>
      </w:pPr>
    </w:p>
    <w:p w:rsidRDefault="002D3558" w:rsidP="002D3558" w:rsidR="002D3558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KROVNA UDRUGA ROMA MEĐIMURJA, OIB: 99723163135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Lončarevo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naselje</w:t>
      </w:r>
      <w:proofErr w:type="spellEnd"/>
      <w:r>
        <w:rPr>
          <w:sz w:val="24"/>
          <w:szCs w:val="24"/>
        </w:rPr>
        <w:t xml:space="preserve"> 14, </w:t>
      </w:r>
      <w:proofErr w:type="spellStart"/>
      <w:r>
        <w:rPr>
          <w:sz w:val="24"/>
          <w:szCs w:val="24"/>
        </w:rPr>
        <w:t>Podturen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9.092,76 kn.</w:t>
      </w: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predsjednik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udruge</w:t>
      </w:r>
      <w:proofErr w:type="spellEnd"/>
      <w:r>
        <w:rPr>
          <w:sz w:val="24"/>
          <w:szCs w:val="24"/>
        </w:rPr>
        <w:t xml:space="preserve"> Josip </w:t>
      </w:r>
      <w:proofErr w:type="spellStart"/>
      <w:r>
        <w:rPr>
          <w:sz w:val="24"/>
          <w:szCs w:val="24"/>
        </w:rPr>
        <w:t>Balog</w:t>
      </w:r>
      <w:proofErr w:type="spellEnd"/>
      <w:r>
        <w:rPr>
          <w:sz w:val="24"/>
          <w:szCs w:val="24"/>
        </w:rPr>
        <w:t xml:space="preserve">, 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pozivom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>
        <w:rPr>
          <w:sz w:val="24"/>
          <w:szCs w:val="24"/>
        </w:rPr>
        <w:t>.</w:t>
      </w: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III/ </w:t>
      </w:r>
      <w:proofErr w:type="spellStart"/>
      <w:r>
        <w:rPr>
          <w:sz w:val="24"/>
          <w:szCs w:val="24"/>
        </w:rPr>
        <w:t>Upozorava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predsjednik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udruge</w:t>
      </w:r>
      <w:proofErr w:type="spellEnd"/>
      <w:r>
        <w:rPr>
          <w:sz w:val="24"/>
          <w:szCs w:val="24"/>
        </w:rPr>
        <w:t xml:space="preserve"> da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smatrati</w:t>
      </w:r>
      <w:proofErr w:type="spellEnd"/>
      <w:r>
        <w:rPr>
          <w:sz w:val="24"/>
          <w:szCs w:val="24"/>
        </w:rPr>
        <w:t xml:space="preserve">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292. SZ-a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popisa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proizlazi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ne bi </w:t>
      </w: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predvidivih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.</w:t>
      </w: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IV/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430.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431. SZ-a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najkasnije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45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HR4023900011300002754.</w:t>
      </w:r>
    </w:p>
    <w:p w:rsidRDefault="002D3558" w:rsidP="002D3558" w:rsidR="002D3558">
      <w:pPr>
        <w:jc w:val="both"/>
        <w:rPr>
          <w:sz w:val="24"/>
          <w:szCs w:val="24"/>
        </w:rPr>
      </w:pPr>
    </w:p>
    <w:p w:rsidRDefault="002D3558" w:rsidP="002D3558" w:rsidR="002D3558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V/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431.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2. SZ-a </w:t>
      </w:r>
      <w:proofErr w:type="spellStart"/>
      <w:r>
        <w:rPr>
          <w:sz w:val="24"/>
          <w:szCs w:val="24"/>
        </w:rPr>
        <w:t>smatrat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45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plate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IV. </w:t>
      </w:r>
      <w:proofErr w:type="spellStart"/>
      <w:proofErr w:type="gramStart"/>
      <w:r>
        <w:rPr>
          <w:sz w:val="24"/>
          <w:szCs w:val="24"/>
        </w:rPr>
        <w:t>ovog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. U tom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299. SZ-a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>.</w:t>
      </w: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57481D" w:rsidP="002D3558" w:rsidR="0057481D">
      <w:pPr>
        <w:jc w:val="center"/>
        <w:outlineLvl w:val="0"/>
        <w:rPr>
          <w:sz w:val="24"/>
          <w:szCs w:val="24"/>
          <w:lang w:val="hr-HR"/>
        </w:rPr>
      </w:pPr>
    </w:p>
    <w:p w:rsidRDefault="0057481D" w:rsidP="002D3558" w:rsidR="0057481D">
      <w:pPr>
        <w:jc w:val="center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25. studenog 2016.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KROVNA UDRUGA ROMA MEĐIMURJA, OIB: 99723163135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Lončarevo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naselje</w:t>
      </w:r>
      <w:proofErr w:type="spellEnd"/>
      <w:r>
        <w:rPr>
          <w:sz w:val="24"/>
          <w:szCs w:val="24"/>
        </w:rPr>
        <w:t xml:space="preserve"> 14, </w:t>
      </w:r>
      <w:proofErr w:type="spellStart"/>
      <w:r>
        <w:rPr>
          <w:sz w:val="24"/>
          <w:szCs w:val="24"/>
        </w:rPr>
        <w:t>Podturen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23. </w:t>
      </w:r>
      <w:proofErr w:type="spellStart"/>
      <w:proofErr w:type="gramStart"/>
      <w:r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9.092,76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zaposlenih</w:t>
      </w:r>
      <w:proofErr w:type="spellEnd"/>
      <w:r>
        <w:rPr>
          <w:sz w:val="24"/>
          <w:szCs w:val="24"/>
        </w:rPr>
        <w:t>.</w:t>
      </w:r>
    </w:p>
    <w:p w:rsidRDefault="002D3558" w:rsidP="002D3558" w:rsidR="002D3558">
      <w:pPr>
        <w:jc w:val="both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2D3558" w:rsidP="002D3558" w:rsidR="002D3558">
      <w:pPr>
        <w:jc w:val="both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center"/>
        <w:outlineLvl w:val="0"/>
        <w:rPr>
          <w:sz w:val="24"/>
          <w:szCs w:val="24"/>
          <w:lang w:val="hr-HR"/>
        </w:rPr>
      </w:pPr>
    </w:p>
    <w:p w:rsidRDefault="0057481D" w:rsidP="002D3558" w:rsidR="002D355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01</w:t>
      </w:r>
      <w:r w:rsidR="002D3558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lipnja 2017</w:t>
      </w:r>
      <w:r w:rsidR="002D3558">
        <w:rPr>
          <w:sz w:val="24"/>
          <w:szCs w:val="24"/>
          <w:lang w:val="hr-HR"/>
        </w:rPr>
        <w:t>. godine</w:t>
      </w:r>
    </w:p>
    <w:p w:rsidRDefault="002D3558" w:rsidP="002D3558" w:rsidR="002D3558">
      <w:pPr>
        <w:jc w:val="center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2D3558" w:rsidP="002D3558" w:rsidR="002D3558">
      <w:pPr>
        <w:jc w:val="center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2D3558" w:rsidP="002D3558" w:rsidR="002D355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</w:p>
    <w:p w:rsidRDefault="002D3558" w:rsidP="002D3558" w:rsidR="002D355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D3558" w:rsidP="002D3558" w:rsidR="002D355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2D3558" w:rsidP="002D3558" w:rsidR="002D3558">
      <w:pPr>
        <w:rPr>
          <w:sz w:val="24"/>
          <w:szCs w:val="24"/>
        </w:rPr>
      </w:pPr>
    </w:p>
    <w:p w:rsidRDefault="002D3558" w:rsidP="002D3558" w:rsidR="002D3558">
      <w:pPr>
        <w:rPr>
          <w:sz w:val="24"/>
          <w:szCs w:val="24"/>
        </w:rPr>
      </w:pPr>
    </w:p>
    <w:p w:rsidRDefault="002D3558" w:rsidP="002D3558" w:rsidR="002D3558">
      <w:pPr>
        <w:rPr>
          <w:sz w:val="24"/>
          <w:szCs w:val="24"/>
        </w:rPr>
      </w:pPr>
    </w:p>
    <w:p w:rsidRDefault="00066EE5" w:rsidR="00066EE5"/>
    <w:sectPr w:rsidSect="007B484E" w:rsidR="00066EE5">
      <w:headerReference w:type="default" r:id="rId9"/>
      <w:headerReference w:type="firs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81D" w:rsidP="0057481D" w:rsidR="0057481D">
      <w:r>
        <w:separator/>
      </w:r>
    </w:p>
  </w:endnote>
  <w:endnote w:id="0" w:type="continuationSeparator">
    <w:p w:rsidRDefault="0057481D" w:rsidP="0057481D" w:rsidR="00574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81D" w:rsidP="0057481D" w:rsidR="0057481D">
      <w:r>
        <w:separator/>
      </w:r>
    </w:p>
  </w:footnote>
  <w:footnote w:id="0" w:type="continuationSeparator">
    <w:p w:rsidRDefault="0057481D" w:rsidP="0057481D" w:rsidR="00574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81D" w:rsidP="0057481D" w:rsidR="0057481D">
    <w:pPr>
      <w:pStyle w:val="Zaglavlje"/>
      <w:jc w:val="center"/>
      <w:rPr>
        <w:lang w:val="hr-HR"/>
      </w:rPr>
    </w:pPr>
    <w:r>
      <w:rPr>
        <w:lang w:val="hr-HR"/>
      </w:rPr>
      <w:t>2</w:t>
    </w:r>
  </w:p>
  <w:p w:rsidRDefault="0057481D" w:rsidP="0057481D" w:rsidR="0057481D" w:rsidRPr="0057481D">
    <w:pPr>
      <w:pStyle w:val="Zaglavlje"/>
      <w:jc w:val="right"/>
      <w:rPr>
        <w:lang w:val="hr-HR"/>
      </w:rPr>
    </w:pPr>
    <w:r>
      <w:rPr>
        <w:lang w:val="hr-HR"/>
      </w:rPr>
      <w:t>Poslovni broj: 4 St-195/17-15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81D" w:rsidR="0057481D">
    <w:pPr>
      <w:pStyle w:val="Zaglavlje"/>
      <w:jc w:val="center"/>
    </w:pPr>
  </w:p>
  <w:p w:rsidRDefault="0057481D" w:rsidR="0057481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3558"/>
    <w:rsid w:val="00066EE5"/>
    <w:rsid w:val="002D3558"/>
    <w:rsid w:val="0057481D"/>
    <w:rsid w:val="007B484E"/>
    <w:rsid w:val="0094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355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3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558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748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81D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748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481D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5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71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71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71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71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355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3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558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748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81D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748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481D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5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71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71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7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7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14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KROVNA UDRUGA ROMA MEĐIMURJA</izvorni_sadrzaj>
    <derivirana_varijabla naziv="DomainObject.Predmet.ProtustrankaFormated_1">  KROVNA UDRUGA ROMA MEĐIMURJA</derivirana_varijabla>
  </DomainObject.Predmet.ProtustrankaFormated>
  <DomainObject.Predmet.ProtustrankaFormatedOIB>
    <izvorni_sadrzaj>  KROVNA UDRUGA ROMA MEĐIMURJA, OIB 99723163135</izvorni_sadrzaj>
    <derivirana_varijabla naziv="DomainObject.Predmet.ProtustrankaFormatedOIB_1">  KROVNA UDRUGA ROMA MEĐIMURJA, OIB 99723163135</derivirana_varijabla>
  </DomainObject.Predmet.ProtustrankaFormatedOIB>
  <DomainObject.Predmet.ProtustrankaFormatedWithAdress>
    <izvorni_sadrzaj> KROVNA UDRUGA ROMA MEĐIMURJA, Lončarevo naselje 14, 40317 Podturen</izvorni_sadrzaj>
    <derivirana_varijabla naziv="DomainObject.Predmet.ProtustrankaFormatedWithAdress_1"> KROVNA UDRUGA ROMA MEĐIMURJA, Lončarevo naselje 14, 40317 Podturen</derivirana_varijabla>
  </DomainObject.Predmet.ProtustrankaFormatedWithAdress>
  <DomainObject.Predmet.ProtustrankaFormatedWithAdressOIB>
    <izvorni_sadrzaj> KROVNA UDRUGA ROMA MEĐIMURJA, OIB 99723163135, Lončarevo naselje 14, 40317 Podturen</izvorni_sadrzaj>
    <derivirana_varijabla naziv="DomainObject.Predmet.ProtustrankaFormatedWithAdressOIB_1"> KROVNA UDRUGA ROMA MEĐIMURJA, OIB 99723163135, Lončarevo naselje 14, 40317 Podturen</derivirana_varijabla>
  </DomainObject.Predmet.ProtustrankaFormatedWithAdressOIB>
  <DomainObject.Predmet.ProtustrankaWithAdress>
    <izvorni_sadrzaj>KROVNA UDRUGA ROMA MEĐIMURJA Lončarevo naselje 14, 40317 Podturen</izvorni_sadrzaj>
    <derivirana_varijabla naziv="DomainObject.Predmet.ProtustrankaWithAdress_1">KROVNA UDRUGA ROMA MEĐIMURJA Lončarevo naselje 14, 40317 Podturen</derivirana_varijabla>
  </DomainObject.Predmet.ProtustrankaWithAdress>
  <DomainObject.Predmet.ProtustrankaWithAdressOIB>
    <izvorni_sadrzaj>KROVNA UDRUGA ROMA MEĐIMURJA, OIB 99723163135, Lončarevo naselje 14, 40317 Podturen</izvorni_sadrzaj>
    <derivirana_varijabla naziv="DomainObject.Predmet.ProtustrankaWithAdressOIB_1">KROVNA UDRUGA ROMA MEĐIMURJA, OIB 99723163135, Lončarevo naselje 14, 40317 Podturen</derivirana_varijabla>
  </DomainObject.Predmet.ProtustrankaWithAdressOIB>
  <DomainObject.Predmet.ProtustrankaNazivFormated>
    <izvorni_sadrzaj>KROVNA UDRUGA ROMA MEĐIMURJA</izvorni_sadrzaj>
    <derivirana_varijabla naziv="DomainObject.Predmet.ProtustrankaNazivFormated_1">KROVNA UDRUGA ROMA MEĐIMURJA</derivirana_varijabla>
  </DomainObject.Predmet.ProtustrankaNazivFormated>
  <DomainObject.Predmet.ProtustrankaNazivFormatedOIB>
    <izvorni_sadrzaj>KROVNA UDRUGA ROMA MEĐIMURJA, OIB 99723163135</izvorni_sadrzaj>
    <derivirana_varijabla naziv="DomainObject.Predmet.ProtustrankaNazivFormatedOIB_1">KROVNA UDRUGA ROMA MEĐIMURJA, OIB 99723163135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9092.76</izvorni_sadrzaj>
    <derivirana_varijabla naziv="DomainObject.Predmet.TrenutnaVrijednost_1">9092.76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KROVNA UDRUGA ROMA MEĐIMURJA</item>
    </izvorni_sadrzaj>
    <derivirana_varijabla naziv="DomainObject.Predmet.ProtuStrankaListFormated_1">
      <item>KROVNA UDRUGA ROMA MEĐIMURJA</item>
    </derivirana_varijabla>
  </DomainObject.Predmet.ProtuStrankaListFormated>
  <DomainObject.Predmet.ProtuStrankaListFormatedOIB>
    <izvorni_sadrzaj>
      <item>KROVNA UDRUGA ROMA MEĐIMURJA, OIB 99723163135</item>
    </izvorni_sadrzaj>
    <derivirana_varijabla naziv="DomainObject.Predmet.ProtuStrankaListFormatedOIB_1">
      <item>KROVNA UDRUGA ROMA MEĐIMURJA, OIB 99723163135</item>
    </derivirana_varijabla>
  </DomainObject.Predmet.ProtuStrankaListFormatedOIB>
  <DomainObject.Predmet.ProtuStrankaListFormatedWithAdress>
    <izvorni_sadrzaj>
      <item>KROVNA UDRUGA ROMA MEĐIMURJA, Lončarevo naselje 14, 40317 Podturen</item>
    </izvorni_sadrzaj>
    <derivirana_varijabla naziv="DomainObject.Predmet.ProtuStrankaListFormatedWithAdress_1">
      <item>KROVNA UDRUGA ROMA MEĐIMURJA, Lončarevo naselje 14, 40317 Podturen</item>
    </derivirana_varijabla>
  </DomainObject.Predmet.ProtuStrankaListFormatedWithAdress>
  <DomainObject.Predmet.ProtuStrankaListFormatedWithAdressOIB>
    <izvorni_sadrzaj>
      <item>KROVNA UDRUGA ROMA MEĐIMURJA, OIB 99723163135, Lončarevo naselje 14, 40317 Podturen</item>
    </izvorni_sadrzaj>
    <derivirana_varijabla naziv="DomainObject.Predmet.ProtuStrankaListFormatedWithAdressOIB_1">
      <item>KROVNA UDRUGA ROMA MEĐIMURJA, OIB 99723163135, Lončarevo naselje 14, 40317 Podturen</item>
    </derivirana_varijabla>
  </DomainObject.Predmet.ProtuStrankaListFormatedWithAdressOIB>
  <DomainObject.Predmet.ProtuStrankaListNazivFormated>
    <izvorni_sadrzaj>
      <item>KROVNA UDRUGA ROMA MEĐIMURJA</item>
    </izvorni_sadrzaj>
    <derivirana_varijabla naziv="DomainObject.Predmet.ProtuStrankaListNazivFormated_1">
      <item>KROVNA UDRUGA ROMA MEĐIMURJA</item>
    </derivirana_varijabla>
  </DomainObject.Predmet.ProtuStrankaListNazivFormated>
  <DomainObject.Predmet.ProtuStrankaListNazivFormatedOIB>
    <izvorni_sadrzaj>
      <item>KROVNA UDRUGA ROMA MEĐIMURJA, OIB 99723163135</item>
    </izvorni_sadrzaj>
    <derivirana_varijabla naziv="DomainObject.Predmet.ProtuStrankaListNazivFormatedOIB_1">
      <item>KROVNA UDRUGA ROMA MEĐIMURJA, OIB 99723163135</item>
    </derivirana_varijabla>
  </DomainObject.Predmet.ProtuStrankaListNazivFormatedOIB>
  <DomainObject.Predmet.OstaliListFormated>
    <izvorni_sadrzaj>
      <item>Krešimir Fučkar</item>
      <item>Josip Balog</item>
    </izvorni_sadrzaj>
    <derivirana_varijabla naziv="DomainObject.Predmet.OstaliListFormated_1">
      <item>Krešimir Fučkar</item>
      <item>Josip Balog</item>
    </derivirana_varijabla>
  </DomainObject.Predmet.OstaliListFormated>
  <DomainObject.Predmet.OstaliListFormatedOIB>
    <izvorni_sadrzaj>
      <item>Krešimir Fučkar, OIB 01195634741</item>
      <item>Josip Balog, OIB 58871967435</item>
    </izvorni_sadrzaj>
    <derivirana_varijabla naziv="DomainObject.Predmet.OstaliListFormatedOIB_1">
      <item>Krešimir Fučkar, OIB 01195634741</item>
      <item>Josip Balog, OIB 58871967435</item>
    </derivirana_varijabla>
  </DomainObject.Predmet.OstaliListFormatedOIB>
  <DomainObject.Predmet.OstaliListFormatedWithAdress>
    <izvorni_sadrzaj>
      <item>Krešimir Fučkar, Braće Radića 63, 33520 Sladojevci</item>
      <item>Josip Balog, Lončarevo Naselje 14, 40000 Podturen</item>
    </izvorni_sadrzaj>
    <derivirana_varijabla naziv="DomainObject.Predmet.OstaliListFormatedWithAdress_1">
      <item>Krešimir Fučkar, Braće Radića 63, 33520 Sladojevci</item>
      <item>Josip Balog, Lončarevo Naselje 14, 40000 Podturen</item>
    </derivirana_varijabla>
  </DomainObject.Predmet.OstaliListFormatedWithAdress>
  <DomainObject.Predmet.OstaliListFormatedWithAdressOIB>
    <izvorni_sadrzaj>
      <item>Krešimir Fučkar, OIB 01195634741, Braće Radića 63, 33520 Sladojevci</item>
      <item>Josip Balog, OIB 58871967435, Lončarevo Naselje 14, 40000 Podturen</item>
    </izvorni_sadrzaj>
    <derivirana_varijabla naziv="DomainObject.Predmet.OstaliListFormatedWithAdressOIB_1">
      <item>Krešimir Fučkar, OIB 01195634741, Braće Radića 63, 33520 Sladojevci</item>
      <item>Josip Balog, OIB 58871967435, Lončarevo Naselje 14, 40000 Podturen</item>
    </derivirana_varijabla>
  </DomainObject.Predmet.OstaliListFormatedWithAdressOIB>
  <DomainObject.Predmet.OstaliListNazivFormated>
    <izvorni_sadrzaj>
      <item>Krešimir Fučkar</item>
      <item>Josip Balog</item>
    </izvorni_sadrzaj>
    <derivirana_varijabla naziv="DomainObject.Predmet.OstaliListNazivFormated_1">
      <item>Krešimir Fučkar</item>
      <item>Josip Balog</item>
    </derivirana_varijabla>
  </DomainObject.Predmet.OstaliListNazivFormated>
  <DomainObject.Predmet.OstaliListNazivFormatedOIB>
    <izvorni_sadrzaj>
      <item>Krešimir Fučkar, OIB 01195634741</item>
      <item>Josip Balog, OIB 58871967435</item>
    </izvorni_sadrzaj>
    <derivirana_varijabla naziv="DomainObject.Predmet.OstaliListNazivFormatedOIB_1">
      <item>Krešimir Fučkar, OIB 01195634741</item>
      <item>Josip Balog, OIB 58871967435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KROVNA UDRUGA ROMA MEĐIMURJA</izvorni_sadrzaj>
    <derivirana_varijabla naziv="DomainObject.Predmet.ProtustrankaIDrugi_1">KROVNA UDRUGA ROMA MEĐIMURJA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KROVNA UDRUGA ROMA MEĐIMURJA, OIB 99723163135, Lončarevo naselje 14, 40317 Podturen</izvorni_sadrzaj>
    <derivirana_varijabla naziv="DomainObject.Predmet.ProtustrankaIDrugiAdressOIB_1">KROVNA UDRUGA ROMA MEĐIMURJA, OIB 99723163135, Lončarevo naselje 14,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KROVNA UDRUGA ROMA MEĐIMURJA</item>
      <item>Krešimir Fučkar</item>
      <item>Josip Balog</item>
    </izvorni_sadrzaj>
    <derivirana_varijabla naziv="DomainObject.Predmet.SudioniciListNaziv_1">
      <item>Financijska agencija</item>
      <item>KROVNA UDRUGA ROMA MEĐIMURJA</item>
      <item>Krešimir Fučkar</item>
      <item>Josip Balog</item>
    </derivirana_varijabla>
  </DomainObject.Predmet.SudioniciListNaziv>
  <DomainObject.Predmet.SudioniciListAdressOIB>
    <izvorni_sadrzaj>
      <item>Financijska agencija, OIB 85821130368, Ulica grada Vukovara 70,10000 Zagreb</item>
      <item>KROVNA UDRUGA ROMA MEĐIMURJA, OIB 99723163135, Lončarevo naselje 14,40317 Podturen</item>
      <item>Krešimir Fučkar, OIB 01195634741, Braće Radića 63,33520 Sladojevci</item>
      <item>Josip Balog, OIB 58871967435, Lončarevo Naselje 14,40000 Podturen</item>
    </izvorni_sadrzaj>
    <derivirana_varijabla naziv="DomainObject.Predmet.SudioniciListAdressOIB_1">
      <item>Financijska agencija, OIB 85821130368, Ulica grada Vukovara 70,10000 Zagreb</item>
      <item>KROVNA UDRUGA ROMA MEĐIMURJA, OIB 99723163135, Lončarevo naselje 14,40317 Podturen</item>
      <item>Krešimir Fučkar, OIB 01195634741, Braće Radića 63,33520 Sladojevci</item>
      <item>Josip Balog, OIB 58871967435, Lončarevo Naselje 14,40000 Podturen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99723163135</item>
      <item>, OIB 01195634741</item>
      <item>, OIB 58871967435</item>
    </izvorni_sadrzaj>
    <derivirana_varijabla naziv="DomainObject.Predmet.SudioniciListNazivOIB_1">
      <item>, OIB 85821130368</item>
      <item>, OIB 99723163135</item>
      <item>, OIB 01195634741</item>
      <item>, OIB 58871967435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2489</properties:Characters>
  <properties:Lines>77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2017-06-01T11:42:00Z</dcterms:created>
  <dc:creator>Katarina Breški</dc:creator>
  <cp:lastModifiedBy>Katarina Breški</cp:lastModifiedBy>
  <cp:lastPrinted>2017-06-01T11:49:00Z</cp:lastPrinted>
  <dcterms:modified xmlns:xsi="http://www.w3.org/2001/XMLSchema-instance" xsi:type="dcterms:W3CDTF">2017-06-01T11:50:00Z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