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339f" w14:paraId="a6a339f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4A1CB0">
        <w:t>VATERPOLSKI KLUB ˝POŠK˝, Poljudski put</w:t>
      </w:r>
      <w:r w:rsidR="00A70506">
        <w:t xml:space="preserve"> 0bb</w:t>
      </w:r>
      <w:r w:rsidR="004A1CB0">
        <w:t>, Split, OIB: 56840271701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4A1CB0">
        <w:t>VATERPOLSKI KLUB ˝POŠK˝, Poljudski put</w:t>
      </w:r>
      <w:r w:rsidR="00A70506">
        <w:t xml:space="preserve"> 0bb</w:t>
      </w:r>
      <w:r w:rsidR="004A1CB0">
        <w:t>, Split, OIB: 56840271701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681D22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F768DE"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4A1CB0">
        <w:t>VATERPOLSKI KLUB ˝POŠK˝, Poljudski put</w:t>
      </w:r>
      <w:r w:rsidR="00A70506">
        <w:t xml:space="preserve"> 0bb</w:t>
      </w:r>
      <w:r w:rsidR="004A1CB0">
        <w:t>, Split, OIB: 56840271701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C353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4A1CB0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4A1CB0">
        <w:t>VATERPOLSKI KLUB ˝POŠK˝, Poljudski put</w:t>
      </w:r>
      <w:r w:rsidR="00A70506">
        <w:t xml:space="preserve"> 0bb</w:t>
      </w:r>
      <w:r w:rsidR="004A1CB0">
        <w:t>, Split, OIB: 56840271701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4A1CB0">
        <w:rPr>
          <w:lang w:val="hr-HR"/>
        </w:rPr>
        <w:t>3466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4A1CB0">
        <w:rPr>
          <w:lang w:val="hr-HR"/>
        </w:rPr>
        <w:t>2.589.178,06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="00F768DE">
        <w:rPr>
          <w:lang w:val="hr-HR"/>
        </w:rPr>
        <w:t xml:space="preserve">podnesenog zahtjeva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4A1CB0">
        <w:rPr>
          <w:lang w:val="hr-HR"/>
        </w:rPr>
        <w:t>10.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F768DE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F768DE">
        <w:rPr>
          <w:lang w:val="hr-HR"/>
        </w:rPr>
        <w:t>,</w:t>
      </w:r>
      <w:r w:rsidRPr="009E0E12">
        <w:rPr>
          <w:lang w:val="hr-HR"/>
        </w:rPr>
        <w:t xml:space="preserve"> oglasom su osobe ovlaštene za zastupanje dužnika pozvane </w:t>
      </w:r>
      <w:r w:rsidRPr="009E0E12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registar</w:t>
      </w:r>
      <w:r w:rsidR="004A1CB0">
        <w:rPr>
          <w:lang w:val="hr-HR"/>
        </w:rPr>
        <w:t xml:space="preserve"> udruga</w:t>
      </w:r>
      <w:r w:rsidR="00F768DE">
        <w:rPr>
          <w:lang w:val="hr-HR"/>
        </w:rPr>
        <w:t xml:space="preserve"> </w:t>
      </w:r>
      <w:r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FE8" w:rsidP="003734BE" w:rsidR="00025FE8">
      <w:r>
        <w:separator/>
      </w:r>
    </w:p>
  </w:endnote>
  <w:endnote w:id="0" w:type="continuationSeparator">
    <w:p w:rsidRDefault="00025FE8" w:rsidP="003734BE" w:rsidR="00025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FE8" w:rsidP="003734BE" w:rsidR="00025FE8">
      <w:r>
        <w:separator/>
      </w:r>
    </w:p>
  </w:footnote>
  <w:footnote w:id="0" w:type="continuationSeparator">
    <w:p w:rsidRDefault="00025FE8" w:rsidP="003734BE" w:rsidR="00025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4A1CB0">
      <w:t>821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4A1CB0">
      <w:t>821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5FE8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12975"/>
    <w:rsid w:val="00133015"/>
    <w:rsid w:val="00156466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8224A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1CB0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22E13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81D22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27D7C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70506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3537A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3466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68DE"/>
    <w:rsid w:val="00F85A66"/>
    <w:rsid w:val="00F97EEB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"POŠK" SPLIT</izvorni_sadrzaj>
    <derivirana_varijabla naziv="DomainObject.Predmet.ProtustrankaFormated_1">  VATERPOLSKI KLUB "POŠK" SPLIT</derivirana_varijabla>
  </DomainObject.Predmet.ProtustrankaFormated>
  <DomainObject.Predmet.ProtustrankaFormatedOIB>
    <izvorni_sadrzaj>  VATERPOLSKI KLUB "POŠK" SPLIT, OIB 56840271701</izvorni_sadrzaj>
    <derivirana_varijabla naziv="DomainObject.Predmet.ProtustrankaFormatedOIB_1">  VATERPOLSKI KLUB "POŠK" SPLIT, OIB 56840271701</derivirana_varijabla>
  </DomainObject.Predmet.ProtustrankaFormatedOIB>
  <DomainObject.Predmet.ProtustrankaFormatedWithAdress>
    <izvorni_sadrzaj> VATERPOLSKI KLUB "POŠK" SPLIT, Poljudski put 0bb, 21000 Split</izvorni_sadrzaj>
    <derivirana_varijabla naziv="DomainObject.Predmet.ProtustrankaFormatedWithAdress_1"> VATERPOLSKI KLUB "POŠK" SPLIT, Poljudski put 0bb, 21000 Split</derivirana_varijabla>
  </DomainObject.Predmet.ProtustrankaFormatedWithAdress>
  <DomainObject.Predmet.ProtustrankaFormatedWithAdressOIB>
    <izvorni_sadrzaj> VATERPOLSKI KLUB "POŠK" SPLIT, OIB 56840271701, Poljudski put 0bb, 21000 Split</izvorni_sadrzaj>
    <derivirana_varijabla naziv="DomainObject.Predmet.ProtustrankaFormatedWithAdressOIB_1"> VATERPOLSKI KLUB "POŠK" SPLIT, OIB 56840271701, Poljudski put 0bb, 21000 Split</derivirana_varijabla>
  </DomainObject.Predmet.ProtustrankaFormatedWithAdressOIB>
  <DomainObject.Predmet.ProtustrankaWithAdress>
    <izvorni_sadrzaj>VATERPOLSKI KLUB "POŠK" SPLIT Poljudski put 0bb, 21000 Split</izvorni_sadrzaj>
    <derivirana_varijabla naziv="DomainObject.Predmet.ProtustrankaWithAdress_1">VATERPOLSKI KLUB "POŠK" SPLIT Poljudski put 0bb, 21000 Split</derivirana_varijabla>
  </DomainObject.Predmet.ProtustrankaWithAdress>
  <DomainObject.Predmet.ProtustrankaWithAdressOIB>
    <izvorni_sadrzaj>VATERPOLSKI KLUB "POŠK" SPLIT, OIB 56840271701, Poljudski put 0bb, 21000 Split</izvorni_sadrzaj>
    <derivirana_varijabla naziv="DomainObject.Predmet.ProtustrankaWithAdressOIB_1">VATERPOLSKI KLUB "POŠK" SPLIT, OIB 56840271701, Poljudski put 0bb, 21000 Split</derivirana_varijabla>
  </DomainObject.Predmet.ProtustrankaWithAdressOIB>
  <DomainObject.Predmet.ProtustrankaNazivFormated>
    <izvorni_sadrzaj>VATERPOLSKI KLUB "POŠK" SPLIT</izvorni_sadrzaj>
    <derivirana_varijabla naziv="DomainObject.Predmet.ProtustrankaNazivFormated_1">VATERPOLSKI KLUB "POŠK" SPLIT</derivirana_varijabla>
  </DomainObject.Predmet.ProtustrankaNazivFormated>
  <DomainObject.Predmet.ProtustrankaNazivFormatedOIB>
    <izvorni_sadrzaj>VATERPOLSKI KLUB "POŠK" SPLIT, OIB 56840271701</izvorni_sadrzaj>
    <derivirana_varijabla naziv="DomainObject.Predmet.ProtustrankaNazivFormatedOIB_1">VATERPOLSKI KLUB "POŠK" SPLIT, OIB 56840271701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2589178.06</izvorni_sadrzaj>
    <derivirana_varijabla naziv="DomainObject.Predmet.TrenutnaVrijednost_1">2589178.06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VATERPOLSKI KLUB "POŠK" SPLIT</item>
    </izvorni_sadrzaj>
    <derivirana_varijabla naziv="DomainObject.Predmet.ProtuStrankaListFormated_1">
      <item>VATERPOLSKI KLUB "POŠK" SPLIT</item>
    </derivirana_varijabla>
  </DomainObject.Predmet.ProtuStrankaListFormated>
  <DomainObject.Predmet.ProtuStrankaListFormatedOIB>
    <izvorni_sadrzaj>
      <item>VATERPOLSKI KLUB "POŠK" SPLIT, OIB 56840271701</item>
    </izvorni_sadrzaj>
    <derivirana_varijabla naziv="DomainObject.Predmet.ProtuStrankaListFormatedOIB_1">
      <item>VATERPOLSKI KLUB "POŠK" SPLIT, OIB 56840271701</item>
    </derivirana_varijabla>
  </DomainObject.Predmet.ProtuStrankaListFormatedOIB>
  <DomainObject.Predmet.ProtuStrankaListFormatedWithAdress>
    <izvorni_sadrzaj>
      <item>VATERPOLSKI KLUB "POŠK" SPLIT, Poljudski put 0bb, 21000 Split</item>
    </izvorni_sadrzaj>
    <derivirana_varijabla naziv="DomainObject.Predmet.ProtuStrankaListFormatedWithAdress_1">
      <item>VATERPOLSKI KLUB "POŠK" SPLIT, Poljudski put 0bb, 21000 Split</item>
    </derivirana_varijabla>
  </DomainObject.Predmet.ProtuStrankaListFormatedWithAdress>
  <DomainObject.Predmet.ProtuStrankaListFormatedWithAdressOIB>
    <izvorni_sadrzaj>
      <item>VATERPOLSKI KLUB "POŠK" SPLIT, OIB 56840271701, Poljudski put 0bb, 21000 Split</item>
    </izvorni_sadrzaj>
    <derivirana_varijabla naziv="DomainObject.Predmet.ProtuStrankaListFormatedWithAdressOIB_1">
      <item>VATERPOLSKI KLUB "POŠK" SPLIT, OIB 56840271701, Poljudski put 0bb, 21000 Split</item>
    </derivirana_varijabla>
  </DomainObject.Predmet.ProtuStrankaListFormatedWithAdressOIB>
  <DomainObject.Predmet.ProtuStrankaListNazivFormated>
    <izvorni_sadrzaj>
      <item>VATERPOLSKI KLUB "POŠK" SPLIT</item>
    </izvorni_sadrzaj>
    <derivirana_varijabla naziv="DomainObject.Predmet.ProtuStrankaListNazivFormated_1">
      <item>VATERPOLSKI KLUB "POŠK" SPLIT</item>
    </derivirana_varijabla>
  </DomainObject.Predmet.ProtuStrankaListNazivFormated>
  <DomainObject.Predmet.ProtuStrankaListNazivFormatedOIB>
    <izvorni_sadrzaj>
      <item>VATERPOLSKI KLUB "POŠK" SPLIT, OIB 56840271701</item>
    </izvorni_sadrzaj>
    <derivirana_varijabla naziv="DomainObject.Predmet.ProtuStrankaListNazivFormatedOIB_1">
      <item>VATERPOLSKI KLUB "POŠK" SPLIT, OIB 56840271701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VATERPOLSKI KLUB "POŠK" SPLIT</izvorni_sadrzaj>
    <derivirana_varijabla naziv="DomainObject.Predmet.ProtustrankaIDrugi_1">VATERPOLSKI KLUB "POŠK"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VATERPOLSKI KLUB "POŠK" SPLIT, OIB 56840271701, Poljudski put 0bb, 21000 Split</izvorni_sadrzaj>
    <derivirana_varijabla naziv="DomainObject.Predmet.ProtustrankaIDrugiAdressOIB_1">VATERPOLSKI KLUB "POŠK" SPLIT, OIB 56840271701, Poljudski put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"POŠK" SPLIT</item>
      <item>FINANCIJSKA AGENCIJA, RC SPLIT</item>
    </izvorni_sadrzaj>
    <derivirana_varijabla naziv="DomainObject.Predmet.SudioniciListNaziv_1">
      <item>VATERPOLSKI KLUB "POŠK" SPLIT</item>
      <item>FINANCIJSKA AGENCIJA, RC SPLIT</item>
    </derivirana_varijabla>
  </DomainObject.Predmet.SudioniciListNaziv>
  <DomainObject.Predmet.SudioniciListAdressOIB>
    <izvorni_sadrzaj>
      <item>VATERPOLSKI KLUB "POŠK" SPLIT, OIB 56840271701, Poljudski put 0bb,21000 Split</item>
      <item>FINANCIJSKA AGENCIJA, RC SPLIT, OIB 85821130368, Mažuranićevo šetalište 24 b,21000 Split</item>
    </izvorni_sadrzaj>
    <derivirana_varijabla naziv="DomainObject.Predmet.SudioniciListAdressOIB_1">
      <item>VATERPOLSKI KLUB "POŠK" SPLIT, OIB 56840271701, Poljudski put 0bb,21000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56840271701</item>
      <item>, OIB 85821130368</item>
    </izvorni_sadrzaj>
    <derivirana_varijabla naziv="DomainObject.Predmet.SudioniciListNazivOIB_1">
      <item>, OIB 56840271701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9B9CB-A72A-4FFA-BC70-548C7365C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743</properties:Words>
  <properties:Characters>4013</properties:Characters>
  <properties:Lines>83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2016-05-02T11:29:00Z</cp:lastPrinted>
  <dcterms:modified xmlns:xsi="http://www.w3.org/2001/XMLSchema-instance" xsi:type="dcterms:W3CDTF">2016-05-02T11:47:00Z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