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cb2b" w14:paraId="9c9cb2b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6F1393">
        <w:t>306</w:t>
      </w:r>
      <w:r w:rsidR="00EF0065">
        <w:t>/17-</w:t>
      </w:r>
      <w:r w:rsidR="006A03EC">
        <w:t>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6F1393">
        <w:t xml:space="preserve">TERRA DIESEL društvo s ograničenom odgovornošću za usluge i trgovinu Zagreb, </w:t>
      </w:r>
      <w:proofErr w:type="spellStart"/>
      <w:r w:rsidR="006F1393">
        <w:t>Hladnička</w:t>
      </w:r>
      <w:proofErr w:type="spellEnd"/>
      <w:r w:rsidR="006F1393">
        <w:t xml:space="preserve"> ulica 17, OIB 96270938780, MBS 080648620, </w:t>
      </w:r>
      <w:r w:rsidR="00F271D6">
        <w:t>dan</w:t>
      </w:r>
      <w:r w:rsidR="008654B8">
        <w:t xml:space="preserve">a </w:t>
      </w:r>
      <w:r w:rsidR="007760D1">
        <w:t>6. lipnja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6F1393">
        <w:t xml:space="preserve">TERRA DIESEL društvo s ograničenom odgovornošću za usluge i trgovinu Zagreb, </w:t>
      </w:r>
      <w:proofErr w:type="spellStart"/>
      <w:r w:rsidR="006F1393">
        <w:t>Hladnička</w:t>
      </w:r>
      <w:proofErr w:type="spellEnd"/>
      <w:r w:rsidR="006F1393">
        <w:t xml:space="preserve"> ulica 17, OIB 96270938780, MBS 080648620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7760D1">
        <w:t xml:space="preserve">Siniša </w:t>
      </w:r>
      <w:proofErr w:type="spellStart"/>
      <w:r w:rsidR="007760D1">
        <w:t>Rajnović</w:t>
      </w:r>
      <w:proofErr w:type="spellEnd"/>
      <w:r w:rsidR="007760D1">
        <w:t xml:space="preserve"> iz </w:t>
      </w:r>
      <w:proofErr w:type="spellStart"/>
      <w:r w:rsidR="007760D1">
        <w:t>Milanovca</w:t>
      </w:r>
      <w:proofErr w:type="spellEnd"/>
      <w:r w:rsidR="007760D1">
        <w:t>, Sv. Trojstva 87, OIB 86217384445.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6F1393">
        <w:t xml:space="preserve">TERRA DIESEL društvo s ograničenom odgovornošću za usluge i trgovinu Zagreb, </w:t>
      </w:r>
      <w:proofErr w:type="spellStart"/>
      <w:r w:rsidR="006F1393">
        <w:t>Hladnička</w:t>
      </w:r>
      <w:proofErr w:type="spellEnd"/>
      <w:r w:rsidR="006F1393">
        <w:t xml:space="preserve"> ulica 17, OIB 96270938780, MBS 080648620</w:t>
      </w:r>
      <w:r w:rsidR="00A92AC2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6F1393">
        <w:t>21</w:t>
      </w:r>
      <w:r w:rsidR="00A81488">
        <w:t>.</w:t>
      </w:r>
      <w:r w:rsidR="00F271D6">
        <w:t xml:space="preserve"> studenoga 2016.</w:t>
      </w:r>
      <w:r>
        <w:t xml:space="preserve"> zahtjev za provedbu skraćenog stečajnog postupka nad dužnikom </w:t>
      </w:r>
      <w:r w:rsidR="006F1393">
        <w:t xml:space="preserve">TERRA DIESEL d.o.o. sa sjedištem u </w:t>
      </w:r>
      <w:proofErr w:type="spellStart"/>
      <w:r w:rsidR="006F1393">
        <w:t>Hladnička</w:t>
      </w:r>
      <w:proofErr w:type="spellEnd"/>
      <w:r w:rsidR="006F1393">
        <w:t xml:space="preserve"> ulica 17, Zagreb.   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BF4597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1F74DF">
        <w:t>20</w:t>
      </w:r>
      <w:r w:rsidR="005C26E4">
        <w:t>.</w:t>
      </w:r>
      <w:r w:rsidR="00DC2DE1">
        <w:t xml:space="preserve"> veljače </w:t>
      </w:r>
      <w:r w:rsidR="00F47516">
        <w:t>2017</w:t>
      </w:r>
      <w:r w:rsidR="00332709">
        <w:t>.  godine objavio oglas na mrežnoj stranici e-Oglasna ploča sudova pod poslovnim brojem St-</w:t>
      </w:r>
      <w:r w:rsidR="001F74DF">
        <w:t>306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760D1">
        <w:t xml:space="preserve">6. lipnja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CA3" w:rsidP="00C02BFE" w:rsidR="00110CA3">
      <w:r>
        <w:separator/>
      </w:r>
    </w:p>
  </w:endnote>
  <w:endnote w:id="0" w:type="continuationSeparator">
    <w:p w:rsidRDefault="00110CA3" w:rsidP="00C02BFE" w:rsidR="00110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CA3" w:rsidP="00C02BFE" w:rsidR="00110CA3">
      <w:r>
        <w:separator/>
      </w:r>
    </w:p>
  </w:footnote>
  <w:footnote w:id="0" w:type="continuationSeparator">
    <w:p w:rsidRDefault="00110CA3" w:rsidP="00C02BFE" w:rsidR="00110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1F74DF">
      <w:t>306</w:t>
    </w:r>
    <w:r w:rsidR="005C26E4">
      <w:t>/17-</w:t>
    </w:r>
    <w:r w:rsidR="006A03EC">
      <w:t>6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10CA3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377C0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02D97"/>
    <w:rsid w:val="005171C2"/>
    <w:rsid w:val="00526381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A03EC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760D1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C5A1F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4597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878D4"/>
    <w:rsid w:val="00C957C6"/>
    <w:rsid w:val="00CC340C"/>
    <w:rsid w:val="00CD0B45"/>
    <w:rsid w:val="00CD0E18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2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TERRA DIESEL d.o.o.</izvorni_sadrzaj>
    <derivirana_varijabla naziv="DomainObject.Predmet.ProtustrankaFormated_1">  TERRA DIESEL d.o.o.</derivirana_varijabla>
  </DomainObject.Predmet.ProtustrankaFormated>
  <DomainObject.Predmet.ProtustrankaFormatedOIB>
    <izvorni_sadrzaj>  TERRA DIESEL d.o.o., OIB 96270938780</izvorni_sadrzaj>
    <derivirana_varijabla naziv="DomainObject.Predmet.ProtustrankaFormatedOIB_1">  TERRA DIESEL d.o.o., OIB 96270938780</derivirana_varijabla>
  </DomainObject.Predmet.ProtustrankaFormatedOIB>
  <DomainObject.Predmet.ProtustrankaFormatedWithAdress>
    <izvorni_sadrzaj> TERRA DIESEL d.o.o., Hladnička ulica 17, 10000 Zagreb</izvorni_sadrzaj>
    <derivirana_varijabla naziv="DomainObject.Predmet.ProtustrankaFormatedWithAdress_1"> TERRA DIESEL d.o.o., Hladnička ulica 17, 10000 Zagreb</derivirana_varijabla>
  </DomainObject.Predmet.ProtustrankaFormatedWithAdress>
  <DomainObject.Predmet.ProtustrankaFormatedWithAdressOIB>
    <izvorni_sadrzaj> TERRA DIESEL d.o.o., OIB 96270938780, Hladnička ulica 17, 10000 Zagreb</izvorni_sadrzaj>
    <derivirana_varijabla naziv="DomainObject.Predmet.ProtustrankaFormatedWithAdressOIB_1"> TERRA DIESEL d.o.o., OIB 96270938780, Hladnička ulica 17, 10000 Zagreb</derivirana_varijabla>
  </DomainObject.Predmet.ProtustrankaFormatedWithAdressOIB>
  <DomainObject.Predmet.ProtustrankaWithAdress>
    <izvorni_sadrzaj>TERRA DIESEL d.o.o. Hladnička ulica 17, 10000 Zagreb</izvorni_sadrzaj>
    <derivirana_varijabla naziv="DomainObject.Predmet.ProtustrankaWithAdress_1">TERRA DIESEL d.o.o. Hladnička ulica 17, 10000 Zagreb</derivirana_varijabla>
  </DomainObject.Predmet.ProtustrankaWithAdress>
  <DomainObject.Predmet.ProtustrankaWithAdressOIB>
    <izvorni_sadrzaj>TERRA DIESEL d.o.o., OIB 96270938780, Hladnička ulica 17, 10000 Zagreb</izvorni_sadrzaj>
    <derivirana_varijabla naziv="DomainObject.Predmet.ProtustrankaWithAdressOIB_1">TERRA DIESEL d.o.o., OIB 96270938780, Hladnička ulica 17, 10000 Zagreb</derivirana_varijabla>
  </DomainObject.Predmet.ProtustrankaWithAdressOIB>
  <DomainObject.Predmet.ProtustrankaNazivFormated>
    <izvorni_sadrzaj>TERRA DIESEL d.o.o.</izvorni_sadrzaj>
    <derivirana_varijabla naziv="DomainObject.Predmet.ProtustrankaNazivFormated_1">TERRA DIESEL d.o.o.</derivirana_varijabla>
  </DomainObject.Predmet.ProtustrankaNazivFormated>
  <DomainObject.Predmet.ProtustrankaNazivFormatedOIB>
    <izvorni_sadrzaj>TERRA DIESEL d.o.o., OIB 96270938780</izvorni_sadrzaj>
    <derivirana_varijabla naziv="DomainObject.Predmet.ProtustrankaNazivFormatedOIB_1">TERRA DIESEL d.o.o., OIB 96270938780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DIESEL d.o.o.</item>
    </izvorni_sadrzaj>
    <derivirana_varijabla naziv="DomainObject.Predmet.ProtuStrankaListFormated_1">
      <item>TERRA DIESEL d.o.o.</item>
    </derivirana_varijabla>
  </DomainObject.Predmet.ProtuStrankaListFormated>
  <DomainObject.Predmet.ProtuStrankaListFormatedOIB>
    <izvorni_sadrzaj>
      <item>TERRA DIESEL d.o.o., OIB 96270938780</item>
    </izvorni_sadrzaj>
    <derivirana_varijabla naziv="DomainObject.Predmet.ProtuStrankaListFormatedOIB_1">
      <item>TERRA DIESEL d.o.o., OIB 96270938780</item>
    </derivirana_varijabla>
  </DomainObject.Predmet.ProtuStrankaListFormatedOIB>
  <DomainObject.Predmet.ProtuStrankaListFormatedWithAdress>
    <izvorni_sadrzaj>
      <item>TERRA DIESEL d.o.o., Hladnička ulica 17, 10000 Zagreb</item>
    </izvorni_sadrzaj>
    <derivirana_varijabla naziv="DomainObject.Predmet.ProtuStrankaListFormatedWithAdress_1">
      <item>TERRA DIESEL d.o.o., Hladnička ulica 17, 10000 Zagreb</item>
    </derivirana_varijabla>
  </DomainObject.Predmet.ProtuStrankaListFormatedWithAdress>
  <DomainObject.Predmet.ProtuStrankaListFormatedWithAdressOIB>
    <izvorni_sadrzaj>
      <item>TERRA DIESEL d.o.o., OIB 96270938780, Hladnička ulica 17, 10000 Zagreb</item>
    </izvorni_sadrzaj>
    <derivirana_varijabla naziv="DomainObject.Predmet.ProtuStrankaListFormatedWithAdressOIB_1">
      <item>TERRA DIESEL d.o.o., OIB 96270938780, Hladnička ulica 17, 10000 Zagreb</item>
    </derivirana_varijabla>
  </DomainObject.Predmet.ProtuStrankaListFormatedWithAdressOIB>
  <DomainObject.Predmet.ProtuStrankaListNazivFormated>
    <izvorni_sadrzaj>
      <item>TERRA DIESEL d.o.o.</item>
    </izvorni_sadrzaj>
    <derivirana_varijabla naziv="DomainObject.Predmet.ProtuStrankaListNazivFormated_1">
      <item>TERRA DIESEL d.o.o.</item>
    </derivirana_varijabla>
  </DomainObject.Predmet.ProtuStrankaListNazivFormated>
  <DomainObject.Predmet.ProtuStrankaListNazivFormatedOIB>
    <izvorni_sadrzaj>
      <item>TERRA DIESEL d.o.o., OIB 96270938780</item>
    </izvorni_sadrzaj>
    <derivirana_varijabla naziv="DomainObject.Predmet.ProtuStrankaListNazivFormatedOIB_1">
      <item>TERRA DIESEL d.o.o., OIB 96270938780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DIESEL d.o.o.</izvorni_sadrzaj>
    <derivirana_varijabla naziv="DomainObject.Predmet.ProtustrankaIDrugi_1">TERRA DIESEL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DIESEL d.o.o., OIB 96270938780, Hladnička ulica 17, 10000 Zagreb</izvorni_sadrzaj>
    <derivirana_varijabla naziv="DomainObject.Predmet.ProtustrankaIDrugiAdressOIB_1">TERRA DIESEL d.o.o., OIB 96270938780, Hladnička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DIESEL d.o.o.</item>
      <item>FINA Regionalni centar Zagreb</item>
    </izvorni_sadrzaj>
    <derivirana_varijabla naziv="DomainObject.Predmet.SudioniciListNaziv_1">
      <item>TERRA DIESEL d.o.o.</item>
      <item>FINA Regionalni centar Zagreb</item>
    </derivirana_varijabla>
  </DomainObject.Predmet.SudioniciListNaziv>
  <DomainObject.Predmet.SudioniciListAdressOIB>
    <izvorni_sadrzaj>
      <item>TERRA DIESEL d.o.o., OIB 96270938780, Hladnička ulica 17,10000 Zagreb</item>
      <item>FINA Regionalni centar Zagreb, OIB 85821130368, Trg svibanjskih žrtava 1995. 1,10000 Zagreb</item>
    </izvorni_sadrzaj>
    <derivirana_varijabla naziv="DomainObject.Predmet.SudioniciListAdressOIB_1">
      <item>TERRA DIESEL d.o.o., OIB 96270938780, Hladnička ulica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96270938780</item>
      <item>, OIB 85821130368</item>
    </izvorni_sadrzaj>
    <derivirana_varijabla naziv="DomainObject.Predmet.SudioniciListNazivOIB_1">
      <item>, OIB 96270938780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3A36E-E660-410F-888F-0A9A25194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2404</properties:Characters>
  <properties:Lines>87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2017-04-20T12:45:00Z</dcterms:created>
  <dc:creator>Darija Miličević</dc:creator>
  <cp:lastModifiedBy>Darija Miličević</cp:lastModifiedBy>
  <cp:lastPrinted>2017-06-06T06:57:00Z</cp:lastPrinted>
  <dcterms:modified xmlns:xsi="http://www.w3.org/2001/XMLSchema-instance" xsi:type="dcterms:W3CDTF">2017-06-06T06:58:00Z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