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4972" w14:paraId="7ba4972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8501D3">
        <w:rPr>
          <w:sz w:val="22"/>
          <w:szCs w:val="22"/>
        </w:rPr>
        <w:t>119</w:t>
      </w:r>
      <w:r w:rsidR="00F205A6" w:rsidRPr="000175CB">
        <w:rPr>
          <w:sz w:val="22"/>
          <w:szCs w:val="22"/>
        </w:rPr>
        <w:t>/15-</w:t>
      </w:r>
      <w:r w:rsidR="008501D3">
        <w:rPr>
          <w:sz w:val="22"/>
          <w:szCs w:val="22"/>
        </w:rPr>
        <w:t>7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8501D3">
        <w:rPr>
          <w:sz w:val="22"/>
          <w:szCs w:val="22"/>
        </w:rPr>
        <w:t>CENTAR OBNOVLJIVE ENERGIJE d.o.o., Zadar, Jadranska cesta 60, OIB 02922252158,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3D27D1">
        <w:rPr>
          <w:sz w:val="22"/>
          <w:szCs w:val="22"/>
        </w:rPr>
        <w:t>1</w:t>
      </w:r>
      <w:r w:rsidR="004F4F07">
        <w:rPr>
          <w:sz w:val="22"/>
          <w:szCs w:val="22"/>
        </w:rPr>
        <w:t>7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8501D3">
        <w:rPr>
          <w:sz w:val="22"/>
          <w:szCs w:val="22"/>
        </w:rPr>
        <w:t>CENTAR OBNOVLJIVE ENERGIJE d.o.o., Zadar, Jadranska cesta 60, OIB 02922252158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8501D3">
        <w:rPr>
          <w:sz w:val="22"/>
          <w:szCs w:val="22"/>
        </w:rPr>
        <w:t>216.985,82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8501D3">
        <w:rPr>
          <w:sz w:val="22"/>
          <w:szCs w:val="22"/>
        </w:rPr>
        <w:t>ju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8501D3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ovlašten</w:t>
      </w:r>
      <w:r w:rsidR="008501D3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8501D3">
        <w:rPr>
          <w:sz w:val="22"/>
          <w:szCs w:val="22"/>
        </w:rPr>
        <w:t>Aleksander Jacek Oles, Crno, Crno 121/A i Krzysztof Jan Ignaczak, Poljska, Slupsk, Strzelinko 29/B</w:t>
      </w:r>
      <w:r w:rsidR="003D27D1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8501D3">
        <w:rPr>
          <w:sz w:val="22"/>
          <w:szCs w:val="22"/>
        </w:rPr>
        <w:t>u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8501D3">
        <w:rPr>
          <w:sz w:val="22"/>
          <w:szCs w:val="22"/>
        </w:rPr>
        <w:t>119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E1C" w:rsidP="00381900" w:rsidR="00B87E1C">
      <w:r>
        <w:separator/>
      </w:r>
    </w:p>
  </w:endnote>
  <w:endnote w:id="0" w:type="continuationSeparator">
    <w:p w:rsidRDefault="00B87E1C" w:rsidP="00381900" w:rsidR="00B87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E1C" w:rsidP="00381900" w:rsidR="00B87E1C">
      <w:r>
        <w:separator/>
      </w:r>
    </w:p>
  </w:footnote>
  <w:footnote w:id="0" w:type="continuationSeparator">
    <w:p w:rsidRDefault="00B87E1C" w:rsidP="00381900" w:rsidR="00B87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770CA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4F4F0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501D3"/>
    <w:rsid w:val="008C252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87E1C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0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0C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0C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0C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0C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0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0C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0C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0C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0C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OBNOVLJIVE ENERGIJE d.o.o. za klimatizaciju i solarnu energiju</izvorni_sadrzaj>
    <derivirana_varijabla naziv="DomainObject.Predmet.ProtustrankaFormated_1">  CENTAR OBNOVLJIVE ENERGIJE d.o.o. za klimatizaciju i solarnu energiju</derivirana_varijabla>
  </DomainObject.Predmet.ProtustrankaFormated>
  <DomainObject.Predmet.ProtustrankaFormatedOIB>
    <izvorni_sadrzaj>  CENTAR OBNOVLJIVE ENERGIJE d.o.o. za klimatizaciju i solarnu energiju, OIB 02922252158</izvorni_sadrzaj>
    <derivirana_varijabla naziv="DomainObject.Predmet.ProtustrankaFormatedOIB_1">  CENTAR OBNOVLJIVE ENERGIJE d.o.o. za klimatizaciju i solarnu energiju, OIB 02922252158</derivirana_varijabla>
  </DomainObject.Predmet.ProtustrankaFormatedOIB>
  <DomainObject.Predmet.ProtustrankaFormatedWithAdress>
    <izvorni_sadrzaj> CENTAR OBNOVLJIVE ENERGIJE d.o.o. za klimatizaciju i solarnu energiju, Jadranska cesta 60, 23000 Zadar</izvorni_sadrzaj>
    <derivirana_varijabla naziv="DomainObject.Predmet.ProtustrankaFormatedWithAdress_1"> CENTAR OBNOVLJIVE ENERGIJE d.o.o. za klimatizaciju i solarnu energiju, Jadranska cesta 60, 23000 Zadar</derivirana_varijabla>
  </DomainObject.Predmet.ProtustrankaFormatedWithAdress>
  <DomainObject.Predmet.ProtustrankaFormatedWithAdressOIB>
    <izvorni_sadrzaj> CENTAR OBNOVLJIVE ENERGIJE d.o.o. za klimatizaciju i solarnu energiju, OIB 02922252158, Jadranska cesta 60, 23000 Zadar</izvorni_sadrzaj>
    <derivirana_varijabla naziv="DomainObject.Predmet.ProtustrankaFormatedWithAdressOIB_1"> CENTAR OBNOVLJIVE ENERGIJE d.o.o. za klimatizaciju i solarnu energiju, OIB 02922252158, Jadranska cesta 60, 23000 Zadar</derivirana_varijabla>
  </DomainObject.Predmet.ProtustrankaFormatedWithAdressOIB>
  <DomainObject.Predmet.ProtustrankaWithAdress>
    <izvorni_sadrzaj>CENTAR OBNOVLJIVE ENERGIJE d.o.o. za klimatizaciju i solarnu energiju Jadranska cesta 60, 23000 Zadar</izvorni_sadrzaj>
    <derivirana_varijabla naziv="DomainObject.Predmet.ProtustrankaWithAdress_1">CENTAR OBNOVLJIVE ENERGIJE d.o.o. za klimatizaciju i solarnu energiju Jadranska cesta 60, 23000 Zadar</derivirana_varijabla>
  </DomainObject.Predmet.ProtustrankaWithAdress>
  <DomainObject.Predmet.ProtustrankaWithAdressOIB>
    <izvorni_sadrzaj>CENTAR OBNOVLJIVE ENERGIJE d.o.o. za klimatizaciju i solarnu energiju, OIB 02922252158, Jadranska cesta 60, 23000 Zadar</izvorni_sadrzaj>
    <derivirana_varijabla naziv="DomainObject.Predmet.ProtustrankaWithAdressOIB_1">CENTAR OBNOVLJIVE ENERGIJE d.o.o. za klimatizaciju i solarnu energiju, OIB 02922252158, Jadranska cesta 60, 23000 Zadar</derivirana_varijabla>
  </DomainObject.Predmet.ProtustrankaWithAdressOIB>
  <DomainObject.Predmet.ProtustrankaNazivFormated>
    <izvorni_sadrzaj>CENTAR OBNOVLJIVE ENERGIJE d.o.o. za klimatizaciju i solarnu energiju</izvorni_sadrzaj>
    <derivirana_varijabla naziv="DomainObject.Predmet.ProtustrankaNazivFormated_1">CENTAR OBNOVLJIVE ENERGIJE d.o.o. za klimatizaciju i solarnu energiju</derivirana_varijabla>
  </DomainObject.Predmet.ProtustrankaNazivFormated>
  <DomainObject.Predmet.ProtustrankaNazivFormatedOIB>
    <izvorni_sadrzaj>CENTAR OBNOVLJIVE ENERGIJE d.o.o. za klimatizaciju i solarnu energiju, OIB 02922252158</izvorni_sadrzaj>
    <derivirana_varijabla naziv="DomainObject.Predmet.ProtustrankaNazivFormatedOIB_1">CENTAR OBNOVLJIVE ENERGIJE d.o.o. za klimatizaciju i solarnu energiju, OIB 02922252158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216534.84</izvorni_sadrzaj>
    <derivirana_varijabla naziv="DomainObject.Predmet.TrenutnaVrijednost_1">216534.84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OBNOVLJIVE ENERGIJE d.o.o. za klimatizaciju i solarnu energiju</item>
    </izvorni_sadrzaj>
    <derivirana_varijabla naziv="DomainObject.Predmet.ProtuStrankaListFormated_1">
      <item>CENTAR OBNOVLJIVE ENERGIJE d.o.o. za klimatizaciju i solarnu energiju</item>
    </derivirana_varijabla>
  </DomainObject.Predmet.ProtuStrankaListFormated>
  <DomainObject.Predmet.ProtuStrankaListFormatedOIB>
    <izvorni_sadrzaj>
      <item>CENTAR OBNOVLJIVE ENERGIJE d.o.o. za klimatizaciju i solarnu energiju, OIB 02922252158</item>
    </izvorni_sadrzaj>
    <derivirana_varijabla naziv="DomainObject.Predmet.ProtuStrankaListFormatedOIB_1">
      <item>CENTAR OBNOVLJIVE ENERGIJE d.o.o. za klimatizaciju i solarnu energiju, OIB 02922252158</item>
    </derivirana_varijabla>
  </DomainObject.Predmet.ProtuStrankaListFormatedOIB>
  <DomainObject.Predmet.ProtuStrankaListFormatedWithAdress>
    <izvorni_sadrzaj>
      <item>CENTAR OBNOVLJIVE ENERGIJE d.o.o. za klimatizaciju i solarnu energiju, Jadranska cesta 60, 23000 Zadar</item>
    </izvorni_sadrzaj>
    <derivirana_varijabla naziv="DomainObject.Predmet.ProtuStrankaListFormatedWithAdress_1">
      <item>CENTAR OBNOVLJIVE ENERGIJE d.o.o. za klimatizaciju i solarnu energiju, Jadranska cesta 60, 23000 Zadar</item>
    </derivirana_varijabla>
  </DomainObject.Predmet.ProtuStrankaListFormatedWithAdress>
  <DomainObject.Predmet.ProtuStrankaListFormatedWithAdressOIB>
    <izvorni_sadrzaj>
      <item>CENTAR OBNOVLJIVE ENERGIJE d.o.o. za klimatizaciju i solarnu energiju, OIB 02922252158, Jadranska cesta 60, 23000 Zadar</item>
    </izvorni_sadrzaj>
    <derivirana_varijabla naziv="DomainObject.Predmet.ProtuStrankaListFormatedWithAdressOIB_1">
      <item>CENTAR OBNOVLJIVE ENERGIJE d.o.o. za klimatizaciju i solarnu energiju, OIB 02922252158, Jadranska cesta 60, 23000 Zadar</item>
    </derivirana_varijabla>
  </DomainObject.Predmet.ProtuStrankaListFormatedWithAdressOIB>
  <DomainObject.Predmet.ProtuStrankaListNazivFormated>
    <izvorni_sadrzaj>
      <item>CENTAR OBNOVLJIVE ENERGIJE d.o.o. za klimatizaciju i solarnu energiju</item>
    </izvorni_sadrzaj>
    <derivirana_varijabla naziv="DomainObject.Predmet.ProtuStrankaListNazivFormated_1">
      <item>CENTAR OBNOVLJIVE ENERGIJE d.o.o. za klimatizaciju i solarnu energiju</item>
    </derivirana_varijabla>
  </DomainObject.Predmet.ProtuStrankaListNazivFormated>
  <DomainObject.Predmet.ProtuStrankaListNazivFormatedOIB>
    <izvorni_sadrzaj>
      <item>CENTAR OBNOVLJIVE ENERGIJE d.o.o. za klimatizaciju i solarnu energiju, OIB 02922252158</item>
    </izvorni_sadrzaj>
    <derivirana_varijabla naziv="DomainObject.Predmet.ProtuStrankaListNazivFormatedOIB_1">
      <item>CENTAR OBNOVLJIVE ENERGIJE d.o.o. za klimatizaciju i solarnu energiju, OIB 02922252158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OBNOVLJIVE ENERGIJE d.o.o. za klimatizaciju i solarnu energiju</izvorni_sadrzaj>
    <derivirana_varijabla naziv="DomainObject.Predmet.ProtustrankaIDrugi_1">CENTAR OBNOVLJIVE ENERGIJE d.o.o. za klimatizaciju i solarnu energiju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OBNOVLJIVE ENERGIJE d.o.o. za klimatizaciju i solarnu energiju, OIB 02922252158, Jadranska cesta 60, 23000 Zadar</izvorni_sadrzaj>
    <derivirana_varijabla naziv="DomainObject.Predmet.ProtustrankaIDrugiAdressOIB_1">CENTAR OBNOVLJIVE ENERGIJE d.o.o. za klimatizaciju i solarnu energiju, OIB 02922252158, Jadranska cesta 60,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OBNOVLJIVE ENERGIJE d.o.o. za klimatizaciju i solarnu energiju</item>
    </izvorni_sadrzaj>
    <derivirana_varijabla naziv="DomainObject.Predmet.SudioniciListNaziv_1">
      <item>FINA</item>
      <item>CENTAR OBNOVLJIVE ENERGIJE d.o.o. za klimatizaciju i solarnu energiju</item>
    </derivirana_varijabla>
  </DomainObject.Predmet.SudioniciListNaziv>
  <DomainObject.Predmet.SudioniciListAdressOIB>
    <izvorni_sadrzaj>
      <item>FINA, OIB 85821130368</item>
      <item>CENTAR OBNOVLJIVE ENERGIJE d.o.o. za klimatizaciju i solarnu energiju, OIB 02922252158, Jadranska cesta 60,23000 Zadar</item>
    </izvorni_sadrzaj>
    <derivirana_varijabla naziv="DomainObject.Predmet.SudioniciListAdressOIB_1">
      <item>FINA, OIB 85821130368</item>
      <item>CENTAR OBNOVLJIVE ENERGIJE d.o.o. za klimatizaciju i solarnu energiju, OIB 02922252158, Jadranska cesta 60,23000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02922252158</item>
    </izvorni_sadrzaj>
    <derivirana_varijabla naziv="DomainObject.Predmet.SudioniciListNazivOIB_1">
      <item>, OIB 85821130368</item>
      <item>, OIB 02922252158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2044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2016-01-19T08:31:00Z</dcterms:created>
  <dc:creator>Danijela Markulin</dc:creator>
  <cp:lastModifiedBy>Vedrana Raspović</cp:lastModifiedBy>
  <cp:lastPrinted>2016-01-19T08:30:00Z</cp:lastPrinted>
  <dcterms:modified xmlns:xsi="http://www.w3.org/2001/XMLSchema-instance" xsi:type="dcterms:W3CDTF">2016-01-20T13:35:00Z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