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ed957" w14:paraId="80ed957" w:rsidRDefault="008B4E7B" w:rsidP="008B4E7B" w:rsidR="008B4E7B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3 St-</w:t>
      </w:r>
      <w:r>
        <w:rPr>
          <w:lang w:val="hr-HR"/>
        </w:rPr>
        <w:t>486/</w:t>
      </w:r>
      <w:r>
        <w:rPr>
          <w:lang w:val="hr-HR"/>
        </w:rPr>
        <w:t>16-3</w:t>
      </w:r>
    </w:p>
    <w:p w:rsidRDefault="008B4E7B" w:rsidP="008B4E7B" w:rsidR="008B4E7B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4E7B" w:rsidP="008B4E7B" w:rsidR="008B4E7B">
      <w:r>
        <w:t xml:space="preserve">         REPUBLIKA HRVATSKA</w:t>
      </w:r>
    </w:p>
    <w:p w:rsidRDefault="008B4E7B" w:rsidP="008B4E7B" w:rsidR="008B4E7B">
      <w:r>
        <w:t xml:space="preserve"> TRGOVAČKI SUD U VARAŽDINU</w:t>
      </w:r>
    </w:p>
    <w:p w:rsidRDefault="008B4E7B" w:rsidP="008B4E7B" w:rsidR="008B4E7B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8B4E7B" w:rsidP="008B4E7B" w:rsidR="008B4E7B">
      <w:pPr>
        <w:outlineLvl w:val="0"/>
        <w:rPr>
          <w:lang w:val="hr-HR"/>
        </w:rPr>
      </w:pPr>
    </w:p>
    <w:p w:rsidRDefault="008B4E7B" w:rsidP="008B4E7B" w:rsidR="008B4E7B">
      <w:pPr>
        <w:jc w:val="center"/>
        <w:rPr>
          <w:lang w:val="hr-HR"/>
        </w:rPr>
      </w:pPr>
    </w:p>
    <w:p w:rsidRDefault="008B4E7B" w:rsidP="008B4E7B" w:rsidR="008B4E7B">
      <w:pPr>
        <w:jc w:val="center"/>
        <w:rPr>
          <w:lang w:val="hr-HR"/>
        </w:rPr>
      </w:pPr>
    </w:p>
    <w:p w:rsidRDefault="008B4E7B" w:rsidP="008B4E7B" w:rsidR="008B4E7B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Jasni</w:t>
      </w:r>
      <w:proofErr w:type="spellEnd"/>
      <w:r>
        <w:t xml:space="preserve"> </w:t>
      </w:r>
      <w:proofErr w:type="spellStart"/>
      <w:r>
        <w:t>Lekić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MEHATRONIK </w:t>
      </w:r>
      <w:proofErr w:type="spellStart"/>
      <w:r>
        <w:t>j.d.o.o</w:t>
      </w:r>
      <w:proofErr w:type="spellEnd"/>
      <w:r>
        <w:t xml:space="preserve">. u </w:t>
      </w:r>
      <w:proofErr w:type="spellStart"/>
      <w:r>
        <w:t>likvidaciji</w:t>
      </w:r>
      <w:proofErr w:type="spellEnd"/>
      <w:r>
        <w:t xml:space="preserve">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Pleškovec</w:t>
      </w:r>
      <w:proofErr w:type="spellEnd"/>
      <w:r>
        <w:t xml:space="preserve">, </w:t>
      </w:r>
      <w:proofErr w:type="spellStart"/>
      <w:r>
        <w:t>Pleškovec</w:t>
      </w:r>
      <w:proofErr w:type="spellEnd"/>
      <w:r>
        <w:t xml:space="preserve"> 76 A, OIB: 62897810060</w:t>
      </w:r>
      <w:r>
        <w:t xml:space="preserve">, </w:t>
      </w:r>
      <w:proofErr w:type="spellStart"/>
      <w:r>
        <w:t>dana</w:t>
      </w:r>
      <w:proofErr w:type="spellEnd"/>
      <w:r>
        <w:t xml:space="preserve"> 29.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8B4E7B" w:rsidP="008B4E7B" w:rsidR="008B4E7B">
      <w:pPr>
        <w:jc w:val="both"/>
      </w:pPr>
    </w:p>
    <w:p w:rsidRDefault="008B4E7B" w:rsidP="008B4E7B" w:rsidR="008B4E7B">
      <w:pPr>
        <w:jc w:val="both"/>
      </w:pPr>
    </w:p>
    <w:p w:rsidRDefault="008B4E7B" w:rsidP="008B4E7B" w:rsidR="008B4E7B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8B4E7B" w:rsidP="008B4E7B" w:rsidR="008B4E7B">
      <w:pPr>
        <w:jc w:val="center"/>
        <w:rPr>
          <w:sz w:val="28"/>
          <w:szCs w:val="28"/>
          <w:lang w:val="hr-HR"/>
        </w:rPr>
      </w:pPr>
    </w:p>
    <w:p w:rsidRDefault="008B4E7B" w:rsidP="008B4E7B" w:rsidR="008B4E7B">
      <w:pPr>
        <w:jc w:val="both"/>
        <w:rPr>
          <w:lang w:val="hr-HR"/>
        </w:rPr>
      </w:pPr>
    </w:p>
    <w:p w:rsidRDefault="008B4E7B" w:rsidP="008B4E7B" w:rsidR="008B4E7B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MEHATRONIK </w:t>
      </w:r>
      <w:proofErr w:type="spellStart"/>
      <w:r>
        <w:t>j.d.o.o</w:t>
      </w:r>
      <w:proofErr w:type="spellEnd"/>
      <w:r>
        <w:t xml:space="preserve">. </w:t>
      </w:r>
      <w:proofErr w:type="gramStart"/>
      <w:r>
        <w:t>u</w:t>
      </w:r>
      <w:proofErr w:type="gramEnd"/>
      <w:r>
        <w:t xml:space="preserve"> </w:t>
      </w:r>
      <w:proofErr w:type="spellStart"/>
      <w:r>
        <w:t>likvidaciji</w:t>
      </w:r>
      <w:proofErr w:type="spellEnd"/>
      <w:r>
        <w:t xml:space="preserve">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Pleškovec</w:t>
      </w:r>
      <w:proofErr w:type="spellEnd"/>
      <w:r>
        <w:t xml:space="preserve">, </w:t>
      </w:r>
      <w:proofErr w:type="spellStart"/>
      <w:r>
        <w:t>Pleškovec</w:t>
      </w:r>
      <w:proofErr w:type="spellEnd"/>
      <w:r>
        <w:t xml:space="preserve"> 76 A, OIB: 62897810060, </w:t>
      </w:r>
      <w:proofErr w:type="spellStart"/>
      <w:r>
        <w:t>iznosi</w:t>
      </w:r>
      <w:proofErr w:type="spellEnd"/>
      <w:r>
        <w:t xml:space="preserve"> </w:t>
      </w:r>
      <w:r>
        <w:t>21.288,20</w:t>
      </w:r>
      <w:r>
        <w:t xml:space="preserve"> kn.</w:t>
      </w:r>
    </w:p>
    <w:p w:rsidRDefault="008B4E7B" w:rsidP="008B4E7B" w:rsidR="008B4E7B">
      <w:pPr>
        <w:jc w:val="both"/>
      </w:pPr>
    </w:p>
    <w:p w:rsidRDefault="008B4E7B" w:rsidP="008B4E7B" w:rsidR="008B4E7B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likvidator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Juraj</w:t>
      </w:r>
      <w:proofErr w:type="spellEnd"/>
      <w:r>
        <w:t xml:space="preserve"> </w:t>
      </w:r>
      <w:proofErr w:type="spellStart"/>
      <w:r>
        <w:t>Tomašić</w:t>
      </w:r>
      <w:proofErr w:type="spellEnd"/>
      <w:r>
        <w:t xml:space="preserve">, </w:t>
      </w:r>
      <w:proofErr w:type="spellStart"/>
      <w:r>
        <w:t>Pleškovec</w:t>
      </w:r>
      <w:proofErr w:type="spellEnd"/>
      <w:r>
        <w:t xml:space="preserve">, </w:t>
      </w:r>
      <w:proofErr w:type="spellStart"/>
      <w:r>
        <w:t>Pleškovec</w:t>
      </w:r>
      <w:proofErr w:type="spellEnd"/>
      <w:r>
        <w:t xml:space="preserve"> 76A, OIB: 77661736226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8B4E7B" w:rsidP="008B4E7B" w:rsidR="008B4E7B">
      <w:pPr>
        <w:jc w:val="both"/>
      </w:pPr>
    </w:p>
    <w:p w:rsidRDefault="008B4E7B" w:rsidP="008B4E7B" w:rsidR="008B4E7B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8B4E7B" w:rsidP="008B4E7B" w:rsidR="008B4E7B">
      <w:pPr>
        <w:jc w:val="both"/>
      </w:pPr>
    </w:p>
    <w:p w:rsidRDefault="008B4E7B" w:rsidP="008B4E7B" w:rsidR="008B4E7B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8B4E7B" w:rsidP="008B4E7B" w:rsidR="008B4E7B">
      <w:pPr>
        <w:jc w:val="both"/>
      </w:pPr>
    </w:p>
    <w:p w:rsidRDefault="008B4E7B" w:rsidP="008B4E7B" w:rsidR="008B4E7B">
      <w:pPr>
        <w:jc w:val="both"/>
      </w:pPr>
      <w:r>
        <w:tab/>
      </w:r>
    </w:p>
    <w:p w:rsidRDefault="008B4E7B" w:rsidP="008B4E7B" w:rsidR="008B4E7B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lastRenderedPageBreak/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8B4E7B" w:rsidP="008B4E7B" w:rsidR="008B4E7B">
      <w:pPr>
        <w:outlineLvl w:val="0"/>
        <w:rPr>
          <w:lang w:val="hr-HR"/>
        </w:rPr>
      </w:pPr>
    </w:p>
    <w:p w:rsidRDefault="008B4E7B" w:rsidP="008B4E7B" w:rsidR="008B4E7B">
      <w:pPr>
        <w:outlineLvl w:val="0"/>
        <w:rPr>
          <w:lang w:val="hr-HR"/>
        </w:rPr>
      </w:pPr>
    </w:p>
    <w:p w:rsidRDefault="008B4E7B" w:rsidP="008B4E7B" w:rsidR="008B4E7B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8B4E7B" w:rsidP="008B4E7B" w:rsidR="008B4E7B">
      <w:pPr>
        <w:outlineLvl w:val="0"/>
        <w:rPr>
          <w:lang w:val="hr-HR"/>
        </w:rPr>
      </w:pPr>
    </w:p>
    <w:p w:rsidRDefault="008B4E7B" w:rsidP="008B4E7B" w:rsidR="008B4E7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>
        <w:rPr>
          <w:lang w:val="hr-HR"/>
        </w:rPr>
        <w:t>22</w:t>
      </w:r>
      <w:r>
        <w:rPr>
          <w:lang w:val="hr-HR"/>
        </w:rPr>
        <w:t xml:space="preserve">. </w:t>
      </w:r>
      <w:r>
        <w:rPr>
          <w:lang w:val="hr-HR"/>
        </w:rPr>
        <w:t>ožujka</w:t>
      </w:r>
      <w:r>
        <w:rPr>
          <w:lang w:val="hr-HR"/>
        </w:rPr>
        <w:t xml:space="preserve"> 2016. godine, predlagatelj Financijska agencija, Regionalni centar Zagreb, Podružnica Varaždin podnio je prijedlog 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MEHATRONIK </w:t>
      </w:r>
      <w:proofErr w:type="spellStart"/>
      <w:r>
        <w:t>j.d.o.o</w:t>
      </w:r>
      <w:proofErr w:type="spellEnd"/>
      <w:r>
        <w:t xml:space="preserve">. </w:t>
      </w:r>
      <w:proofErr w:type="gramStart"/>
      <w:r>
        <w:t>u</w:t>
      </w:r>
      <w:proofErr w:type="gramEnd"/>
      <w:r>
        <w:t xml:space="preserve"> </w:t>
      </w:r>
      <w:proofErr w:type="spellStart"/>
      <w:r>
        <w:t>likvidaciji</w:t>
      </w:r>
      <w:proofErr w:type="spellEnd"/>
      <w:r>
        <w:t xml:space="preserve">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Pleškovec</w:t>
      </w:r>
      <w:proofErr w:type="spellEnd"/>
      <w:r>
        <w:t xml:space="preserve">, </w:t>
      </w:r>
      <w:proofErr w:type="spellStart"/>
      <w:r>
        <w:t>Pleškovec</w:t>
      </w:r>
      <w:proofErr w:type="spellEnd"/>
      <w:r>
        <w:t xml:space="preserve"> 76 A, OIB: 62897810060</w:t>
      </w:r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18</w:t>
      </w:r>
      <w:r>
        <w:t xml:space="preserve">. </w:t>
      </w:r>
      <w:proofErr w:type="spellStart"/>
      <w:proofErr w:type="gramStart"/>
      <w:r>
        <w:t>ožujka</w:t>
      </w:r>
      <w:proofErr w:type="spellEnd"/>
      <w:proofErr w:type="gramEnd"/>
      <w:r>
        <w:t xml:space="preserve"> 201</w:t>
      </w:r>
      <w:r>
        <w:t>6</w:t>
      </w:r>
      <w:r>
        <w:t xml:space="preserve">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>
        <w:t>21.288,20</w:t>
      </w:r>
      <w:r>
        <w:t xml:space="preserve">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8B4E7B" w:rsidP="008B4E7B" w:rsidR="008B4E7B">
      <w:pPr>
        <w:jc w:val="both"/>
        <w:outlineLvl w:val="0"/>
        <w:rPr>
          <w:lang w:val="hr-HR"/>
        </w:rPr>
      </w:pPr>
    </w:p>
    <w:p w:rsidRDefault="008B4E7B" w:rsidP="008B4E7B" w:rsidR="008B4E7B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8B4E7B" w:rsidP="008B4E7B" w:rsidR="008B4E7B">
      <w:pPr>
        <w:jc w:val="both"/>
        <w:outlineLvl w:val="0"/>
        <w:rPr>
          <w:lang w:val="hr-HR"/>
        </w:rPr>
      </w:pPr>
    </w:p>
    <w:p w:rsidRDefault="008B4E7B" w:rsidP="008B4E7B" w:rsidR="008B4E7B">
      <w:pPr>
        <w:jc w:val="center"/>
        <w:outlineLvl w:val="0"/>
        <w:rPr>
          <w:lang w:val="hr-HR"/>
        </w:rPr>
      </w:pPr>
    </w:p>
    <w:p w:rsidRDefault="008B4E7B" w:rsidP="008B4E7B" w:rsidR="008B4E7B">
      <w:pPr>
        <w:jc w:val="center"/>
        <w:outlineLvl w:val="0"/>
        <w:rPr>
          <w:lang w:val="hr-HR"/>
        </w:rPr>
      </w:pPr>
      <w:r>
        <w:rPr>
          <w:lang w:val="hr-HR"/>
        </w:rPr>
        <w:t>U Varaždinu, 29. ožujka 2016. godine</w:t>
      </w:r>
    </w:p>
    <w:p w:rsidRDefault="008B4E7B" w:rsidP="008B4E7B" w:rsidR="008B4E7B">
      <w:pPr>
        <w:jc w:val="center"/>
        <w:outlineLvl w:val="0"/>
        <w:rPr>
          <w:lang w:val="hr-HR"/>
        </w:rPr>
      </w:pPr>
    </w:p>
    <w:p w:rsidRDefault="008B4E7B" w:rsidP="008B4E7B" w:rsidR="008B4E7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8B4E7B" w:rsidP="008B4E7B" w:rsidR="008B4E7B">
      <w:pPr>
        <w:jc w:val="center"/>
        <w:outlineLvl w:val="0"/>
        <w:rPr>
          <w:lang w:val="hr-HR"/>
        </w:rPr>
      </w:pPr>
    </w:p>
    <w:p w:rsidRDefault="008B4E7B" w:rsidP="008B4E7B" w:rsidR="008B4E7B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Default="008B4E7B" w:rsidP="008B4E7B" w:rsidR="008B4E7B">
      <w:pPr>
        <w:ind w:firstLine="720" w:left="3600"/>
        <w:outlineLvl w:val="0"/>
        <w:rPr>
          <w:lang w:val="hr-HR"/>
        </w:rPr>
      </w:pPr>
    </w:p>
    <w:p w:rsidRDefault="008B4E7B" w:rsidP="008B4E7B" w:rsidR="008B4E7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</w:t>
      </w:r>
      <w:r>
        <w:rPr>
          <w:lang w:val="hr-HR"/>
        </w:rPr>
        <w:t>Jasna Lekić</w:t>
      </w:r>
    </w:p>
    <w:p w:rsidRDefault="008B4E7B" w:rsidP="008B4E7B" w:rsidR="008B4E7B">
      <w:pPr>
        <w:ind w:firstLine="720" w:left="3600"/>
        <w:outlineLvl w:val="0"/>
        <w:rPr>
          <w:lang w:val="hr-HR"/>
        </w:rPr>
      </w:pPr>
    </w:p>
    <w:p w:rsidRDefault="008B4E7B" w:rsidP="008B4E7B" w:rsidR="008B4E7B">
      <w:pPr>
        <w:outlineLvl w:val="0"/>
        <w:rPr>
          <w:lang w:val="hr-HR"/>
        </w:rPr>
      </w:pPr>
    </w:p>
    <w:p w:rsidRDefault="008B4E7B" w:rsidP="008B4E7B" w:rsidR="008B4E7B">
      <w:pPr>
        <w:outlineLvl w:val="0"/>
        <w:rPr>
          <w:lang w:val="hr-HR"/>
        </w:rPr>
      </w:pPr>
    </w:p>
    <w:p w:rsidRDefault="008B4E7B" w:rsidP="008B4E7B" w:rsidR="008B4E7B">
      <w:pPr>
        <w:outlineLvl w:val="0"/>
        <w:rPr>
          <w:lang w:val="hr-HR"/>
        </w:rPr>
      </w:pPr>
    </w:p>
    <w:p w:rsidRDefault="008B4E7B" w:rsidP="008B4E7B" w:rsidR="008B4E7B">
      <w:pPr>
        <w:outlineLvl w:val="0"/>
        <w:rPr>
          <w:lang w:val="hr-HR"/>
        </w:rPr>
      </w:pPr>
    </w:p>
    <w:p w:rsidRDefault="008B4E7B" w:rsidP="008B4E7B" w:rsidR="008B4E7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8B4E7B" w:rsidP="008B4E7B" w:rsidR="008B4E7B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8B4E7B" w:rsidP="008B4E7B" w:rsidR="008B4E7B"/>
    <w:p w:rsidRDefault="008B4E7B" w:rsidP="008B4E7B" w:rsidR="008B4E7B"/>
    <w:p w:rsidRDefault="00DA0242" w:rsidP="008B4E7B" w:rsidR="00DA0242" w:rsidRPr="008B4E7B"/>
    <w:sectPr w:rsidSect="0032366B" w:rsidR="00DA0242" w:rsidRPr="008B4E7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E7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B4E7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B4E7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070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St-486/2016-3</izvorni_sadrzaj>
    <derivirana_varijabla naziv="DomainObject.Oznaka_1">St-486/2016-3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St-486/2016</izvorni_sadrzaj>
    <derivirana_varijabla naziv="DomainObject.Predmet.OznakaBroj_1">St-486/2016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MEHATRONIK jednostavno društvo s ograničenom odgovornošću za montažu i trgovinu u likvidaciji</izvorni_sadrzaj>
    <derivirana_varijabla naziv="DomainObject.Predmet.ProtustrankaFormated_1">  MEHATRONIK jednostavno društvo s ograničenom odgovornošću za montažu i trgovinu u likvidaciji</derivirana_varijabla>
  </DomainObject.Predmet.ProtustrankaFormated>
  <DomainObject.Predmet.ProtustrankaFormatedOIB>
    <izvorni_sadrzaj>  MEHATRONIK jednostavno društvo s ograničenom odgovornošću za montažu i trgovinu u likvidaciji, OIB 62897810060</izvorni_sadrzaj>
    <derivirana_varijabla naziv="DomainObject.Predmet.ProtustrankaFormatedOIB_1">  MEHATRONIK jednostavno društvo s ograničenom odgovornošću za montažu i trgovinu u likvidaciji, OIB 62897810060</derivirana_varijabla>
  </DomainObject.Predmet.ProtustrankaFormatedOIB>
  <DomainObject.Predmet.ProtustrankaFormatedWithAdress>
    <izvorni_sadrzaj> MEHATRONIK jednostavno društvo s ograničenom odgovornošću za montažu i trgovinu u likvidaciji, Pleškovec 76/A, 40000 Pleškovec</izvorni_sadrzaj>
    <derivirana_varijabla naziv="DomainObject.Predmet.ProtustrankaFormatedWithAdress_1"> MEHATRONIK jednostavno društvo s ograničenom odgovornošću za montažu i trgovinu u likvidaciji, Pleškovec 76/A, 40000 Pleškovec</derivirana_varijabla>
  </DomainObject.Predmet.ProtustrankaFormatedWithAdress>
  <DomainObject.Predmet.ProtustrankaFormatedWithAdressOIB>
    <izvorni_sadrzaj> MEHATRONIK jednostavno društvo s ograničenom odgovornošću za montažu i trgovinu u likvidaciji, OIB 62897810060, Pleškovec 76/A, 40000 Pleškovec</izvorni_sadrzaj>
    <derivirana_varijabla naziv="DomainObject.Predmet.ProtustrankaFormatedWithAdressOIB_1"> MEHATRONIK jednostavno društvo s ograničenom odgovornošću za montažu i trgovinu u likvidaciji, OIB 62897810060, Pleškovec 76/A, 40000 Pleškovec</derivirana_varijabla>
  </DomainObject.Predmet.ProtustrankaFormatedWithAdressOIB>
  <DomainObject.Predmet.ProtustrankaWithAdress>
    <izvorni_sadrzaj>MEHATRONIK jednostavno društvo s ograničenom odgovornošću za montažu i trgovinu u likvidaciji Pleškovec 76/A, 40000 Pleškovec</izvorni_sadrzaj>
    <derivirana_varijabla naziv="DomainObject.Predmet.ProtustrankaWithAdress_1">MEHATRONIK jednostavno društvo s ograničenom odgovornošću za montažu i trgovinu u likvidaciji Pleškovec 76/A, 40000 Pleškovec</derivirana_varijabla>
  </DomainObject.Predmet.ProtustrankaWithAdress>
  <DomainObject.Predmet.ProtustrankaWithAdressOIB>
    <izvorni_sadrzaj>MEHATRONIK jednostavno društvo s ograničenom odgovornošću za montažu i trgovinu u likvidaciji, OIB 62897810060, Pleškovec 76/A, 40000 Pleškovec</izvorni_sadrzaj>
    <derivirana_varijabla naziv="DomainObject.Predmet.ProtustrankaWithAdressOIB_1">MEHATRONIK jednostavno društvo s ograničenom odgovornošću za montažu i trgovinu u likvidaciji, OIB 62897810060, Pleškovec 76/A, 40000 Pleškovec</derivirana_varijabla>
  </DomainObject.Predmet.ProtustrankaWithAdressOIB>
  <DomainObject.Predmet.ProtustrankaNazivFormated>
    <izvorni_sadrzaj>MEHATRONIK jednostavno društvo s ograničenom odgovornošću za montažu i trgovinu u likvidaciji</izvorni_sadrzaj>
    <derivirana_varijabla naziv="DomainObject.Predmet.ProtustrankaNazivFormated_1">MEHATRONIK jednostavno društvo s ograničenom odgovornošću za montažu i trgovinu u likvidaciji</derivirana_varijabla>
  </DomainObject.Predmet.ProtustrankaNazivFormated>
  <DomainObject.Predmet.ProtustrankaNazivFormatedOIB>
    <izvorni_sadrzaj>MEHATRONIK jednostavno društvo s ograničenom odgovornošću za montažu i trgovinu u likvidaciji, OIB 62897810060</izvorni_sadrzaj>
    <derivirana_varijabla naziv="DomainObject.Predmet.ProtustrankaNazivFormatedOIB_1">MEHATRONIK jednostavno društvo s ograničenom odgovornošću za montažu i trgovinu u likvidaciji, OIB 62897810060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21288.20</izvorni_sadrzaj>
    <derivirana_varijabla naziv="DomainObject.Predmet.TrenutnaVrijednost_1">21288.20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MEHATRONIK jednostavno društvo s ograničenom odgovornošću za montažu i trgovinu u likvidaciji</item>
    </izvorni_sadrzaj>
    <derivirana_varijabla naziv="DomainObject.Predmet.ProtuStrankaListFormated_1">
      <item>MEHATRONIK jednostavno društvo s ograničenom odgovornošću za montažu i trgovinu u likvidaciji</item>
    </derivirana_varijabla>
  </DomainObject.Predmet.ProtuStrankaListFormated>
  <DomainObject.Predmet.ProtuStrankaListFormatedOIB>
    <izvorni_sadrzaj>
      <item>MEHATRONIK jednostavno društvo s ograničenom odgovornošću za montažu i trgovinu u likvidaciji, OIB 62897810060</item>
    </izvorni_sadrzaj>
    <derivirana_varijabla naziv="DomainObject.Predmet.ProtuStrankaListFormatedOIB_1">
      <item>MEHATRONIK jednostavno društvo s ograničenom odgovornošću za montažu i trgovinu u likvidaciji, OIB 62897810060</item>
    </derivirana_varijabla>
  </DomainObject.Predmet.ProtuStrankaListFormatedOIB>
  <DomainObject.Predmet.ProtuStrankaListFormatedWithAdress>
    <izvorni_sadrzaj>
      <item>MEHATRONIK jednostavno društvo s ograničenom odgovornošću za montažu i trgovinu u likvidaciji, Pleškovec 76/A, 40000 Pleškovec</item>
    </izvorni_sadrzaj>
    <derivirana_varijabla naziv="DomainObject.Predmet.ProtuStrankaListFormatedWithAdress_1">
      <item>MEHATRONIK jednostavno društvo s ograničenom odgovornošću za montažu i trgovinu u likvidaciji, Pleškovec 76/A, 40000 Pleškovec</item>
    </derivirana_varijabla>
  </DomainObject.Predmet.ProtuStrankaListFormatedWithAdress>
  <DomainObject.Predmet.ProtuStrankaListFormatedWithAdressOIB>
    <izvorni_sadrzaj>
      <item>MEHATRONIK jednostavno društvo s ograničenom odgovornošću za montažu i trgovinu u likvidaciji, OIB 62897810060, Pleškovec 76/A, 40000 Pleškovec</item>
    </izvorni_sadrzaj>
    <derivirana_varijabla naziv="DomainObject.Predmet.ProtuStrankaListFormatedWithAdressOIB_1">
      <item>MEHATRONIK jednostavno društvo s ograničenom odgovornošću za montažu i trgovinu u likvidaciji, OIB 62897810060, Pleškovec 76/A, 40000 Pleškovec</item>
    </derivirana_varijabla>
  </DomainObject.Predmet.ProtuStrankaListFormatedWithAdressOIB>
  <DomainObject.Predmet.ProtuStrankaListNazivFormated>
    <izvorni_sadrzaj>
      <item>MEHATRONIK jednostavno društvo s ograničenom odgovornošću za montažu i trgovinu u likvidaciji</item>
    </izvorni_sadrzaj>
    <derivirana_varijabla naziv="DomainObject.Predmet.ProtuStrankaListNazivFormated_1">
      <item>MEHATRONIK jednostavno društvo s ograničenom odgovornošću za montažu i trgovinu u likvidaciji</item>
    </derivirana_varijabla>
  </DomainObject.Predmet.ProtuStrankaListNazivFormated>
  <DomainObject.Predmet.ProtuStrankaListNazivFormatedOIB>
    <izvorni_sadrzaj>
      <item>MEHATRONIK jednostavno društvo s ograničenom odgovornošću za montažu i trgovinu u likvidaciji, OIB 62897810060</item>
    </izvorni_sadrzaj>
    <derivirana_varijabla naziv="DomainObject.Predmet.ProtuStrankaListNazivFormatedOIB_1">
      <item>MEHATRONIK jednostavno društvo s ograničenom odgovornošću za montažu i trgovinu u likvidaciji, OIB 62897810060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St-486/2016-3</izvorni_sadrzaj>
    <derivirana_varijabla naziv="DomainObject.PoslovniBrojDokumenta_1">St-486/2016-3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MEHATRONIK jednostavno društvo s ograničenom odgovornošću za montažu i trgovinu u likvidaciji</izvorni_sadrzaj>
    <derivirana_varijabla naziv="DomainObject.Predmet.ProtustrankaIDrugi_1">MEHATRONIK jednostavno društvo s ograničenom odgovornošću za montažu i trgovinu u likvidaciji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MEHATRONIK jednostavno društvo s ograničenom odgovornošću za montažu i trgovinu u likvidaciji, OIB 62897810060, Pleškovec 76/A, 40000 Pleškovec</izvorni_sadrzaj>
    <derivirana_varijabla naziv="DomainObject.Predmet.ProtustrankaIDrugiAdressOIB_1">MEHATRONIK jednostavno društvo s ograničenom odgovornošću za montažu i trgovinu u likvidaciji, OIB 62897810060, Pleškovec 76/A, 40000 Pleškovec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MEHATRONIK jednostavno društvo s ograničenom odgovornošću za montažu i trgovinu u likvidaciji</item>
      <item>Sudski registar</item>
    </izvorni_sadrzaj>
    <derivirana_varijabla naziv="DomainObject.Predmet.SudioniciListNaziv_1">
      <item>Financijska agencija</item>
      <item>MEHATRONIK jednostavno društvo s ograničenom odgovornošću za montažu i trgovinu u likvidaciji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MEHATRONIK jednostavno društvo s ograničenom odgovornošću za montažu i trgovinu u likvidaciji, OIB 62897810060, Pleškovec 76/A,40000 Pleškovec</item>
      <item>Sudski registar</item>
    </izvorni_sadrzaj>
    <derivirana_varijabla naziv="DomainObject.Predmet.SudioniciListAdressOIB_1">
      <item>Financijska agencija, OIB 85821130368, A. Cesarca 2,42000 Varaždin</item>
      <item>MEHATRONIK jednostavno društvo s ograničenom odgovornošću za montažu i trgovinu u likvidaciji, OIB 62897810060, Pleškovec 76/A,40000 Pleškovec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96DF2E-8692-4009-8089-75EB05AF58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2514</properties:Characters>
  <properties:Lines>76</properties:Lines>
  <properties:Paragraphs>19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2016-03-29T06:50:00Z</cp:lastPrinted>
  <dcterms:modified xmlns:xsi="http://www.w3.org/2001/XMLSchema-instance" xsi:type="dcterms:W3CDTF">2016-03-29T06:50:00Z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St-486/2016-3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