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936e1" w14:paraId="df936e1" w:rsidRDefault="00AE649C" w:rsidP="002E4DC3" w:rsidR="00AE649C" w:rsidRPr="00B76F3C">
      <w:pPr>
        <w:pStyle w:val="NormaleSPIS"/>
        <w:spacing w:after="0"/>
        <w15:collapsed w:val="false"/>
      </w:pPr>
    </w:p>
    <w:p w:rsidRDefault="00AB4602" w:rsidP="002E4DC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4DC3" w:rsidP="002E4DC3" w:rsidR="002E4DC3">
      <w:pPr>
        <w:pStyle w:val="NormaleSPIS"/>
        <w:spacing w:after="0"/>
        <w:ind w:firstLine="0"/>
      </w:pPr>
      <w:r>
        <w:t>REPUBLIKA HRVATSKA</w:t>
      </w:r>
    </w:p>
    <w:p w:rsidRDefault="002E4DC3" w:rsidP="002E4DC3" w:rsidR="002E4DC3">
      <w:pPr>
        <w:pStyle w:val="NormaleSPIS"/>
        <w:spacing w:after="0"/>
        <w:ind w:firstLine="0"/>
      </w:pPr>
      <w:r>
        <w:t>Trgovački sud u Varaždinu</w:t>
      </w:r>
    </w:p>
    <w:p w:rsidRDefault="002E4DC3" w:rsidP="002E4DC3" w:rsidR="002E4DC3">
      <w:pPr>
        <w:pStyle w:val="NormaleSPIS"/>
        <w:spacing w:after="0"/>
        <w:ind w:firstLine="0"/>
      </w:pPr>
      <w:r>
        <w:t>Varaždin, Braće Radić br. 2.</w:t>
      </w:r>
    </w:p>
    <w:p w:rsidRDefault="002E4DC3" w:rsidP="002E4DC3" w:rsidR="002E4DC3">
      <w:pPr>
        <w:pStyle w:val="NormaleSPIS"/>
        <w:spacing w:after="0"/>
      </w:pPr>
    </w:p>
    <w:p w:rsidRDefault="002E4DC3" w:rsidP="002E4DC3" w:rsidR="002E4DC3">
      <w:pPr>
        <w:pStyle w:val="NormaleSPIS"/>
        <w:spacing w:after="0"/>
        <w:jc w:val="center"/>
      </w:pPr>
      <w:r>
        <w:t>Z  A  K  L  J  U  Č  A  K</w:t>
      </w:r>
    </w:p>
    <w:p w:rsidRDefault="002E4DC3" w:rsidP="002E4DC3" w:rsidR="002E4DC3">
      <w:pPr>
        <w:pStyle w:val="NormaleSPIS"/>
        <w:spacing w:after="0"/>
        <w:jc w:val="center"/>
      </w:pPr>
    </w:p>
    <w:p w:rsidRDefault="002E4DC3" w:rsidP="002E4DC3" w:rsidR="002E4DC3">
      <w:pPr>
        <w:pStyle w:val="NormaleSPIS"/>
        <w:spacing w:after="0"/>
        <w:jc w:val="center"/>
      </w:pPr>
    </w:p>
    <w:p w:rsidRDefault="002E4DC3" w:rsidP="002E4DC3" w:rsidR="002E4DC3">
      <w:pPr>
        <w:pStyle w:val="NormaleSPIS"/>
        <w:spacing w:after="0"/>
      </w:pPr>
      <w:r>
        <w:t xml:space="preserve">  </w:t>
      </w:r>
      <w:r>
        <w:t xml:space="preserve"> TRGOVAČKI SUD U VARAŽDINU, po sucu toga suda Hugu </w:t>
      </w:r>
      <w:proofErr w:type="spellStart"/>
      <w:r>
        <w:t>Wedemeyeru</w:t>
      </w:r>
      <w:proofErr w:type="spellEnd"/>
      <w:r>
        <w:t xml:space="preserve">, u stečajnom postupku nad stečajnim dužnikom ZAKMARDY d.o.o. „u stečaju“, iz Varaždina, J. </w:t>
      </w:r>
      <w:proofErr w:type="spellStart"/>
      <w:r>
        <w:t>Habdelića</w:t>
      </w:r>
      <w:proofErr w:type="spellEnd"/>
      <w:r>
        <w:t xml:space="preserve"> br. 4, kojeg zastupa stečajni upravitelj Sanja Mihalić, odvjetnica iz Varaždina, Alojzija Stepinca br. 1, </w:t>
      </w:r>
      <w:r w:rsidR="00613313">
        <w:t>izvan ročišta 8. svibnja 2017.</w:t>
      </w:r>
      <w:r>
        <w:t>,</w:t>
      </w:r>
    </w:p>
    <w:p w:rsidRDefault="002E4DC3" w:rsidP="002E4DC3" w:rsidR="002E4DC3">
      <w:pPr>
        <w:pStyle w:val="NormaleSPIS"/>
        <w:spacing w:after="0"/>
      </w:pPr>
    </w:p>
    <w:p w:rsidRDefault="002E4DC3" w:rsidP="002E4DC3" w:rsidR="002E4DC3">
      <w:pPr>
        <w:pStyle w:val="NormaleSPIS"/>
        <w:spacing w:after="0"/>
        <w:jc w:val="center"/>
      </w:pPr>
      <w:r>
        <w:t xml:space="preserve">z  a  k  </w:t>
      </w:r>
      <w:proofErr w:type="spellStart"/>
      <w:r>
        <w:t>lj</w:t>
      </w:r>
      <w:proofErr w:type="spellEnd"/>
      <w:r>
        <w:t xml:space="preserve">  u  č  i  o          j   e</w:t>
      </w:r>
    </w:p>
    <w:p w:rsidRDefault="002E4DC3" w:rsidP="002E4DC3" w:rsidR="002E4DC3">
      <w:pPr>
        <w:pStyle w:val="NormaleSPIS"/>
        <w:spacing w:after="0"/>
      </w:pPr>
    </w:p>
    <w:p w:rsidRDefault="002E4DC3" w:rsidP="002E4DC3" w:rsidR="002E4DC3">
      <w:pPr>
        <w:pStyle w:val="NormaleSPIS"/>
        <w:spacing w:after="0"/>
      </w:pPr>
      <w:r>
        <w:tab/>
        <w:t xml:space="preserve">I/  Ročište za diobu </w:t>
      </w:r>
      <w:proofErr w:type="spellStart"/>
      <w:r>
        <w:t>kupovni</w:t>
      </w:r>
      <w:r w:rsidR="00C550E4">
        <w:t>ne</w:t>
      </w:r>
      <w:proofErr w:type="spellEnd"/>
      <w:r w:rsidR="00C550E4">
        <w:t xml:space="preserve"> ostvarene prodajom nekretnine</w:t>
      </w:r>
      <w:r>
        <w:t xml:space="preserve"> stečajnog dužnika</w:t>
      </w:r>
      <w:r w:rsidR="00613313">
        <w:t>,</w:t>
      </w:r>
      <w:r>
        <w:t xml:space="preserve"> i to : </w:t>
      </w:r>
    </w:p>
    <w:p w:rsidRDefault="002E4DC3" w:rsidP="002E4DC3" w:rsidR="002E4DC3">
      <w:pPr>
        <w:pStyle w:val="NormaleSPIS"/>
        <w:spacing w:after="0"/>
      </w:pPr>
    </w:p>
    <w:p w:rsidRDefault="00C550E4" w:rsidP="00C550E4" w:rsidR="00C550E4">
      <w:pPr>
        <w:suppressAutoHyphens/>
        <w:spacing w:after="0"/>
        <w:rPr>
          <w:rFonts w:cs="Times New Roman"/>
        </w:rPr>
      </w:pPr>
      <w:r>
        <w:rPr>
          <w:rFonts w:cs="Times New Roman"/>
        </w:rPr>
        <w:t xml:space="preserve">-dva poslovna prostora u Varaždinu, K. Filića br. 39b, </w:t>
      </w:r>
      <w:proofErr w:type="spellStart"/>
      <w:r>
        <w:rPr>
          <w:rFonts w:cs="Times New Roman"/>
        </w:rPr>
        <w:t>z.k</w:t>
      </w:r>
      <w:proofErr w:type="spellEnd"/>
      <w:r>
        <w:rPr>
          <w:rFonts w:cs="Times New Roman"/>
        </w:rPr>
        <w:t xml:space="preserve">. ul. 12228, poduložak 11 i 12, </w:t>
      </w:r>
      <w:proofErr w:type="spellStart"/>
      <w:r>
        <w:rPr>
          <w:rFonts w:cs="Times New Roman"/>
        </w:rPr>
        <w:t>kčbr</w:t>
      </w:r>
      <w:proofErr w:type="spellEnd"/>
      <w:r>
        <w:rPr>
          <w:rFonts w:cs="Times New Roman"/>
        </w:rPr>
        <w:t>. 2562 k.o. Varaždin (u osnivanju), ukupne površine 172,65</w:t>
      </w:r>
      <w:r>
        <w:rPr>
          <w:rFonts w:cs="Times New Roman"/>
        </w:rPr>
        <w:t xml:space="preserve"> m2,</w:t>
      </w:r>
    </w:p>
    <w:p w:rsidRDefault="00C550E4" w:rsidP="002E4DC3" w:rsidR="00C550E4">
      <w:pPr>
        <w:pStyle w:val="NormaleSPIS"/>
        <w:spacing w:after="0"/>
      </w:pPr>
    </w:p>
    <w:p w:rsidRDefault="002E4DC3" w:rsidP="00C550E4" w:rsidR="002E4DC3">
      <w:pPr>
        <w:pStyle w:val="NormaleSPIS"/>
        <w:spacing w:after="0"/>
        <w:ind w:firstLine="0"/>
      </w:pPr>
      <w:r>
        <w:t xml:space="preserve">određuje se kod ovoga suda u Varaždinu, Braće Radić br. 2, drugi kat, u sobi broj 222, za </w:t>
      </w:r>
    </w:p>
    <w:p w:rsidRDefault="00C550E4" w:rsidP="00C550E4" w:rsidR="00C550E4">
      <w:pPr>
        <w:pStyle w:val="NormaleSPIS"/>
        <w:spacing w:after="0"/>
        <w:ind w:firstLine="0"/>
      </w:pPr>
    </w:p>
    <w:p w:rsidRDefault="002E4DC3" w:rsidP="002E4DC3" w:rsidR="002E4DC3" w:rsidRPr="00C550E4">
      <w:pPr>
        <w:pStyle w:val="NormaleSPIS"/>
        <w:spacing w:after="0"/>
        <w:jc w:val="center"/>
        <w:rPr>
          <w:u w:val="single"/>
        </w:rPr>
      </w:pPr>
      <w:r w:rsidRPr="00C550E4">
        <w:rPr>
          <w:u w:val="single"/>
        </w:rPr>
        <w:t xml:space="preserve">dan </w:t>
      </w:r>
      <w:r w:rsidR="00C550E4" w:rsidRPr="00C550E4">
        <w:rPr>
          <w:u w:val="single"/>
        </w:rPr>
        <w:t xml:space="preserve"> 29.  svibnja</w:t>
      </w:r>
      <w:r w:rsidRPr="00C550E4">
        <w:rPr>
          <w:u w:val="single"/>
        </w:rPr>
        <w:t xml:space="preserve"> </w:t>
      </w:r>
      <w:r w:rsidRPr="00C550E4">
        <w:rPr>
          <w:u w:val="single"/>
        </w:rPr>
        <w:t>2017</w:t>
      </w:r>
      <w:r w:rsidRPr="00C550E4">
        <w:rPr>
          <w:u w:val="single"/>
        </w:rPr>
        <w:t xml:space="preserve">.  </w:t>
      </w:r>
      <w:r w:rsidR="00C550E4" w:rsidRPr="00C550E4">
        <w:rPr>
          <w:u w:val="single"/>
        </w:rPr>
        <w:t xml:space="preserve"> u  10,00 </w:t>
      </w:r>
      <w:r w:rsidRPr="00C550E4">
        <w:rPr>
          <w:u w:val="single"/>
        </w:rPr>
        <w:t xml:space="preserve"> sati.</w:t>
      </w:r>
    </w:p>
    <w:p w:rsidRDefault="002E4DC3" w:rsidP="002E4DC3" w:rsidR="002E4DC3">
      <w:pPr>
        <w:pStyle w:val="NormaleSPIS"/>
        <w:spacing w:after="0"/>
      </w:pPr>
    </w:p>
    <w:p w:rsidRDefault="002E4DC3" w:rsidP="002E4DC3" w:rsidR="002E4DC3">
      <w:pPr>
        <w:pStyle w:val="NormaleSPIS"/>
        <w:spacing w:after="0"/>
      </w:pPr>
      <w:r>
        <w:t xml:space="preserve">  Na određeno ročište pozivaju se dostavom ovog zaključka :</w:t>
      </w:r>
    </w:p>
    <w:p w:rsidRDefault="005A2559" w:rsidP="002E4DC3" w:rsidR="005A2559">
      <w:pPr>
        <w:pStyle w:val="NormaleSPIS"/>
        <w:spacing w:after="0"/>
      </w:pPr>
    </w:p>
    <w:p w:rsidRDefault="002E4DC3" w:rsidP="002E4DC3" w:rsidR="002E4DC3">
      <w:pPr>
        <w:pStyle w:val="NormaleSPIS"/>
        <w:spacing w:after="0"/>
      </w:pPr>
      <w:r>
        <w:t>- stečajni upravitelj Sanja Mihalić, odvjetnica iz Varaždina, Alojzija Stepinca br. 1,</w:t>
      </w:r>
    </w:p>
    <w:p w:rsidRDefault="005A2559" w:rsidP="002E4DC3" w:rsidR="005A2559">
      <w:pPr>
        <w:pStyle w:val="NormaleSPIS"/>
        <w:spacing w:after="0"/>
      </w:pPr>
    </w:p>
    <w:p w:rsidRDefault="002E4DC3" w:rsidP="002E4DC3" w:rsidR="002E4DC3">
      <w:pPr>
        <w:pStyle w:val="NormaleSPIS"/>
        <w:spacing w:after="0"/>
      </w:pPr>
      <w:proofErr w:type="spellStart"/>
      <w:r>
        <w:t>Razlučni</w:t>
      </w:r>
      <w:proofErr w:type="spellEnd"/>
      <w:r>
        <w:t xml:space="preserve"> vjerovnici :</w:t>
      </w:r>
    </w:p>
    <w:p w:rsidRDefault="002E4DC3" w:rsidP="002E4DC3" w:rsidR="002E4DC3">
      <w:pPr>
        <w:pStyle w:val="NormaleSPIS"/>
        <w:spacing w:after="0"/>
      </w:pPr>
      <w:r>
        <w:t xml:space="preserve">- </w:t>
      </w:r>
      <w:r w:rsidR="001B3D22">
        <w:t>H-ABDUCO d.o.o. iz Zagreba, Slavonska avenija br. 6/A, kojeg zastupaju punomoćnici iz Odvjetničkog društva Mamić, Perić, Reberski Rimac iz Zagreba, Ivana Lučića br. 2a/23 kat,</w:t>
      </w:r>
      <w:r w:rsidR="001B3D22" w:rsidRPr="001B3D22">
        <w:t xml:space="preserve"> </w:t>
      </w:r>
      <w:r w:rsidR="001B3D22">
        <w:t>(izravno i po punomoćnicima)</w:t>
      </w:r>
      <w:r w:rsidR="001B3D22">
        <w:t>,</w:t>
      </w:r>
    </w:p>
    <w:p w:rsidRDefault="001B3D22" w:rsidP="002E4DC3" w:rsidR="001B3D22">
      <w:pPr>
        <w:pStyle w:val="NormaleSPIS"/>
        <w:spacing w:after="0"/>
      </w:pPr>
    </w:p>
    <w:p w:rsidRDefault="002E4DC3" w:rsidP="001B3D22" w:rsidR="002E4DC3">
      <w:pPr>
        <w:pStyle w:val="NormaleSPIS"/>
        <w:spacing w:after="0"/>
      </w:pPr>
      <w:r>
        <w:t>- Republika Hrvatska, Ministarstvo financija,</w:t>
      </w:r>
      <w:r w:rsidR="001B3D22">
        <w:t xml:space="preserve"> Porezna uprava, Područni ured </w:t>
      </w:r>
      <w:r>
        <w:t>Varaždin, zastupana po Županijskom dr</w:t>
      </w:r>
      <w:r w:rsidR="001B3D22">
        <w:t>žavnom odvjetništvu u Varaždinu</w:t>
      </w:r>
      <w:r w:rsidR="00974911">
        <w:t>,</w:t>
      </w:r>
    </w:p>
    <w:p w:rsidRDefault="00974911" w:rsidP="001B3D22" w:rsidR="00974911">
      <w:pPr>
        <w:pStyle w:val="NormaleSPIS"/>
        <w:spacing w:after="0"/>
      </w:pPr>
    </w:p>
    <w:p w:rsidRDefault="00974911" w:rsidP="00974911" w:rsidR="00974911">
      <w:pPr>
        <w:pStyle w:val="NormaleSPIS"/>
        <w:numPr>
          <w:ilvl w:val="0"/>
          <w:numId w:val="47"/>
        </w:numPr>
        <w:spacing w:after="0"/>
      </w:pPr>
      <w:r>
        <w:t>ostali vjerovnici putem e-Oglasne ploče ovoga suda.</w:t>
      </w:r>
    </w:p>
    <w:p w:rsidRDefault="00974911" w:rsidP="00A7493D" w:rsidR="00974911">
      <w:pPr>
        <w:pStyle w:val="NormaleSPIS"/>
        <w:spacing w:after="0"/>
        <w:ind w:firstLine="0"/>
      </w:pPr>
    </w:p>
    <w:p w:rsidRDefault="002E4DC3" w:rsidP="002E4DC3" w:rsidR="002E4DC3">
      <w:pPr>
        <w:pStyle w:val="NormaleSPIS"/>
        <w:spacing w:after="0"/>
      </w:pPr>
      <w:r>
        <w:tab/>
        <w:t>II/ Upozoravaju se vjerovnici da će se tražbina vjerovnika koji ne dođe na ročište uzeti prema stanju koje proizlazi iz spisa, te da, najkasnije na ročištu za diobu, mogu drugom vjerovniku osporiti tražbinu, njezinu visinu i red namirenja.</w:t>
      </w:r>
    </w:p>
    <w:p w:rsidRDefault="001B3D22" w:rsidP="002E4DC3" w:rsidR="001B3D22">
      <w:pPr>
        <w:pStyle w:val="NormaleSPIS"/>
        <w:spacing w:after="0"/>
      </w:pPr>
    </w:p>
    <w:p w:rsidRDefault="002E4DC3" w:rsidP="002E4DC3" w:rsidR="002E4DC3">
      <w:pPr>
        <w:pStyle w:val="NormaleSPIS"/>
        <w:spacing w:after="0"/>
        <w:jc w:val="center"/>
      </w:pPr>
      <w:r>
        <w:t>U Varaždinu, 8. svibnja 2017.</w:t>
      </w:r>
    </w:p>
    <w:p w:rsidRDefault="002E4DC3" w:rsidP="002E4DC3" w:rsidR="002E4DC3">
      <w:pPr>
        <w:pStyle w:val="NormaleSPIS"/>
        <w:spacing w:after="0"/>
      </w:pPr>
      <w:r>
        <w:tab/>
      </w:r>
    </w:p>
    <w:p w:rsidRDefault="002E4DC3" w:rsidP="002E4DC3" w:rsidR="002E4DC3">
      <w:pPr>
        <w:pStyle w:val="NormaleSPIS"/>
        <w:spacing w:after="0"/>
      </w:pPr>
      <w:r>
        <w:tab/>
      </w:r>
      <w:r>
        <w:tab/>
      </w:r>
      <w:r>
        <w:tab/>
      </w:r>
      <w:r>
        <w:tab/>
        <w:t xml:space="preserve">             </w:t>
      </w:r>
      <w:r>
        <w:tab/>
      </w:r>
      <w:r>
        <w:tab/>
      </w:r>
      <w:r>
        <w:tab/>
        <w:t xml:space="preserve">     </w:t>
      </w:r>
      <w:r>
        <w:t xml:space="preserve"> </w:t>
      </w:r>
      <w:r>
        <w:t xml:space="preserve">   </w:t>
      </w:r>
      <w:r>
        <w:t xml:space="preserve"> </w:t>
      </w:r>
      <w:r>
        <w:t xml:space="preserve">     </w:t>
      </w:r>
      <w:r>
        <w:t>SUDAC :</w:t>
      </w:r>
    </w:p>
    <w:p w:rsidRDefault="005F1714" w:rsidP="002E4DC3" w:rsidR="005F1714">
      <w:pPr>
        <w:pStyle w:val="NormaleSPIS"/>
        <w:spacing w:after="0"/>
      </w:pPr>
    </w:p>
    <w:p w:rsidRDefault="002E4DC3" w:rsidP="002E4DC3" w:rsidR="002E4DC3">
      <w:pPr>
        <w:pStyle w:val="NormaleSPIS"/>
        <w:spacing w:after="0"/>
      </w:pPr>
      <w:r>
        <w:tab/>
      </w:r>
      <w:r>
        <w:tab/>
      </w:r>
      <w:r>
        <w:tab/>
      </w:r>
      <w:r>
        <w:tab/>
      </w:r>
      <w:r>
        <w:tab/>
      </w:r>
      <w:r>
        <w:tab/>
      </w:r>
      <w:r>
        <w:tab/>
        <w:t xml:space="preserve">        </w:t>
      </w:r>
      <w:r>
        <w:t xml:space="preserve">   </w:t>
      </w:r>
      <w:r>
        <w:t xml:space="preserve">  </w:t>
      </w:r>
      <w:r w:rsidR="004773B0">
        <w:t xml:space="preserve"> </w:t>
      </w:r>
      <w:bookmarkStart w:name="_GoBack" w:id="0"/>
      <w:bookmarkEnd w:id="0"/>
      <w:r>
        <w:t xml:space="preserve"> </w:t>
      </w:r>
      <w:r w:rsidR="00A7493D">
        <w:t xml:space="preserve"> </w:t>
      </w:r>
      <w:r>
        <w:t xml:space="preserve">Hugo </w:t>
      </w:r>
      <w:proofErr w:type="spellStart"/>
      <w:r>
        <w:t>Wedemeyer</w:t>
      </w:r>
      <w:proofErr w:type="spellEnd"/>
      <w:r>
        <w:t>, v.r.</w:t>
      </w:r>
    </w:p>
    <w:p w:rsidRDefault="002E4DC3" w:rsidP="002E4DC3" w:rsidR="002E4DC3">
      <w:pPr>
        <w:pStyle w:val="NormaleSPIS"/>
        <w:spacing w:after="0"/>
      </w:pPr>
      <w:r>
        <w:lastRenderedPageBreak/>
        <w:tab/>
      </w:r>
      <w:r>
        <w:tab/>
      </w:r>
      <w:r>
        <w:tab/>
      </w:r>
      <w:r>
        <w:tab/>
      </w:r>
      <w:r>
        <w:tab/>
      </w:r>
      <w:r>
        <w:tab/>
        <w:t xml:space="preserve">            </w:t>
      </w:r>
    </w:p>
    <w:p w:rsidRDefault="002E4DC3" w:rsidP="002E4DC3" w:rsidR="002E4DC3" w:rsidRPr="002E4DC3">
      <w:pPr>
        <w:pStyle w:val="NormaleSPIS"/>
        <w:spacing w:after="0"/>
        <w:ind w:firstLine="0"/>
        <w:rPr>
          <w:u w:val="single"/>
        </w:rPr>
      </w:pPr>
      <w:r w:rsidRPr="002E4DC3">
        <w:rPr>
          <w:u w:val="single"/>
        </w:rPr>
        <w:t>UPUTA  O  PRAVNOM  LIJEKU :</w:t>
      </w:r>
    </w:p>
    <w:p w:rsidRDefault="002E4DC3" w:rsidP="002E4DC3" w:rsidR="002E4DC3">
      <w:pPr>
        <w:pStyle w:val="NormaleSPIS"/>
        <w:spacing w:after="0"/>
      </w:pPr>
      <w:r>
        <w:tab/>
        <w:t>Protiv ovog zaključka žalba nije dopuštena (čl. 11. t. 9. Stečajnog zakona - Narodne novine br. 44/96., 29/99., 129/00., 123/03., 197/03., 187/04., 82/06., 116/10., 25/12. i 133/12., dalje : SZ-a).</w:t>
      </w:r>
    </w:p>
    <w:p w:rsidRDefault="002E4DC3" w:rsidP="002E4DC3" w:rsidR="002E4DC3">
      <w:pPr>
        <w:pStyle w:val="NormaleSPIS"/>
        <w:spacing w:after="0"/>
        <w:ind w:firstLine="0"/>
      </w:pPr>
    </w:p>
    <w:p w:rsidRDefault="002E4DC3" w:rsidP="002E4DC3" w:rsidR="002E4DC3">
      <w:pPr>
        <w:pStyle w:val="NormaleSPIS"/>
        <w:spacing w:after="0"/>
        <w:ind w:firstLine="0"/>
      </w:pPr>
    </w:p>
    <w:p w:rsidRDefault="002E4DC3" w:rsidP="002E4DC3" w:rsidR="002E4DC3">
      <w:pPr>
        <w:pStyle w:val="NormaleSPIS"/>
        <w:spacing w:after="0"/>
        <w:ind w:firstLine="0"/>
      </w:pPr>
      <w:r>
        <w:t>DNA :</w:t>
      </w:r>
    </w:p>
    <w:p w:rsidRDefault="002E4DC3" w:rsidP="002E4DC3" w:rsidR="002E4DC3">
      <w:pPr>
        <w:pStyle w:val="NormaleSPIS"/>
        <w:spacing w:after="0"/>
        <w:ind w:firstLine="0"/>
      </w:pPr>
    </w:p>
    <w:p w:rsidRDefault="00974911" w:rsidP="00974911" w:rsidR="00974911">
      <w:pPr>
        <w:pStyle w:val="NormaleSPIS"/>
        <w:spacing w:after="0"/>
        <w:ind w:firstLine="0"/>
      </w:pPr>
      <w:r>
        <w:t>S</w:t>
      </w:r>
      <w:r>
        <w:t>tečajni upravitelj Sanja Mihalić, odvjetnica iz Varaždina, Alojzija Stepinca br. 1,</w:t>
      </w:r>
    </w:p>
    <w:p w:rsidRDefault="00974911" w:rsidP="00974911" w:rsidR="00974911">
      <w:pPr>
        <w:pStyle w:val="NormaleSPIS"/>
        <w:spacing w:after="0"/>
      </w:pPr>
    </w:p>
    <w:p w:rsidRDefault="00974911" w:rsidP="00974911" w:rsidR="00974911">
      <w:pPr>
        <w:pStyle w:val="NormaleSPIS"/>
        <w:spacing w:after="0"/>
        <w:ind w:firstLine="0"/>
      </w:pPr>
      <w:proofErr w:type="spellStart"/>
      <w:r>
        <w:t>Razlučni</w:t>
      </w:r>
      <w:proofErr w:type="spellEnd"/>
      <w:r>
        <w:t xml:space="preserve"> vjerovnici :</w:t>
      </w:r>
    </w:p>
    <w:p w:rsidRDefault="005F1714" w:rsidP="00974911" w:rsidR="005F1714">
      <w:pPr>
        <w:pStyle w:val="NormaleSPIS"/>
        <w:spacing w:after="0"/>
        <w:ind w:firstLine="0"/>
      </w:pPr>
    </w:p>
    <w:p w:rsidRDefault="00974911" w:rsidP="00974911" w:rsidR="00974911">
      <w:pPr>
        <w:pStyle w:val="NormaleSPIS"/>
        <w:spacing w:after="0"/>
        <w:ind w:firstLine="0"/>
      </w:pPr>
      <w:r>
        <w:t>-</w:t>
      </w:r>
      <w:r>
        <w:t>H-ABDUCO d.o.o. iz Zagreba, Slavonska avenija br. 6/A, kojeg zastupaju punomoćnici iz Odvjetničkog društva Mamić, Perić, Reberski Rimac iz Zagreba, Ivana Lučića br. 2a/23 kat,</w:t>
      </w:r>
      <w:r w:rsidRPr="001B3D22">
        <w:t xml:space="preserve"> </w:t>
      </w:r>
      <w:r>
        <w:t>(izravno i po punomoćnicima),</w:t>
      </w:r>
    </w:p>
    <w:p w:rsidRDefault="00974911" w:rsidP="00974911" w:rsidR="00974911">
      <w:pPr>
        <w:pStyle w:val="NormaleSPIS"/>
        <w:spacing w:after="0"/>
      </w:pPr>
    </w:p>
    <w:p w:rsidRDefault="00974911" w:rsidP="00974911" w:rsidR="00974911">
      <w:pPr>
        <w:pStyle w:val="NormaleSPIS"/>
        <w:spacing w:after="0"/>
        <w:ind w:firstLine="0"/>
      </w:pPr>
      <w:r>
        <w:t>- Republika Hrvatska, Ministarstvo financija, Porezna uprava, Područni ured Varaždin, zastupana po Županijskom državnom odvjetništvu u Varaždinu,</w:t>
      </w:r>
    </w:p>
    <w:p w:rsidRDefault="00974911" w:rsidP="00974911" w:rsidR="00974911">
      <w:pPr>
        <w:pStyle w:val="NormaleSPIS"/>
        <w:spacing w:after="0"/>
      </w:pPr>
    </w:p>
    <w:p w:rsidRDefault="00974911" w:rsidP="00974911" w:rsidR="00974911">
      <w:pPr>
        <w:pStyle w:val="NormaleSPIS"/>
        <w:spacing w:after="0"/>
        <w:ind w:firstLine="0"/>
      </w:pPr>
      <w:r>
        <w:t>-</w:t>
      </w:r>
      <w:r>
        <w:t>ostali vjerovnici putem e-Oglasne ploče ovoga suda.</w:t>
      </w:r>
    </w:p>
    <w:p w:rsidRDefault="00974911" w:rsidP="002E4DC3" w:rsidR="00974911">
      <w:pPr>
        <w:pStyle w:val="NormaleSPIS"/>
        <w:spacing w:after="0"/>
        <w:ind w:firstLine="0"/>
      </w:pPr>
    </w:p>
    <w:p w:rsidRDefault="00974911" w:rsidP="002E4DC3" w:rsidR="00974911">
      <w:pPr>
        <w:pStyle w:val="NormaleSPIS"/>
        <w:spacing w:after="0"/>
        <w:ind w:firstLine="0"/>
      </w:pPr>
    </w:p>
    <w:p w:rsidRDefault="00974911" w:rsidP="002E4DC3" w:rsidR="00974911">
      <w:pPr>
        <w:pStyle w:val="NormaleSPIS"/>
        <w:spacing w:after="0"/>
        <w:ind w:firstLine="0"/>
      </w:pPr>
    </w:p>
    <w:p w:rsidRDefault="005A2559" w:rsidP="002E4DC3" w:rsidR="002E4DC3">
      <w:pPr>
        <w:pStyle w:val="NormaleSPIS"/>
        <w:spacing w:after="0"/>
        <w:ind w:firstLine="0"/>
      </w:pPr>
      <w:r>
        <w:t>Pisarnica –</w:t>
      </w:r>
      <w:r w:rsidR="002E4DC3">
        <w:t xml:space="preserve"> ročište za diobu </w:t>
      </w:r>
      <w:proofErr w:type="spellStart"/>
      <w:r w:rsidR="002E4DC3">
        <w:t>kupovnine</w:t>
      </w:r>
      <w:proofErr w:type="spellEnd"/>
      <w:r w:rsidR="002E4DC3">
        <w:t xml:space="preserve"> </w:t>
      </w:r>
      <w:r w:rsidR="00974911">
        <w:t>29. svibnja</w:t>
      </w:r>
      <w:r>
        <w:t xml:space="preserve"> 2017.</w:t>
      </w:r>
      <w:r w:rsidR="00974911">
        <w:t xml:space="preserve"> u 10,00 sati.</w:t>
      </w:r>
    </w:p>
    <w:p w:rsidRDefault="00974911" w:rsidP="002E4DC3" w:rsidR="00974911">
      <w:pPr>
        <w:pStyle w:val="NormaleSPIS"/>
        <w:spacing w:after="0"/>
        <w:ind w:firstLine="0"/>
      </w:pPr>
    </w:p>
    <w:p w:rsidRDefault="002E4DC3" w:rsidP="002E4DC3" w:rsidR="002E4DC3">
      <w:pPr>
        <w:pStyle w:val="NormaleSPIS"/>
        <w:spacing w:after="0"/>
      </w:pPr>
    </w:p>
    <w:p w:rsidRDefault="00974911" w:rsidP="002E4DC3" w:rsidR="00974911">
      <w:pPr>
        <w:pStyle w:val="NormaleSPIS"/>
        <w:spacing w:after="0"/>
      </w:pPr>
    </w:p>
    <w:p w:rsidRDefault="002E4DC3" w:rsidP="002E4DC3" w:rsidR="002E4DC3">
      <w:pPr>
        <w:pStyle w:val="NormaleSPIS"/>
        <w:spacing w:after="0"/>
        <w:jc w:val="center"/>
      </w:pPr>
      <w:r>
        <w:t>U Var</w:t>
      </w:r>
      <w:r>
        <w:t>aždinu, 8. svibnja 2017.</w:t>
      </w:r>
    </w:p>
    <w:p w:rsidRDefault="002E4DC3" w:rsidP="002E4DC3" w:rsidR="002E4DC3">
      <w:pPr>
        <w:pStyle w:val="NormaleSPIS"/>
        <w:spacing w:after="0"/>
        <w:jc w:val="center"/>
      </w:pPr>
    </w:p>
    <w:p w:rsidRDefault="002E4DC3" w:rsidP="002E4DC3" w:rsidR="00AE649C" w:rsidRPr="00B76F3C">
      <w:pPr>
        <w:pStyle w:val="NormaleSPIS"/>
        <w:spacing w:after="0"/>
      </w:pPr>
      <w:r>
        <w:tab/>
      </w:r>
      <w:r>
        <w:tab/>
      </w:r>
      <w:r>
        <w:tab/>
      </w:r>
      <w:r>
        <w:tab/>
      </w:r>
      <w:r>
        <w:tab/>
      </w:r>
      <w:r>
        <w:tab/>
      </w:r>
      <w:r>
        <w:tab/>
        <w:t xml:space="preserve">       </w:t>
      </w:r>
      <w:r>
        <w:t xml:space="preserve">                      </w:t>
      </w:r>
      <w:r>
        <w:t>SUDAC :</w:t>
      </w: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367" w:rsidP="00537B78" w:rsidR="006E6367">
      <w:r>
        <w:separator/>
      </w:r>
    </w:p>
  </w:endnote>
  <w:endnote w:id="0" w:type="continuationSeparator">
    <w:p w:rsidRDefault="006E6367" w:rsidP="00537B78" w:rsidR="006E6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3168779"/>
      <w:docPartObj>
        <w:docPartGallery w:val="Page Numbers (Bottom of Page)"/>
        <w:docPartUnique/>
      </w:docPartObj>
    </w:sdtPr>
    <w:sdtContent>
      <w:p w:rsidRDefault="002E4DC3" w:rsidR="002E4DC3">
        <w:pPr>
          <w:pStyle w:val="Podnoje"/>
        </w:pPr>
        <w:r>
          <w:fldChar w:fldCharType="begin"/>
        </w:r>
        <w:r>
          <w:instrText>PAGE   \* MERGEFORMAT</w:instrText>
        </w:r>
        <w:r>
          <w:fldChar w:fldCharType="separate"/>
        </w:r>
        <w:r w:rsidR="004773B0">
          <w:t>2</w:t>
        </w:r>
        <w:r>
          <w:fldChar w:fldCharType="end"/>
        </w:r>
      </w:p>
    </w:sdtContent>
  </w:sdt>
  <w:p w:rsidRDefault="002E4DC3" w:rsidR="002E4DC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367" w:rsidP="00537B78" w:rsidR="006E6367">
      <w:r>
        <w:separator/>
      </w:r>
    </w:p>
  </w:footnote>
  <w:footnote w:id="0" w:type="continuationSeparator">
    <w:p w:rsidRDefault="006E6367" w:rsidP="00537B78" w:rsidR="006E6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DC3" w:rsidR="008333A9">
    <w:pPr>
      <w:pStyle w:val="Zaglavlje"/>
    </w:pPr>
    <w:r>
      <w:rPr>
        <w:rStyle w:val="PozadinaSvijetloCrvena"/>
        <w:shd w:fill="auto" w:color="auto" w:val="clear"/>
      </w:rPr>
      <w:t>POSL. BROJ : 6 St</w:t>
    </w:r>
    <w:r w:rsidR="001E3F75">
      <w:rPr>
        <w:rStyle w:val="PozadinaSvijetloCrvena"/>
        <w:shd w:fill="auto" w:color="auto" w:val="clear"/>
      </w:rPr>
      <w:t>-78</w:t>
    </w:r>
    <w:r>
      <w:rPr>
        <w:rStyle w:val="PozadinaSvijetloCrvena"/>
        <w:shd w:fill="auto" w:color="auto" w:val="clear"/>
      </w:rPr>
      <w:t>/12-455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353D04"/>
    <w:multiLevelType w:val="hybridMultilevel"/>
    <w:tmpl w:val="FF284098"/>
    <w:lvl w:tplc="592EBEAA" w:ilvl="0">
      <w:start w:val="29"/>
      <w:numFmt w:val="bullet"/>
      <w:lvlText w:val="-"/>
      <w:lvlJc w:val="left"/>
      <w:pPr>
        <w:ind w:hanging="360" w:left="927"/>
      </w:pPr>
      <w:rPr>
        <w:rFonts w:cs="Times New Roman" w:eastAsia="Times New Roman" w:hAnsi="Times New Roman" w:ascii="Times New Roman"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3D22"/>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3F75"/>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4DC3"/>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3B0"/>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559"/>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714"/>
    <w:rsid w:val="005F21C1"/>
    <w:rsid w:val="005F3378"/>
    <w:rsid w:val="0060507C"/>
    <w:rsid w:val="00606B93"/>
    <w:rsid w:val="00607110"/>
    <w:rsid w:val="006076B1"/>
    <w:rsid w:val="006123F5"/>
    <w:rsid w:val="00612FA1"/>
    <w:rsid w:val="0061303A"/>
    <w:rsid w:val="00613313"/>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367"/>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4911"/>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493D"/>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50E4"/>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5170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St-78/2012-455</izvorni_sadrzaj>
    <derivirana_varijabla naziv="DomainObject.Oznaka_1">St-78/2012-455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2012.</izvorni_sadrzaj>
    <derivirana_varijabla naziv="DomainObject.Predmet.DatumOsnivanja_1">18.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St-78/2012</izvorni_sadrzaj>
    <derivirana_varijabla naziv="DomainObject.Predmet.OznakaBroj_1">St-78/2012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ZAKMARDY društvo s ograničenom odgovornošću za graditeljstvo, trgovinu i usluge</izvorni_sadrzaj>
    <derivirana_varijabla naziv="DomainObject.Predmet.ProtustrankaFormated_1">  ZAKMARDY društvo s ograničenom odgovornošću za graditeljstvo, trgovinu i usluge</derivirana_varijabla>
  </DomainObject.Predmet.ProtustrankaFormated>
  <DomainObject.Predmet.ProtustrankaFormatedOIB>
    <izvorni_sadrzaj>  ZAKMARDY društvo s ograničenom odgovornošću za graditeljstvo, trgovinu i usluge, OIB 91690558135</izvorni_sadrzaj>
    <derivirana_varijabla naziv="DomainObject.Predmet.ProtustrankaFormatedOIB_1">  ZAKMARDY društvo s ograničenom odgovornošću za graditeljstvo, trgovinu i usluge, OIB 91690558135</derivirana_varijabla>
  </DomainObject.Predmet.ProtustrankaFormatedOIB>
  <DomainObject.Predmet.ProtustrankaFormatedWithAdress>
    <izvorni_sadrzaj> ZAKMARDY društvo s ograničenom odgovornošću za graditeljstvo, trgovinu i usluge, Juraja Habdelića 4, Varaždin</izvorni_sadrzaj>
    <derivirana_varijabla naziv="DomainObject.Predmet.ProtustrankaFormatedWithAdress_1"> ZAKMARDY društvo s ograničenom odgovornošću za graditeljstvo, trgovinu i usluge, Juraja Habdelića 4, Varaždin</derivirana_varijabla>
  </DomainObject.Predmet.ProtustrankaFormatedWithAdress>
  <DomainObject.Predmet.ProtustrankaFormatedWithAdressOIB>
    <izvorni_sadrzaj> ZAKMARDY društvo s ograničenom odgovornošću za graditeljstvo, trgovinu i usluge, OIB 91690558135, Juraja Habdelića 4, Varaždin</izvorni_sadrzaj>
    <derivirana_varijabla naziv="DomainObject.Predmet.ProtustrankaFormatedWithAdressOIB_1"> ZAKMARDY društvo s ograničenom odgovornošću za graditeljstvo, trgovinu i usluge, OIB 91690558135, Juraja Habdelića 4, Varaždin</derivirana_varijabla>
  </DomainObject.Predmet.ProtustrankaFormatedWithAdressOIB>
  <DomainObject.Predmet.ProtustrankaWithAdress>
    <izvorni_sadrzaj>ZAKMARDY društvo s ograničenom odgovornošću za graditeljstvo, trgovinu i usluge Juraja Habdelića 4, Varaždin</izvorni_sadrzaj>
    <derivirana_varijabla naziv="DomainObject.Predmet.ProtustrankaWithAdress_1">ZAKMARDY društvo s ograničenom odgovornošću za graditeljstvo, trgovinu i usluge Juraja Habdelića 4, Varaždin</derivirana_varijabla>
  </DomainObject.Predmet.ProtustrankaWithAdress>
  <DomainObject.Predmet.ProtustrankaWithAdressOIB>
    <izvorni_sadrzaj>ZAKMARDY društvo s ograničenom odgovornošću za graditeljstvo, trgovinu i usluge, OIB 91690558135, Juraja Habdelića 4, Varaždin</izvorni_sadrzaj>
    <derivirana_varijabla naziv="DomainObject.Predmet.ProtustrankaWithAdressOIB_1">ZAKMARDY društvo s ograničenom odgovornošću za graditeljstvo, trgovinu i usluge, OIB 91690558135, Juraja Habdelića 4, Varaždin</derivirana_varijabla>
  </DomainObject.Predmet.ProtustrankaWithAdressOIB>
  <DomainObject.Predmet.ProtustrankaNazivFormated>
    <izvorni_sadrzaj>ZAKMARDY društvo s ograničenom odgovornošću za graditeljstvo, trgovinu i usluge</izvorni_sadrzaj>
    <derivirana_varijabla naziv="DomainObject.Predmet.ProtustrankaNazivFormated_1">ZAKMARDY društvo s ograničenom odgovornošću za graditeljstvo, trgovinu i usluge</derivirana_varijabla>
  </DomainObject.Predmet.ProtustrankaNazivFormated>
  <DomainObject.Predmet.ProtustrankaNazivFormatedOIB>
    <izvorni_sadrzaj>ZAKMARDY društvo s ograničenom odgovornošću za graditeljstvo, trgovinu i usluge, OIB 91690558135</izvorni_sadrzaj>
    <derivirana_varijabla naziv="DomainObject.Predmet.ProtustrankaNazivFormatedOIB_1">ZAKMARDY društvo s ograničenom odgovornošću za graditeljstvo, trgovinu i usluge, OIB 91690558135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 zastupanog po punomoćniku ZOU MARKO TUŠEK I IVANA PARŠA; B2  KAPITAL d.o.o. za poslovne usluge</izvorni_sadrzaj>
    <derivirana_varijabla naziv="DomainObject.Predmet.StrankaFormated_1">  ZAGORJE-TEHNOBETON dioničko društvo za izvođenje svih vrsta građevinskih radova zastupanog po punomoćniku ZOU MARKO TUŠEK I IVANA PARŠA; B2  KAPITAL d.o.o. za poslovne usluge</derivirana_varijabla>
  </DomainObject.Predmet.StrankaFormated>
  <DomainObject.Predmet.StrankaFormatedOIB>
    <izvorni_sadrzaj>  ZAGORJE-TEHNOBETON dioničko društvo za izvođenje svih vrsta građevinskih radova, OIB 68289504926 zastupanog po punomoćniku ZOU MARKO TUŠEK I IVANA PARŠA; B2  KAPITAL d.o.o. za poslovne usluge, OIB 57509775367</izvorni_sadrzaj>
    <derivirana_varijabla naziv="DomainObject.Predmet.StrankaFormatedOIB_1">  ZAGORJE-TEHNOBETON dioničko društvo za izvođenje svih vrsta građevinskih radova, OIB 68289504926 zastupanog po punomoćniku ZOU MARKO TUŠEK I IVANA PARŠA; B2  KAPITAL d.o.o. za poslovne usluge, OIB 57509775367</derivirana_varijabla>
  </DomainObject.Predmet.StrankaFormatedOIB>
  <DomainObject.Predmet.StrankaFormatedWithAdress>
    <izvorni_sadrzaj> ZAGORJE-TEHNOBETON dioničko društvo za izvođenje svih vrsta građevinskih radova, Pavleka Miškine 49, Varaždin zastupanog po punomoćniku ZOU MARKO TUŠEK I IVANA PARŠA; B2  KAPITAL d.o.o. za poslovne usluge, Radnička cesta 41, 10000 Zagreb</izvorni_sadrzaj>
    <derivirana_varijabla naziv="DomainObject.Predmet.StrankaFormatedWithAdress_1"> ZAGORJE-TEHNOBETON dioničko društvo za izvođenje svih vrsta građevinskih radova, Pavleka Miškine 49, Varaždin zastupanog po punomoćniku ZOU MARKO TUŠEK I IVANA PARŠA; B2  KAPITAL d.o.o. za poslovne usluge, Radnička cesta 41, 10000 Zagreb</derivirana_varijabla>
  </DomainObject.Predmet.StrankaFormatedWithAdress>
  <DomainObject.Predmet.StrankaFormatedWithAdressOIB>
    <izvorni_sadrzaj> ZAGORJE-TEHNOBETON dioničko društvo za izvođenje svih vrsta građevinskih radova, OIB 68289504926, Pavleka Miškine 49, Varaždin zastupanog po punomoćniku ZOU MARKO TUŠEK I IVANA PARŠA; B2  KAPITAL d.o.o. za poslovne usluge, OIB 57509775367, Radnička cesta 41, 10000 Zagreb</izvorni_sadrzaj>
    <derivirana_varijabla naziv="DomainObject.Predmet.StrankaFormatedWithAdressOIB_1"> ZAGORJE-TEHNOBETON dioničko društvo za izvođenje svih vrsta građevinskih radova, OIB 68289504926, Pavleka Miškine 49, Varaždin zastupanog po punomoćniku ZOU MARKO TUŠEK I IVANA PARŠA; B2  KAPITAL d.o.o. za poslovne usluge, OIB 57509775367, Radnička cesta 41, 10000 Zagreb</derivirana_varijabla>
  </DomainObject.Predmet.StrankaFormatedWithAdressOIB>
  <DomainObject.Predmet.StrankaWithAdress>
    <izvorni_sadrzaj>ZAGORJE-TEHNOBETON dioničko društvo za izvođenje svih vrsta građevinskih radova Pavleka Miškine 49,Varaždin,B2  KAPITAL d.o.o. za poslovne usluge Radnička cesta 41,10000 Zagreb</izvorni_sadrzaj>
    <derivirana_varijabla naziv="DomainObject.Predmet.StrankaWithAdress_1">ZAGORJE-TEHNOBETON dioničko društvo za izvođenje svih vrsta građevinskih radova Pavleka Miškine 49,Varaždin,B2  KAPITAL d.o.o. za poslovne usluge Radnička cesta 41,10000 Zagreb</derivirana_varijabla>
  </DomainObject.Predmet.StrankaWithAdress>
  <DomainObject.Predmet.StrankaWithAdressOIB>
    <izvorni_sadrzaj>ZAGORJE-TEHNOBETON dioničko društvo za izvođenje svih vrsta građevinskih radova, OIB 68289504926, Pavleka Miškine 49,Varaždin,B2  KAPITAL d.o.o. za poslovne usluge, OIB 57509775367, Radnička cesta 41,10000 Zagreb</izvorni_sadrzaj>
    <derivirana_varijabla naziv="DomainObject.Predmet.StrankaWithAdressOIB_1">ZAGORJE-TEHNOBETON dioničko društvo za izvođenje svih vrsta građevinskih radova, OIB 68289504926, Pavleka Miškine 49,Varaždin,B2  KAPITAL d.o.o. za poslovne usluge, OIB 57509775367, Radnička cesta 41,10000 Zagreb</derivirana_varijabla>
  </DomainObject.Predmet.StrankaWithAdressOIB>
  <DomainObject.Predmet.StrankaNazivFormated>
    <izvorni_sadrzaj>ZAGORJE-TEHNOBETON dioničko društvo za izvođenje svih vrsta građevinskih radova,B2  KAPITAL d.o.o. za poslovne usluge</izvorni_sadrzaj>
    <derivirana_varijabla naziv="DomainObject.Predmet.StrankaNazivFormated_1">ZAGORJE-TEHNOBETON dioničko društvo za izvođenje svih vrsta građevinskih radova,B2  KAPITAL d.o.o. za poslovne usluge</derivirana_varijabla>
  </DomainObject.Predmet.StrankaNazivFormated>
  <DomainObject.Predmet.StrankaNazivFormatedOIB>
    <izvorni_sadrzaj>ZAGORJE-TEHNOBETON dioničko društvo za izvođenje svih vrsta građevinskih radova, OIB 68289504926,B2  KAPITAL d.o.o. za poslovne usluge, OIB 57509775367</izvorni_sadrzaj>
    <derivirana_varijabla naziv="DomainObject.Predmet.StrankaNazivFormatedOIB_1">ZAGORJE-TEHNOBETON dioničko društvo za izvođenje svih vrsta građevinskih radova, OIB 68289504926,B2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ZAGORJE-TEHNOBETON dioničko društvo za izvođenje svih vrsta građevinskih radova zastupanog po punomoćniku ZOU MARKO TUŠEK I IVANA PARŠA</item>
      <item>B2  KAPITAL d.o.o. za poslovne usluge</item>
    </izvorni_sadrzaj>
    <derivirana_varijabla naziv="DomainObject.Predmet.StrankaListFormated_1">
      <item>ZAGORJE-TEHNOBETON dioničko društvo za izvođenje svih vrsta građevinskih radova zastupanog po punomoćniku ZOU MARKO TUŠEK I IVANA PARŠA</item>
      <item>B2  KAPITAL d.o.o. za poslovne usluge</item>
    </derivirana_varijabla>
  </DomainObject.Predmet.StrankaListFormated>
  <DomainObject.Predmet.StrankaListFormatedOIB>
    <izvorni_sadrzaj>
      <item>ZAGORJE-TEHNOBETON dioničko društvo za izvođenje svih vrsta građevinskih radova, OIB 68289504926 zastupanog po punomoćniku ZOU MARKO TUŠEK I IVANA PARŠA</item>
      <item>B2  KAPITAL d.o.o. za poslovne usluge, OIB 57509775367</item>
    </izvorni_sadrzaj>
    <derivirana_varijabla naziv="DomainObject.Predmet.StrankaListFormatedOIB_1">
      <item>ZAGORJE-TEHNOBETON dioničko društvo za izvođenje svih vrsta građevinskih radova, OIB 68289504926 zastupanog po punomoćniku ZOU MARKO TUŠEK I IVANA PARŠA</item>
      <item>B2  KAPITAL d.o.o. za poslovne usluge, OIB 57509775367</item>
    </derivirana_varijabla>
  </DomainObject.Predmet.StrankaListFormatedOIB>
  <DomainObject.Predmet.StrankaListFormatedWithAdress>
    <izvorni_sadrzaj>
      <item>ZAGORJE-TEHNOBETON dioničko društvo za izvođenje svih vrsta građevinskih radova, Pavleka Miškine 49, Varaždin zastupanog po punomoćniku ZOU MARKO TUŠEK I IVANA PARŠA</item>
      <item>B2  KAPITAL d.o.o. za poslovne usluge, Radnička cesta 41, 10000 Zagreb</item>
    </izvorni_sadrzaj>
    <derivirana_varijabla naziv="DomainObject.Predmet.StrankaListFormatedWithAdress_1">
      <item>ZAGORJE-TEHNOBETON dioničko društvo za izvođenje svih vrsta građevinskih radova, Pavleka Miškine 49, Varaždin zastupanog po punomoćniku ZOU MARKO TUŠEK I IVANA PARŠA</item>
      <item>B2  KAPITAL d.o.o. za poslovne usluge, Radnička cesta 41, 10000 Zagreb</item>
    </derivirana_varijabla>
  </DomainObject.Predmet.StrankaListFormatedWithAdress>
  <DomainObject.Predmet.StrankaListFormatedWithAdressOIB>
    <izvorni_sadrzaj>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izvorni_sadrzaj>
    <derivirana_varijabla naziv="DomainObject.Predmet.StrankaListFormatedWithAdressOIB_1">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derivirana_varijabla>
  </DomainObject.Predmet.StrankaListFormatedWithAdressOIB>
  <DomainObject.Predmet.StrankaListNazivFormated>
    <izvorni_sadrzaj>
      <item>ZAGORJE-TEHNOBETON dioničko društvo za izvođenje svih vrsta građevinskih radova</item>
      <item>B2  KAPITAL d.o.o. za poslovne usluge</item>
    </izvorni_sadrzaj>
    <derivirana_varijabla naziv="DomainObject.Predmet.StrankaListNazivFormated_1">
      <item>ZAGORJE-TEHNOBETON dioničko društvo za izvođenje svih vrsta građevinskih radova</item>
      <item>B2  KAPITAL d.o.o. za poslovne usluge</item>
    </derivirana_varijabla>
  </DomainObject.Predmet.StrankaListNazivFormated>
  <DomainObject.Predmet.StrankaListNazivFormatedOIB>
    <izvorni_sadrzaj>
      <item>ZAGORJE-TEHNOBETON dioničko društvo za izvođenje svih vrsta građevinskih radova, OIB 68289504926</item>
      <item>B2  KAPITAL d.o.o. za poslovne usluge, OIB 57509775367</item>
    </izvorni_sadrzaj>
    <derivirana_varijabla naziv="DomainObject.Predmet.StrankaListNazivFormatedOIB_1">
      <item>ZAGORJE-TEHNOBETON dioničko društvo za izvođenje svih vrsta građevinskih radova, OIB 68289504926</item>
      <item>B2  KAPITAL d.o.o. za poslovne usluge, OIB 57509775367</item>
    </derivirana_varijabla>
  </DomainObject.Predmet.StrankaListNazivFormatedOIB>
  <DomainObject.Predmet.ProtuStrankaListFormated>
    <izvorni_sadrzaj>
      <item>ZAKMARDY društvo s ograničenom odgovornošću za graditeljstvo, trgovinu i usluge</item>
    </izvorni_sadrzaj>
    <derivirana_varijabla naziv="DomainObject.Predmet.ProtuStrankaListFormated_1">
      <item>ZAKMARDY društvo s ograničenom odgovornošću za graditeljstvo, trgovinu i usluge</item>
    </derivirana_varijabla>
  </DomainObject.Predmet.ProtuStrankaListFormated>
  <DomainObject.Predmet.ProtuStrankaListFormatedOIB>
    <izvorni_sadrzaj>
      <item>ZAKMARDY društvo s ograničenom odgovornošću za graditeljstvo, trgovinu i usluge, OIB 91690558135</item>
    </izvorni_sadrzaj>
    <derivirana_varijabla naziv="DomainObject.Predmet.ProtuStrankaListFormatedOIB_1">
      <item>ZAKMARDY društvo s ograničenom odgovornošću za graditeljstvo, trgovinu i usluge, OIB 91690558135</item>
    </derivirana_varijabla>
  </DomainObject.Predmet.ProtuStrankaListFormatedOIB>
  <DomainObject.Predmet.ProtuStrankaListFormatedWithAdress>
    <izvorni_sadrzaj>
      <item>ZAKMARDY društvo s ograničenom odgovornošću za graditeljstvo, trgovinu i usluge, Juraja Habdelića 4, Varaždin</item>
    </izvorni_sadrzaj>
    <derivirana_varijabla naziv="DomainObject.Predmet.ProtuStrankaListFormatedWithAdress_1">
      <item>ZAKMARDY društvo s ograničenom odgovornošću za graditeljstvo, trgovinu i usluge, Juraja Habdelića 4, Varaždin</item>
    </derivirana_varijabla>
  </DomainObject.Predmet.ProtuStrankaListFormatedWithAdress>
  <DomainObject.Predmet.ProtuStrankaListFormatedWithAdressOIB>
    <izvorni_sadrzaj>
      <item>ZAKMARDY društvo s ograničenom odgovornošću za graditeljstvo, trgovinu i usluge, OIB 91690558135, Juraja Habdelića 4, Varaždin</item>
    </izvorni_sadrzaj>
    <derivirana_varijabla naziv="DomainObject.Predmet.ProtuStrankaListFormatedWithAdressOIB_1">
      <item>ZAKMARDY društvo s ograničenom odgovornošću za graditeljstvo, trgovinu i usluge, OIB 91690558135, Juraja Habdelića 4, Varaždin</item>
    </derivirana_varijabla>
  </DomainObject.Predmet.ProtuStrankaListFormatedWithAdressOIB>
  <DomainObject.Predmet.ProtuStrankaListNazivFormated>
    <izvorni_sadrzaj>
      <item>ZAKMARDY društvo s ograničenom odgovornošću za graditeljstvo, trgovinu i usluge</item>
    </izvorni_sadrzaj>
    <derivirana_varijabla naziv="DomainObject.Predmet.ProtuStrankaListNazivFormated_1">
      <item>ZAKMARDY društvo s ograničenom odgovornošću za graditeljstvo, trgovinu i usluge</item>
    </derivirana_varijabla>
  </DomainObject.Predmet.ProtuStrankaListNazivFormated>
  <DomainObject.Predmet.ProtuStrankaListNazivFormatedOIB>
    <izvorni_sadrzaj>
      <item>ZAKMARDY društvo s ograničenom odgovornošću za graditeljstvo, trgovinu i usluge, OIB 91690558135</item>
    </izvorni_sadrzaj>
    <derivirana_varijabla naziv="DomainObject.Predmet.ProtuStrankaListNazivFormatedOIB_1">
      <item>ZAKMARDY društvo s ograničenom odgovornošću za graditeljstvo, trgovinu i usluge, OIB 91690558135</item>
    </derivirana_varijabla>
  </DomainObject.Predmet.ProtuStrankaListNazivFormatedOIB>
  <DomainObject.Predmet.OstaliListFormated>
    <izvorni_sadrzaj>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zvorni_sadrzaj>
    <derivirana_varijabla naziv="DomainObject.Predmet.OstaliListFormated_1">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derivirana_varijabla>
  </DomainObject.Predmet.OstaliListFormated>
  <DomainObject.Predmet.OstaliListFormatedOIB>
    <izvorni_sadrzaj>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zvorni_sadrzaj>
    <derivirana_varijabla naziv="DomainObject.Predmet.OstaliListFormatedOIB_1">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derivirana_varijabla>
  </DomainObject.Predmet.OstaliListFormatedOIB>
  <DomainObject.Predmet.OstaliListFormatedWithAdress>
    <izvorni_sadrzaj>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zvorni_sadrzaj>
    <derivirana_varijabla naziv="DomainObject.Predmet.OstaliListFormatedWithAdress_1">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derivirana_varijabla>
  </DomainObject.Predmet.OstaliListFormatedWithAdress>
  <DomainObject.Predmet.OstaliListFormatedWithAdressOIB>
    <izvorni_sadrzaj>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zvorni_sadrzaj>
    <derivirana_varijabla naziv="DomainObject.Predmet.OstaliListFormatedWithAdressOIB_1">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derivirana_varijabla>
  </DomainObject.Predmet.OstaliListFormatedWithAdressOIB>
  <DomainObject.Predmet.OstaliListNazivFormated>
    <izvorni_sadrzaj>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zvorni_sadrzaj>
    <derivirana_varijabla naziv="DomainObject.Predmet.OstaliListNazivFormated_1">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derivirana_varijabla>
  </DomainObject.Predmet.OstaliListNazivFormated>
  <DomainObject.Predmet.OstaliListNazivFormatedOIB>
    <izvorni_sadrzaj>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zvorni_sadrzaj>
    <derivirana_varijabla naziv="DomainObject.Predmet.OstaliListNazivFormatedOIB_1">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St-78/2012-455</izvorni_sadrzaj>
    <derivirana_varijabla naziv="DomainObject.PoslovniBrojDokumenta_1">St-78/2012-455</derivirana_varijabla>
  </DomainObject.PoslovniBrojDokumenta>
  <DomainObject.Predmet.StrankaIDrugi>
    <izvorni_sadrzaj>ZAGORJE-TEHNOBETON dioničko društvo za izvođenje svih vrsta građevinskih radova i dr.</izvorni_sadrzaj>
    <derivirana_varijabla naziv="DomainObject.Predmet.StrankaIDrugi_1">ZAGORJE-TEHNOBETON dioničko društvo za izvođenje svih vrsta građevinskih radova i dr.</derivirana_varijabla>
  </DomainObject.Predmet.StrankaIDrugi>
  <DomainObject.Predmet.ProtustrankaIDrugi>
    <izvorni_sadrzaj>ZAKMARDY društvo s ograničenom odgovornošću za graditeljstvo, trgovinu i usluge</izvorni_sadrzaj>
    <derivirana_varijabla naziv="DomainObject.Predmet.ProtustrankaIDrugi_1">ZAKMARDY društvo s ograničenom odgovornošću za graditeljstvo, trgovinu i usluge</derivirana_varijabla>
  </DomainObject.Predmet.ProtustrankaIDrugi>
  <DomainObject.Predmet.StrankaIDrugiAdressOIB>
    <izvorni_sadrzaj>ZAGORJE-TEHNOBETON dioničko društvo za izvođenje svih vrsta građevinskih radova, OIB 68289504926, Pavleka Miškine 49, Varaždin i dr.</izvorni_sadrzaj>
    <derivirana_varijabla naziv="DomainObject.Predmet.StrankaIDrugiAdressOIB_1">ZAGORJE-TEHNOBETON dioničko društvo za izvođenje svih vrsta građevinskih radova, OIB 68289504926, Pavleka Miškine 49, Varaždin i dr.</derivirana_varijabla>
  </DomainObject.Predmet.StrankaIDrugiAdressOIB>
  <DomainObject.Predmet.ProtustrankaIDrugiAdressOIB>
    <izvorni_sadrzaj>ZAKMARDY društvo s ograničenom odgovornošću za graditeljstvo, trgovinu i usluge, OIB 91690558135, Juraja Habdelića 4, Varaždin</izvorni_sadrzaj>
    <derivirana_varijabla naziv="DomainObject.Predmet.ProtustrankaIDrugiAdressOIB_1">ZAKMARDY društvo s ograničenom odgovornošću za graditeljstvo, trgovinu i usluge, OIB 91690558135, Juraja Habdelića 4,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zvorni_sadrzaj>
    <derivirana_varijabla naziv="DomainObject.Predmet.SudioniciListNaziv_1">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derivirana_varijabla>
  </DomainObject.Predmet.SudioniciListNaziv>
  <DomainObject.Predmet.SudioniciListAdressOIB>
    <izvorni_sadrzaj>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zvorni_sadrzaj>
    <derivirana_varijabla naziv="DomainObject.Predmet.SudioniciListAdressOIB_1">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04452F-CA98-4040-AC9D-ACB09299B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2119</properties:Characters>
  <properties:Lines>79</properties:Lines>
  <properties:Paragraphs>31</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2017-05-08T13:06:00Z</cp:lastPrinted>
  <dcterms:modified xmlns:xsi="http://www.w3.org/2001/XMLSchema-instance" xsi:type="dcterms:W3CDTF">2017-05-08T13:07:00Z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St-78/2012-455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