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f254" w14:paraId="089f254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DD496A">
        <w:rPr>
          <w:b/>
          <w:sz w:val="22"/>
          <w:szCs w:val="22"/>
          <w:lang w:val="hr-HR"/>
        </w:rPr>
        <w:t xml:space="preserve"> 8. St-169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 xml:space="preserve">nad dužnikom  FIDENS INGENIUM d.o.o., Nova Mokošica, Od Izvora 59, MBS: 090024621, OIB: 02314484474, dana </w:t>
      </w:r>
      <w:r w:rsidR="00DD496A">
        <w:rPr>
          <w:sz w:val="22"/>
          <w:szCs w:val="22"/>
          <w:lang w:eastAsia="hr-HR" w:val="hr-HR"/>
        </w:rPr>
        <w:t xml:space="preserve"> 07.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DD496A">
        <w:rPr>
          <w:sz w:val="22"/>
          <w:szCs w:val="22"/>
          <w:lang w:val="hr-HR"/>
        </w:rPr>
        <w:t>561</w:t>
      </w:r>
      <w:r w:rsidR="00671F06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DD496A">
        <w:rPr>
          <w:sz w:val="22"/>
          <w:szCs w:val="22"/>
          <w:lang w:val="hr-HR"/>
        </w:rPr>
        <w:t>ovog suda posl. br. St-169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DD496A">
        <w:rPr>
          <w:sz w:val="22"/>
          <w:szCs w:val="22"/>
          <w:lang w:val="hr-HR"/>
        </w:rPr>
        <w:t>169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DD496A">
        <w:rPr>
          <w:sz w:val="22"/>
          <w:szCs w:val="22"/>
          <w:lang w:val="hr-HR"/>
        </w:rPr>
        <w:t>16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 nad dužnikom</w:t>
      </w:r>
      <w:r w:rsidR="00DD496A" w:rsidRPr="00DD496A">
        <w:rPr>
          <w:sz w:val="22"/>
          <w:szCs w:val="22"/>
          <w:lang w:eastAsia="hr-HR" w:val="hr-HR"/>
        </w:rPr>
        <w:t xml:space="preserve"> FIDENS INGENIUM d.o.o., Nova Mokošica, Od Izvora 59, MBS: 090024621, OIB: 02314484474</w:t>
      </w:r>
      <w:r w:rsidR="007A2F44" w:rsidRPr="007A2F44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DD496A">
        <w:rPr>
          <w:sz w:val="22"/>
          <w:szCs w:val="22"/>
          <w:lang w:val="hr-HR"/>
        </w:rPr>
        <w:t xml:space="preserve"> 561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DD496A" w:rsidRPr="00DD496A">
        <w:rPr>
          <w:sz w:val="22"/>
          <w:szCs w:val="22"/>
          <w:lang w:eastAsia="hr-HR" w:val="hr-HR"/>
        </w:rPr>
        <w:t xml:space="preserve"> FIDENS INGENIUM d.o.o., Nova Mokošica, Od Izvora 59, MBS: 090024621, OIB: 02314484474</w:t>
      </w:r>
      <w:r w:rsidR="00011EE9" w:rsidRPr="00011EE9">
        <w:rPr>
          <w:sz w:val="22"/>
          <w:szCs w:val="22"/>
        </w:rPr>
        <w:t xml:space="preserve"> 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DD496A">
        <w:rPr>
          <w:b/>
          <w:sz w:val="22"/>
          <w:szCs w:val="22"/>
          <w:lang w:val="hr-HR"/>
        </w:rPr>
        <w:t>07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CB29F9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B29F9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DD496A"/>
    <w:rsid w:val="00E00C84"/>
    <w:rsid w:val="00E14AE2"/>
    <w:rsid w:val="00E62B78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FIDENS INGENIUM d.o.o. za ugostiteljstvo, trgovinu, turizam i usluge</izvorni_sadrzaj>
    <derivirana_varijabla naziv="DomainObject.Predmet.ProtustrankaFormated_1">  FIDENS INGENIUM d.o.o. za ugostiteljstvo, trgovinu, turizam i usluge</derivirana_varijabla>
  </DomainObject.Predmet.ProtustrankaFormated>
  <DomainObject.Predmet.ProtustrankaFormatedOIB>
    <izvorni_sadrzaj>  FIDENS INGENIUM d.o.o. za ugostiteljstvo, trgovinu, turizam i usluge, OIB 02314484474</izvorni_sadrzaj>
    <derivirana_varijabla naziv="DomainObject.Predmet.ProtustrankaFormatedOIB_1">  FIDENS INGENIUM d.o.o. za ugostiteljstvo, trgovinu, turizam i usluge, OIB 02314484474</derivirana_varijabla>
  </DomainObject.Predmet.ProtustrankaFormatedOIB>
  <DomainObject.Predmet.ProtustrankaFormatedWithAdress>
    <izvorni_sadrzaj> FIDENS INGENIUM d.o.o. za ugostiteljstvo, trgovinu, turizam i usluge, Od izvora 59, 20236 Nova Mokošica</izvorni_sadrzaj>
    <derivirana_varijabla naziv="DomainObject.Predmet.ProtustrankaFormatedWithAdress_1"> FIDENS INGENIUM d.o.o. za ugostiteljstvo, trgovinu, turizam i usluge, Od izvora 59, 20236 Nova Mokošica</derivirana_varijabla>
  </DomainObject.Predmet.ProtustrankaFormatedWithAdress>
  <DomainObject.Predmet.ProtustrankaFormatedWithAdressOIB>
    <izvorni_sadrzaj> FIDENS INGENIUM d.o.o. za ugostiteljstvo, trgovinu, turizam i usluge, OIB 02314484474, Od izvora 59, 20236 Nova Mokošica</izvorni_sadrzaj>
    <derivirana_varijabla naziv="DomainObject.Predmet.ProtustrankaFormatedWithAdressOIB_1"> FIDENS INGENIUM d.o.o. za ugostiteljstvo, trgovinu, turizam i usluge, OIB 02314484474, Od izvora 59, 20236 Nova Mokošica</derivirana_varijabla>
  </DomainObject.Predmet.ProtustrankaFormatedWithAdressOIB>
  <DomainObject.Predmet.ProtustrankaWithAdress>
    <izvorni_sadrzaj>FIDENS INGENIUM d.o.o. za ugostiteljstvo, trgovinu, turizam i usluge Od izvora 59, 20236 Nova Mokošica</izvorni_sadrzaj>
    <derivirana_varijabla naziv="DomainObject.Predmet.ProtustrankaWithAdress_1">FIDENS INGENIUM d.o.o. za ugostiteljstvo, trgovinu, turizam i usluge Od izvora 59, 20236 Nova Mokošica</derivirana_varijabla>
  </DomainObject.Predmet.ProtustrankaWithAdress>
  <DomainObject.Predmet.ProtustrankaWithAdressOIB>
    <izvorni_sadrzaj>FIDENS INGENIUM d.o.o. za ugostiteljstvo, trgovinu, turizam i usluge, OIB 02314484474, Od izvora 59, 20236 Nova Mokošica</izvorni_sadrzaj>
    <derivirana_varijabla naziv="DomainObject.Predmet.ProtustrankaWithAdressOIB_1">FIDENS INGENIUM d.o.o. za ugostiteljstvo, trgovinu, turizam i usluge, OIB 02314484474, Od izvora 59, 20236 Nova Mokošica</derivirana_varijabla>
  </DomainObject.Predmet.ProtustrankaWithAdressOIB>
  <DomainObject.Predmet.ProtustrankaNazivFormated>
    <izvorni_sadrzaj>FIDENS INGENIUM d.o.o. za ugostiteljstvo, trgovinu, turizam i usluge</izvorni_sadrzaj>
    <derivirana_varijabla naziv="DomainObject.Predmet.ProtustrankaNazivFormated_1">FIDENS INGENIUM d.o.o. za ugostiteljstvo, trgovinu, turizam i usluge</derivirana_varijabla>
  </DomainObject.Predmet.ProtustrankaNazivFormated>
  <DomainObject.Predmet.ProtustrankaNazivFormatedOIB>
    <izvorni_sadrzaj>FIDENS INGENIUM d.o.o. za ugostiteljstvo, trgovinu, turizam i usluge, OIB 02314484474</izvorni_sadrzaj>
    <derivirana_varijabla naziv="DomainObject.Predmet.ProtustrankaNazivFormatedOIB_1">FIDENS INGENIUM d.o.o. za ugostiteljstvo, trgovinu, turizam i usluge, OIB 02314484474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144456.18</izvorni_sadrzaj>
    <derivirana_varijabla naziv="DomainObject.Predmet.TrenutnaVrijednost_1">144456.18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FIDENS INGENIUM d.o.o. za ugostiteljstvo, trgovinu, turizam i usluge</item>
    </izvorni_sadrzaj>
    <derivirana_varijabla naziv="DomainObject.Predmet.ProtuStrankaListFormated_1">
      <item>FIDENS INGENIUM d.o.o. za ugostiteljstvo, trgovinu, turizam i usluge</item>
    </derivirana_varijabla>
  </DomainObject.Predmet.ProtuStrankaListFormated>
  <DomainObject.Predmet.ProtuStrankaListFormatedOIB>
    <izvorni_sadrzaj>
      <item>FIDENS INGENIUM d.o.o. za ugostiteljstvo, trgovinu, turizam i usluge, OIB 02314484474</item>
    </izvorni_sadrzaj>
    <derivirana_varijabla naziv="DomainObject.Predmet.ProtuStrankaListFormatedOIB_1">
      <item>FIDENS INGENIUM d.o.o. za ugostiteljstvo, trgovinu, turizam i usluge, OIB 02314484474</item>
    </derivirana_varijabla>
  </DomainObject.Predmet.ProtuStrankaListFormatedOIB>
  <DomainObject.Predmet.ProtuStrankaListFormatedWithAdress>
    <izvorni_sadrzaj>
      <item>FIDENS INGENIUM d.o.o. za ugostiteljstvo, trgovinu, turizam i usluge, Od izvora 59, 20236 Nova Mokošica</item>
    </izvorni_sadrzaj>
    <derivirana_varijabla naziv="DomainObject.Predmet.ProtuStrankaListFormatedWithAdress_1">
      <item>FIDENS INGENIUM d.o.o. za ugostiteljstvo, trgovinu, turizam i usluge, Od izvora 59, 20236 Nova Mokošica</item>
    </derivirana_varijabla>
  </DomainObject.Predmet.ProtuStrankaListFormatedWithAdress>
  <DomainObject.Predmet.ProtuStrankaListFormatedWithAdressOIB>
    <izvorni_sadrzaj>
      <item>FIDENS INGENIUM d.o.o. za ugostiteljstvo, trgovinu, turizam i usluge, OIB 02314484474, Od izvora 59, 20236 Nova Mokošica</item>
    </izvorni_sadrzaj>
    <derivirana_varijabla naziv="DomainObject.Predmet.ProtuStrankaListFormatedWithAdressOIB_1">
      <item>FIDENS INGENIUM d.o.o. za ugostiteljstvo, trgovinu, turizam i usluge, OIB 02314484474, Od izvora 59, 20236 Nova Mokošica</item>
    </derivirana_varijabla>
  </DomainObject.Predmet.ProtuStrankaListFormatedWithAdressOIB>
  <DomainObject.Predmet.ProtuStrankaListNazivFormated>
    <izvorni_sadrzaj>
      <item>FIDENS INGENIUM d.o.o. za ugostiteljstvo, trgovinu, turizam i usluge</item>
    </izvorni_sadrzaj>
    <derivirana_varijabla naziv="DomainObject.Predmet.ProtuStrankaListNazivFormated_1">
      <item>FIDENS INGENIUM d.o.o. za ugostiteljstvo, trgovinu, turizam i usluge</item>
    </derivirana_varijabla>
  </DomainObject.Predmet.ProtuStrankaListNazivFormated>
  <DomainObject.Predmet.ProtuStrankaListNazivFormatedOIB>
    <izvorni_sadrzaj>
      <item>FIDENS INGENIUM d.o.o. za ugostiteljstvo, trgovinu, turizam i usluge, OIB 02314484474</item>
    </izvorni_sadrzaj>
    <derivirana_varijabla naziv="DomainObject.Predmet.ProtuStrankaListNazivFormatedOIB_1">
      <item>FIDENS INGENIUM d.o.o. za ugostiteljstvo, trgovinu, turizam i usluge, OIB 02314484474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FIDENS INGENIUM d.o.o. za ugostiteljstvo, trgovinu, turizam i usluge</izvorni_sadrzaj>
    <derivirana_varijabla naziv="DomainObject.Predmet.ProtustrankaIDrugi_1">FIDENS INGENIUM d.o.o. za ugostiteljstvo,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FIDENS INGENIUM d.o.o. za ugostiteljstvo, trgovinu, turizam i usluge, OIB 02314484474, Od izvora 59, 20236 Nova Mokošica</izvorni_sadrzaj>
    <derivirana_varijabla naziv="DomainObject.Predmet.ProtustrankaIDrugiAdressOIB_1">FIDENS INGENIUM d.o.o. za ugostiteljstvo, trgovinu, turizam i usluge, OIB 02314484474, Od izvora 59,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FIDENS INGENIUM d.o.o. za ugostiteljstvo, trgovinu, turizam i usluge</item>
    </izvorni_sadrzaj>
    <derivirana_varijabla naziv="DomainObject.Predmet.SudioniciListNaziv_1">
      <item>Financijska agencija,RC Split,Podružnica Dubrovnik</item>
      <item>FIDENS INGENIUM d.o.o. za ugostiteljstvo,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FIDENS INGENIUM d.o.o. za ugostiteljstvo, trgovinu, turizam i usluge, OIB 02314484474, Od izvora 59,20236 Nova Mokošica</item>
    </izvorni_sadrzaj>
    <derivirana_varijabla naziv="DomainObject.Predmet.SudioniciListAdressOIB_1">
      <item>Financijska agencija,RC Split,Podružnica Dubrovnik, OIB 85821130368, Vukovarska 2,20000 Dubrovnik</item>
      <item>FIDENS INGENIUM d.o.o. za ugostiteljstvo, trgovinu, turizam i usluge, OIB 02314484474, Od izvora 59,20236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02314484474</item>
    </izvorni_sadrzaj>
    <derivirana_varijabla naziv="DomainObject.Predmet.SudioniciListNazivOIB_1">
      <item>, OIB 85821130368</item>
      <item>, OIB 02314484474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2C123-67D2-4D52-9044-6A5A53CE9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1723</properties:Characters>
  <properties:Lines>51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2015-12-07T12:43:00Z</cp:lastPrinted>
  <dcterms:modified xmlns:xsi="http://www.w3.org/2001/XMLSchema-instance" xsi:type="dcterms:W3CDTF">2015-12-07T12:56:00Z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