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4826fa" w14:paraId="84826fa" w:rsidRDefault="00C57A77" w:rsidP="00FE3724" w:rsidR="00C57A77" w:rsidRPr="0081071F">
      <w:pPr>
        <w15:collapsed w:val="false"/>
        <w:rPr>
          <w:rFonts w:cs="Arial" w:hAnsi="Arial" w:ascii="Arial"/>
          <w:b/>
          <w:sz w:val="22"/>
          <w:szCs w:val="22"/>
        </w:rPr>
      </w:pPr>
      <w:bookmarkStart w:name="_GoBack" w:id="0"/>
      <w:bookmarkEnd w:id="0"/>
    </w:p>
    <w:p w:rsidRDefault="00C57A77" w:rsidP="00FE3724" w:rsidR="00C57A77" w:rsidRPr="0081071F">
      <w:pPr>
        <w:rPr>
          <w:sz w:val="22"/>
          <w:szCs w:val="22"/>
        </w:rPr>
      </w:pPr>
    </w:p>
    <w:p w:rsidRDefault="00F40CD0" w:rsidP="00FE3724" w:rsidR="00F40CD0" w:rsidRPr="0081071F">
      <w:pPr>
        <w:rPr>
          <w:sz w:val="22"/>
          <w:szCs w:val="22"/>
        </w:rPr>
      </w:pPr>
    </w:p>
    <w:p w:rsidRDefault="00FE3724" w:rsidP="00FE3724" w:rsidR="00FE3724" w:rsidRPr="0081071F">
      <w:pPr>
        <w:rPr>
          <w:b/>
          <w:bCs/>
          <w:sz w:val="22"/>
          <w:szCs w:val="22"/>
        </w:rPr>
      </w:pPr>
      <w:r w:rsidRPr="0081071F">
        <w:rPr>
          <w:b/>
          <w:bCs/>
          <w:sz w:val="22"/>
          <w:szCs w:val="22"/>
        </w:rPr>
        <w:t>REPUBLIKA HRVATSKA</w:t>
      </w:r>
    </w:p>
    <w:p w:rsidRDefault="00FE3724" w:rsidP="00FE3724" w:rsidR="00EE3E91" w:rsidRPr="0081071F">
      <w:pPr>
        <w:rPr>
          <w:b/>
          <w:bCs/>
          <w:sz w:val="22"/>
          <w:szCs w:val="22"/>
        </w:rPr>
      </w:pPr>
      <w:r w:rsidRPr="0081071F">
        <w:rPr>
          <w:b/>
          <w:bCs/>
          <w:sz w:val="22"/>
          <w:szCs w:val="22"/>
        </w:rPr>
        <w:t>TRGOVAČKI SUD U ZADRU</w:t>
      </w:r>
      <w:r w:rsidRPr="0081071F">
        <w:rPr>
          <w:b/>
          <w:bCs/>
          <w:sz w:val="22"/>
          <w:szCs w:val="22"/>
        </w:rPr>
        <w:tab/>
      </w:r>
      <w:r w:rsidRPr="0081071F">
        <w:rPr>
          <w:b/>
          <w:bCs/>
          <w:sz w:val="22"/>
          <w:szCs w:val="22"/>
        </w:rPr>
        <w:tab/>
      </w:r>
    </w:p>
    <w:p w:rsidRDefault="00EE3E91" w:rsidP="00FE3724" w:rsidR="00FE3724" w:rsidRPr="0081071F">
      <w:pPr>
        <w:rPr>
          <w:sz w:val="22"/>
          <w:szCs w:val="22"/>
        </w:rPr>
      </w:pPr>
      <w:r w:rsidRPr="0081071F">
        <w:rPr>
          <w:sz w:val="22"/>
          <w:szCs w:val="22"/>
        </w:rPr>
        <w:t>Dr. Franje Tuđmana 35</w:t>
      </w:r>
      <w:r w:rsidR="00FE3724" w:rsidRPr="0081071F">
        <w:rPr>
          <w:sz w:val="22"/>
          <w:szCs w:val="22"/>
        </w:rPr>
        <w:tab/>
      </w:r>
      <w:r w:rsidR="00FE3724" w:rsidRPr="0081071F">
        <w:rPr>
          <w:sz w:val="22"/>
          <w:szCs w:val="22"/>
        </w:rPr>
        <w:tab/>
      </w:r>
      <w:r w:rsidR="00FE3724" w:rsidRPr="0081071F">
        <w:rPr>
          <w:sz w:val="22"/>
          <w:szCs w:val="22"/>
        </w:rPr>
        <w:tab/>
      </w:r>
    </w:p>
    <w:p w:rsidRDefault="00934BCC" w:rsidP="00EE3E91" w:rsidR="00934BCC" w:rsidRPr="0081071F">
      <w:pPr>
        <w:rPr>
          <w:sz w:val="22"/>
          <w:szCs w:val="22"/>
        </w:rPr>
      </w:pPr>
    </w:p>
    <w:p w:rsidRDefault="00976A50" w:rsidP="00976A50" w:rsidR="00976A50" w:rsidRPr="0081071F">
      <w:pPr>
        <w:jc w:val="center"/>
        <w:rPr>
          <w:b/>
          <w:bCs/>
          <w:sz w:val="22"/>
          <w:szCs w:val="22"/>
        </w:rPr>
      </w:pPr>
      <w:r w:rsidRPr="0081071F">
        <w:rPr>
          <w:b/>
          <w:bCs/>
          <w:sz w:val="22"/>
          <w:szCs w:val="22"/>
        </w:rPr>
        <w:t xml:space="preserve">R E P U B L I K A  H R V A T S KA </w:t>
      </w:r>
    </w:p>
    <w:p w:rsidRDefault="00FE3724" w:rsidP="00FE3724" w:rsidR="00FE3724" w:rsidRPr="0081071F">
      <w:pPr>
        <w:rPr>
          <w:b/>
          <w:bCs/>
          <w:sz w:val="22"/>
          <w:szCs w:val="22"/>
        </w:rPr>
      </w:pPr>
    </w:p>
    <w:p w:rsidRDefault="00FE3724" w:rsidP="00FE3724" w:rsidR="00FE3724" w:rsidRPr="0081071F">
      <w:pPr>
        <w:jc w:val="center"/>
        <w:rPr>
          <w:b/>
          <w:bCs/>
          <w:sz w:val="22"/>
          <w:szCs w:val="22"/>
        </w:rPr>
      </w:pPr>
      <w:r w:rsidRPr="0081071F">
        <w:rPr>
          <w:b/>
          <w:bCs/>
          <w:sz w:val="22"/>
          <w:szCs w:val="22"/>
        </w:rPr>
        <w:t>R J E Š E N J E</w:t>
      </w:r>
    </w:p>
    <w:p w:rsidRDefault="00F40CD0" w:rsidP="00F40CD0" w:rsidR="00F40CD0" w:rsidRPr="0081071F">
      <w:pPr>
        <w:rPr>
          <w:b/>
          <w:bCs/>
          <w:sz w:val="22"/>
          <w:szCs w:val="22"/>
        </w:rPr>
      </w:pPr>
    </w:p>
    <w:p w:rsidRDefault="001E3514" w:rsidP="00180F5B" w:rsidR="00180F5B" w:rsidRPr="007517F4">
      <w:pPr>
        <w:ind w:firstLine="708"/>
        <w:jc w:val="both"/>
        <w:rPr>
          <w:rFonts w:cstheme="majorBidi" w:hAnsiTheme="majorBidi" w:asciiTheme="majorBidi"/>
          <w:sz w:val="22"/>
          <w:szCs w:val="22"/>
        </w:rPr>
      </w:pPr>
      <w:r w:rsidRPr="007517F4">
        <w:rPr>
          <w:rFonts w:cstheme="majorBidi" w:hAnsiTheme="majorBidi" w:asciiTheme="majorBidi"/>
          <w:sz w:val="22"/>
          <w:szCs w:val="22"/>
        </w:rPr>
        <w:t>Trgovački sud u Zadru, OIB:</w:t>
      </w:r>
      <w:r w:rsidR="00180F5B" w:rsidRPr="007517F4">
        <w:rPr>
          <w:rFonts w:cstheme="majorBidi" w:hAnsiTheme="majorBidi" w:asciiTheme="majorBidi"/>
          <w:sz w:val="22"/>
          <w:szCs w:val="22"/>
        </w:rPr>
        <w:t xml:space="preserve">39670464653, po sutkinji Ani Markač, u stečajnom postupku nad stečajnim dužnikom </w:t>
      </w:r>
      <w:r w:rsidR="007517F4" w:rsidRPr="007517F4">
        <w:rPr>
          <w:sz w:val="22"/>
          <w:szCs w:val="22"/>
        </w:rPr>
        <w:t>RIVIJERA d.d. u stečaju, Šibenik, Vladimira Nazora 53, OIB:04184053283, zastupan po stečajnom upravitelju Ivici Matasu</w:t>
      </w:r>
      <w:r w:rsidR="007517F4">
        <w:rPr>
          <w:sz w:val="22"/>
          <w:szCs w:val="22"/>
        </w:rPr>
        <w:t xml:space="preserve"> iz Šibenika, </w:t>
      </w:r>
      <w:r w:rsidRPr="007517F4">
        <w:rPr>
          <w:rFonts w:cstheme="majorBidi" w:hAnsiTheme="majorBidi" w:asciiTheme="majorBidi"/>
          <w:sz w:val="22"/>
          <w:szCs w:val="22"/>
        </w:rPr>
        <w:t xml:space="preserve">dana </w:t>
      </w:r>
      <w:r w:rsidR="007517F4">
        <w:rPr>
          <w:rFonts w:cstheme="majorBidi" w:hAnsiTheme="majorBidi" w:asciiTheme="majorBidi"/>
          <w:sz w:val="22"/>
          <w:szCs w:val="22"/>
        </w:rPr>
        <w:t>15. svibnja 2017.</w:t>
      </w:r>
      <w:r w:rsidR="00180F5B" w:rsidRPr="007517F4">
        <w:rPr>
          <w:rFonts w:cstheme="majorBidi" w:hAnsiTheme="majorBidi" w:asciiTheme="majorBidi"/>
          <w:sz w:val="22"/>
          <w:szCs w:val="22"/>
        </w:rPr>
        <w:t xml:space="preserve">, </w:t>
      </w:r>
    </w:p>
    <w:p w:rsidRDefault="00934BCC" w:rsidP="00F40CD0" w:rsidR="00934BCC" w:rsidRPr="0081071F">
      <w:pPr>
        <w:jc w:val="both"/>
        <w:rPr>
          <w:b/>
          <w:sz w:val="22"/>
          <w:szCs w:val="22"/>
        </w:rPr>
      </w:pPr>
    </w:p>
    <w:p w:rsidRDefault="00FE3724" w:rsidP="00FE3724" w:rsidR="00FE3724" w:rsidRPr="0081071F">
      <w:pPr>
        <w:jc w:val="center"/>
        <w:rPr>
          <w:b/>
          <w:sz w:val="22"/>
          <w:szCs w:val="22"/>
        </w:rPr>
      </w:pPr>
      <w:r w:rsidRPr="0081071F">
        <w:rPr>
          <w:b/>
          <w:sz w:val="22"/>
          <w:szCs w:val="22"/>
        </w:rPr>
        <w:t>r i j e š i o   j e</w:t>
      </w:r>
    </w:p>
    <w:p w:rsidRDefault="00934BCC" w:rsidP="00EE3E91" w:rsidR="00934BCC" w:rsidRPr="0081071F">
      <w:pPr>
        <w:tabs>
          <w:tab w:pos="960" w:val="left"/>
        </w:tabs>
        <w:jc w:val="both"/>
        <w:rPr>
          <w:sz w:val="22"/>
          <w:szCs w:val="22"/>
        </w:rPr>
      </w:pPr>
    </w:p>
    <w:p w:rsidRDefault="00FE3724" w:rsidP="00D95147" w:rsidR="00934BCC" w:rsidRPr="0081071F">
      <w:pPr>
        <w:ind w:firstLine="708"/>
        <w:jc w:val="both"/>
        <w:rPr>
          <w:sz w:val="22"/>
          <w:szCs w:val="22"/>
        </w:rPr>
      </w:pPr>
      <w:r w:rsidRPr="0081071F">
        <w:rPr>
          <w:sz w:val="22"/>
          <w:szCs w:val="22"/>
        </w:rPr>
        <w:t>Odbacu</w:t>
      </w:r>
      <w:r w:rsidR="00B572D9" w:rsidRPr="0081071F">
        <w:rPr>
          <w:sz w:val="22"/>
          <w:szCs w:val="22"/>
        </w:rPr>
        <w:t>je</w:t>
      </w:r>
      <w:r w:rsidRPr="0081071F">
        <w:rPr>
          <w:sz w:val="22"/>
          <w:szCs w:val="22"/>
        </w:rPr>
        <w:t xml:space="preserve"> se prijav</w:t>
      </w:r>
      <w:r w:rsidR="00B572D9" w:rsidRPr="0081071F">
        <w:rPr>
          <w:sz w:val="22"/>
          <w:szCs w:val="22"/>
        </w:rPr>
        <w:t>a</w:t>
      </w:r>
      <w:r w:rsidRPr="0081071F">
        <w:rPr>
          <w:sz w:val="22"/>
          <w:szCs w:val="22"/>
        </w:rPr>
        <w:t xml:space="preserve"> tražbin</w:t>
      </w:r>
      <w:r w:rsidR="00B572D9" w:rsidRPr="0081071F">
        <w:rPr>
          <w:sz w:val="22"/>
          <w:szCs w:val="22"/>
        </w:rPr>
        <w:t>e</w:t>
      </w:r>
      <w:r w:rsidR="00EA3FC8" w:rsidRPr="0081071F">
        <w:rPr>
          <w:sz w:val="22"/>
          <w:szCs w:val="22"/>
        </w:rPr>
        <w:t xml:space="preserve"> </w:t>
      </w:r>
      <w:r w:rsidR="00B572D9" w:rsidRPr="0081071F">
        <w:rPr>
          <w:sz w:val="22"/>
          <w:szCs w:val="22"/>
        </w:rPr>
        <w:t>koju je podnio</w:t>
      </w:r>
      <w:r w:rsidR="004D4806" w:rsidRPr="0081071F">
        <w:rPr>
          <w:sz w:val="22"/>
          <w:szCs w:val="22"/>
        </w:rPr>
        <w:t xml:space="preserve"> </w:t>
      </w:r>
      <w:r w:rsidR="00180F5B" w:rsidRPr="0081071F">
        <w:rPr>
          <w:sz w:val="22"/>
          <w:szCs w:val="22"/>
        </w:rPr>
        <w:t xml:space="preserve">vjerovnik </w:t>
      </w:r>
      <w:r w:rsidR="007517F4">
        <w:rPr>
          <w:sz w:val="22"/>
          <w:szCs w:val="22"/>
        </w:rPr>
        <w:t xml:space="preserve">JOSO VUČENOVIĆ </w:t>
      </w:r>
      <w:proofErr w:type="spellStart"/>
      <w:r w:rsidR="007517F4">
        <w:rPr>
          <w:sz w:val="22"/>
          <w:szCs w:val="22"/>
        </w:rPr>
        <w:t>vl</w:t>
      </w:r>
      <w:proofErr w:type="spellEnd"/>
      <w:r w:rsidR="007517F4">
        <w:rPr>
          <w:sz w:val="22"/>
          <w:szCs w:val="22"/>
        </w:rPr>
        <w:t xml:space="preserve">. </w:t>
      </w:r>
      <w:proofErr w:type="spellStart"/>
      <w:r w:rsidR="007517F4">
        <w:rPr>
          <w:sz w:val="22"/>
          <w:szCs w:val="22"/>
        </w:rPr>
        <w:t>Drvodjelske</w:t>
      </w:r>
      <w:proofErr w:type="spellEnd"/>
      <w:r w:rsidR="007517F4">
        <w:rPr>
          <w:sz w:val="22"/>
          <w:szCs w:val="22"/>
        </w:rPr>
        <w:t xml:space="preserve"> radionice iz Šibenika, OIB:</w:t>
      </w:r>
      <w:r w:rsidR="00334421">
        <w:rPr>
          <w:sz w:val="22"/>
          <w:szCs w:val="22"/>
        </w:rPr>
        <w:t>39678983963</w:t>
      </w:r>
      <w:r w:rsidR="007517F4">
        <w:rPr>
          <w:sz w:val="22"/>
          <w:szCs w:val="22"/>
        </w:rPr>
        <w:t xml:space="preserve">, </w:t>
      </w:r>
      <w:r w:rsidR="00CE0FFA" w:rsidRPr="0081071F">
        <w:rPr>
          <w:sz w:val="22"/>
          <w:szCs w:val="22"/>
        </w:rPr>
        <w:t xml:space="preserve">od </w:t>
      </w:r>
      <w:r w:rsidR="007517F4">
        <w:rPr>
          <w:sz w:val="22"/>
          <w:szCs w:val="22"/>
        </w:rPr>
        <w:t xml:space="preserve">5. svibnja 2017. </w:t>
      </w:r>
      <w:r w:rsidR="00F40CD0" w:rsidRPr="0081071F">
        <w:rPr>
          <w:sz w:val="22"/>
          <w:szCs w:val="22"/>
        </w:rPr>
        <w:t xml:space="preserve">kao nepravovremena. </w:t>
      </w:r>
    </w:p>
    <w:p w:rsidRDefault="00B572D9" w:rsidP="00B572D9" w:rsidR="00B572D9" w:rsidRPr="0081071F">
      <w:pPr>
        <w:ind w:left="708"/>
        <w:jc w:val="both"/>
        <w:rPr>
          <w:sz w:val="22"/>
          <w:szCs w:val="22"/>
        </w:rPr>
      </w:pPr>
    </w:p>
    <w:p w:rsidRDefault="00FE3724" w:rsidP="00FE3724" w:rsidR="00FE3724" w:rsidRPr="0081071F">
      <w:pPr>
        <w:jc w:val="center"/>
        <w:rPr>
          <w:sz w:val="22"/>
          <w:szCs w:val="22"/>
        </w:rPr>
      </w:pPr>
      <w:r w:rsidRPr="0081071F">
        <w:rPr>
          <w:sz w:val="22"/>
          <w:szCs w:val="22"/>
        </w:rPr>
        <w:t>Obrazloženje</w:t>
      </w:r>
    </w:p>
    <w:p w:rsidRDefault="00180F5B" w:rsidP="00FE3724" w:rsidR="00180F5B" w:rsidRPr="0081071F">
      <w:pPr>
        <w:jc w:val="center"/>
        <w:rPr>
          <w:sz w:val="22"/>
          <w:szCs w:val="22"/>
        </w:rPr>
      </w:pPr>
    </w:p>
    <w:p w:rsidRDefault="00F40CD0" w:rsidP="005815AB" w:rsidR="00F40CD0" w:rsidRPr="0081071F">
      <w:pPr>
        <w:ind w:firstLine="708"/>
        <w:jc w:val="both"/>
        <w:rPr>
          <w:sz w:val="22"/>
          <w:szCs w:val="22"/>
        </w:rPr>
      </w:pPr>
      <w:r w:rsidRPr="0081071F">
        <w:rPr>
          <w:sz w:val="22"/>
          <w:szCs w:val="22"/>
        </w:rPr>
        <w:t>Trgovački sud u Zadru rješenjem poslovni broj St-</w:t>
      </w:r>
      <w:r w:rsidR="007517F4">
        <w:rPr>
          <w:sz w:val="22"/>
          <w:szCs w:val="22"/>
        </w:rPr>
        <w:t xml:space="preserve">1081/16-43 od 6. veljače 2017. </w:t>
      </w:r>
      <w:r w:rsidRPr="0081071F">
        <w:rPr>
          <w:sz w:val="22"/>
          <w:szCs w:val="22"/>
        </w:rPr>
        <w:t xml:space="preserve">otvorio je stečajni postupak nad </w:t>
      </w:r>
      <w:r w:rsidR="00180F5B" w:rsidRPr="0081071F">
        <w:rPr>
          <w:sz w:val="22"/>
          <w:szCs w:val="22"/>
        </w:rPr>
        <w:t xml:space="preserve">uvodno označenim dužnikom, </w:t>
      </w:r>
      <w:r w:rsidR="0081071F" w:rsidRPr="0081071F">
        <w:rPr>
          <w:sz w:val="22"/>
          <w:szCs w:val="22"/>
        </w:rPr>
        <w:t>a predmetno rješenje objavljeno je na mrežnoj stranica e-Oglasn</w:t>
      </w:r>
      <w:r w:rsidR="00554514">
        <w:rPr>
          <w:sz w:val="22"/>
          <w:szCs w:val="22"/>
        </w:rPr>
        <w:t>a ploča sudova istog dana u 9,33</w:t>
      </w:r>
      <w:r w:rsidR="0081071F" w:rsidRPr="0081071F">
        <w:rPr>
          <w:sz w:val="22"/>
          <w:szCs w:val="22"/>
        </w:rPr>
        <w:t xml:space="preserve"> sati.</w:t>
      </w:r>
      <w:r w:rsidR="00282805">
        <w:rPr>
          <w:sz w:val="22"/>
          <w:szCs w:val="22"/>
        </w:rPr>
        <w:t xml:space="preserve"> Navedenim </w:t>
      </w:r>
      <w:r w:rsidRPr="0081071F">
        <w:rPr>
          <w:sz w:val="22"/>
          <w:szCs w:val="22"/>
        </w:rPr>
        <w:t>rješenjem u točki IV</w:t>
      </w:r>
      <w:r w:rsidR="007517F4">
        <w:rPr>
          <w:sz w:val="22"/>
          <w:szCs w:val="22"/>
        </w:rPr>
        <w:t>.</w:t>
      </w:r>
      <w:r w:rsidRPr="0081071F">
        <w:rPr>
          <w:sz w:val="22"/>
          <w:szCs w:val="22"/>
        </w:rPr>
        <w:t xml:space="preserve"> pozvani su vjerovnici stečajnog dužnika da u roku od 60 dana od dana objave predmetnog rješenja sukladno odredbi čl. </w:t>
      </w:r>
      <w:r w:rsidR="005815AB" w:rsidRPr="0081071F">
        <w:rPr>
          <w:sz w:val="22"/>
          <w:szCs w:val="22"/>
        </w:rPr>
        <w:t>129</w:t>
      </w:r>
      <w:r w:rsidRPr="0081071F">
        <w:rPr>
          <w:sz w:val="22"/>
          <w:szCs w:val="22"/>
        </w:rPr>
        <w:t>.</w:t>
      </w:r>
      <w:r w:rsidR="005815AB" w:rsidRPr="0081071F">
        <w:rPr>
          <w:sz w:val="22"/>
          <w:szCs w:val="22"/>
        </w:rPr>
        <w:t xml:space="preserve"> st. 1. </w:t>
      </w:r>
      <w:proofErr w:type="spellStart"/>
      <w:r w:rsidR="005815AB" w:rsidRPr="0081071F">
        <w:rPr>
          <w:sz w:val="22"/>
          <w:szCs w:val="22"/>
        </w:rPr>
        <w:t>toč</w:t>
      </w:r>
      <w:proofErr w:type="spellEnd"/>
      <w:r w:rsidR="005815AB" w:rsidRPr="0081071F">
        <w:rPr>
          <w:sz w:val="22"/>
          <w:szCs w:val="22"/>
        </w:rPr>
        <w:t>. 4.</w:t>
      </w:r>
      <w:r w:rsidRPr="0081071F">
        <w:rPr>
          <w:sz w:val="22"/>
          <w:szCs w:val="22"/>
        </w:rPr>
        <w:t xml:space="preserve"> Stečajnog zakona </w:t>
      </w:r>
      <w:r w:rsidR="00282805">
        <w:rPr>
          <w:sz w:val="22"/>
          <w:szCs w:val="22"/>
        </w:rPr>
        <w:t xml:space="preserve">(Narodne novine broj 71/15) </w:t>
      </w:r>
      <w:r w:rsidRPr="0081071F">
        <w:rPr>
          <w:sz w:val="22"/>
          <w:szCs w:val="22"/>
        </w:rPr>
        <w:t xml:space="preserve">prijave svoje tražbine stečajnom upravitelju.  </w:t>
      </w:r>
    </w:p>
    <w:p w:rsidRDefault="00F40CD0" w:rsidP="003C26C1" w:rsidR="00F40CD0" w:rsidRPr="0081071F">
      <w:pPr>
        <w:ind w:firstLine="708"/>
        <w:jc w:val="both"/>
        <w:rPr>
          <w:sz w:val="22"/>
          <w:szCs w:val="22"/>
        </w:rPr>
      </w:pPr>
      <w:r w:rsidRPr="0081071F">
        <w:rPr>
          <w:sz w:val="22"/>
          <w:szCs w:val="22"/>
        </w:rPr>
        <w:t>Rok iz točke IV</w:t>
      </w:r>
      <w:r w:rsidR="007517F4">
        <w:rPr>
          <w:sz w:val="22"/>
          <w:szCs w:val="22"/>
        </w:rPr>
        <w:t>.</w:t>
      </w:r>
      <w:r w:rsidRPr="0081071F">
        <w:rPr>
          <w:sz w:val="22"/>
          <w:szCs w:val="22"/>
        </w:rPr>
        <w:t xml:space="preserve"> rješenja Trgovačkog suda u Zadru poslovni broj St-</w:t>
      </w:r>
      <w:r w:rsidR="007517F4">
        <w:rPr>
          <w:sz w:val="22"/>
          <w:szCs w:val="22"/>
        </w:rPr>
        <w:t>1081/16-43 od 6. veljače 2017</w:t>
      </w:r>
      <w:r w:rsidRPr="0081071F">
        <w:rPr>
          <w:sz w:val="22"/>
          <w:szCs w:val="22"/>
        </w:rPr>
        <w:t>.</w:t>
      </w:r>
      <w:r w:rsidR="003C26C1" w:rsidRPr="0081071F">
        <w:rPr>
          <w:sz w:val="22"/>
          <w:szCs w:val="22"/>
        </w:rPr>
        <w:t xml:space="preserve">, istekao je dana </w:t>
      </w:r>
      <w:r w:rsidR="00554514">
        <w:rPr>
          <w:sz w:val="22"/>
          <w:szCs w:val="22"/>
        </w:rPr>
        <w:t xml:space="preserve">7. travnja 2017. </w:t>
      </w:r>
      <w:r w:rsidR="003C26C1" w:rsidRPr="0081071F">
        <w:rPr>
          <w:sz w:val="22"/>
          <w:szCs w:val="22"/>
        </w:rPr>
        <w:t xml:space="preserve"> </w:t>
      </w:r>
    </w:p>
    <w:p w:rsidRDefault="0081071F" w:rsidP="00D95147" w:rsidR="00F40CD0" w:rsidRPr="0081071F">
      <w:pPr>
        <w:ind w:firstLine="708"/>
        <w:jc w:val="both"/>
        <w:rPr>
          <w:sz w:val="22"/>
          <w:szCs w:val="22"/>
        </w:rPr>
      </w:pPr>
      <w:r w:rsidRPr="0081071F">
        <w:rPr>
          <w:sz w:val="22"/>
          <w:szCs w:val="22"/>
        </w:rPr>
        <w:t>Vjerovnik</w:t>
      </w:r>
      <w:r w:rsidR="001E3514" w:rsidRPr="001E3514">
        <w:rPr>
          <w:sz w:val="22"/>
          <w:szCs w:val="22"/>
        </w:rPr>
        <w:t xml:space="preserve"> </w:t>
      </w:r>
      <w:r w:rsidR="007517F4">
        <w:rPr>
          <w:sz w:val="22"/>
          <w:szCs w:val="22"/>
        </w:rPr>
        <w:t xml:space="preserve">JOSO VUČENOVIĆ </w:t>
      </w:r>
      <w:proofErr w:type="spellStart"/>
      <w:r w:rsidR="007517F4">
        <w:rPr>
          <w:sz w:val="22"/>
          <w:szCs w:val="22"/>
        </w:rPr>
        <w:t>vl</w:t>
      </w:r>
      <w:proofErr w:type="spellEnd"/>
      <w:r w:rsidR="007517F4">
        <w:rPr>
          <w:sz w:val="22"/>
          <w:szCs w:val="22"/>
        </w:rPr>
        <w:t xml:space="preserve">. </w:t>
      </w:r>
      <w:proofErr w:type="spellStart"/>
      <w:r w:rsidR="007517F4">
        <w:rPr>
          <w:sz w:val="22"/>
          <w:szCs w:val="22"/>
        </w:rPr>
        <w:t>Drvodjelske</w:t>
      </w:r>
      <w:proofErr w:type="spellEnd"/>
      <w:r w:rsidR="007517F4">
        <w:rPr>
          <w:sz w:val="22"/>
          <w:szCs w:val="22"/>
        </w:rPr>
        <w:t xml:space="preserve"> radionice iz Šibenika, OIB:98549799157, zastupan po punomoćniku, </w:t>
      </w:r>
      <w:r w:rsidRPr="0081071F">
        <w:rPr>
          <w:sz w:val="22"/>
          <w:szCs w:val="22"/>
        </w:rPr>
        <w:t xml:space="preserve">u </w:t>
      </w:r>
      <w:r w:rsidR="00B572D9" w:rsidRPr="0081071F">
        <w:rPr>
          <w:sz w:val="22"/>
          <w:szCs w:val="22"/>
        </w:rPr>
        <w:t>ovom stečajnom postupku podni</w:t>
      </w:r>
      <w:r w:rsidR="007517F4">
        <w:rPr>
          <w:sz w:val="22"/>
          <w:szCs w:val="22"/>
        </w:rPr>
        <w:t xml:space="preserve">o je </w:t>
      </w:r>
      <w:r w:rsidR="0040764A" w:rsidRPr="0081071F">
        <w:rPr>
          <w:sz w:val="22"/>
          <w:szCs w:val="22"/>
        </w:rPr>
        <w:t>prijav</w:t>
      </w:r>
      <w:r w:rsidR="00B572D9" w:rsidRPr="0081071F">
        <w:rPr>
          <w:sz w:val="22"/>
          <w:szCs w:val="22"/>
        </w:rPr>
        <w:t xml:space="preserve">u </w:t>
      </w:r>
      <w:r w:rsidR="0040764A" w:rsidRPr="0081071F">
        <w:rPr>
          <w:sz w:val="22"/>
          <w:szCs w:val="22"/>
        </w:rPr>
        <w:t>tražbin</w:t>
      </w:r>
      <w:r w:rsidR="00B572D9" w:rsidRPr="0081071F">
        <w:rPr>
          <w:sz w:val="22"/>
          <w:szCs w:val="22"/>
        </w:rPr>
        <w:t xml:space="preserve">e </w:t>
      </w:r>
      <w:r w:rsidR="005815AB" w:rsidRPr="0081071F">
        <w:rPr>
          <w:sz w:val="22"/>
          <w:szCs w:val="22"/>
        </w:rPr>
        <w:t xml:space="preserve">stečajnom upravitelju </w:t>
      </w:r>
      <w:r w:rsidR="007517F4">
        <w:rPr>
          <w:sz w:val="22"/>
          <w:szCs w:val="22"/>
        </w:rPr>
        <w:t xml:space="preserve">5. svibnja 2017. </w:t>
      </w:r>
      <w:r w:rsidR="005815AB" w:rsidRPr="0081071F">
        <w:rPr>
          <w:sz w:val="22"/>
          <w:szCs w:val="22"/>
        </w:rPr>
        <w:t xml:space="preserve">preporučenom poštanskom pošiljkom, a koju prijavu </w:t>
      </w:r>
      <w:r w:rsidR="001E3514">
        <w:rPr>
          <w:sz w:val="22"/>
          <w:szCs w:val="22"/>
        </w:rPr>
        <w:t xml:space="preserve">je </w:t>
      </w:r>
      <w:r w:rsidR="005815AB" w:rsidRPr="0081071F">
        <w:rPr>
          <w:sz w:val="22"/>
          <w:szCs w:val="22"/>
        </w:rPr>
        <w:t>stečajni upravit</w:t>
      </w:r>
      <w:r w:rsidR="00C32E09" w:rsidRPr="0081071F">
        <w:rPr>
          <w:sz w:val="22"/>
          <w:szCs w:val="22"/>
        </w:rPr>
        <w:t xml:space="preserve">elj </w:t>
      </w:r>
      <w:r w:rsidR="001E3514">
        <w:rPr>
          <w:sz w:val="22"/>
          <w:szCs w:val="22"/>
        </w:rPr>
        <w:t xml:space="preserve">zaprimio dana </w:t>
      </w:r>
      <w:r w:rsidR="007517F4">
        <w:rPr>
          <w:sz w:val="22"/>
          <w:szCs w:val="22"/>
        </w:rPr>
        <w:t xml:space="preserve">8. svibnja </w:t>
      </w:r>
      <w:r w:rsidR="001E3514">
        <w:rPr>
          <w:sz w:val="22"/>
          <w:szCs w:val="22"/>
        </w:rPr>
        <w:t>2017.</w:t>
      </w:r>
      <w:r w:rsidR="00554514">
        <w:rPr>
          <w:sz w:val="22"/>
          <w:szCs w:val="22"/>
        </w:rPr>
        <w:t xml:space="preserve">, nakon čega je istu dostavio ovom Sudu na </w:t>
      </w:r>
      <w:r w:rsidR="001E3514">
        <w:rPr>
          <w:sz w:val="22"/>
          <w:szCs w:val="22"/>
        </w:rPr>
        <w:t>daljnje postupanje</w:t>
      </w:r>
      <w:r w:rsidR="00554514">
        <w:rPr>
          <w:sz w:val="22"/>
          <w:szCs w:val="22"/>
        </w:rPr>
        <w:t>.</w:t>
      </w:r>
    </w:p>
    <w:p w:rsidRDefault="005815AB" w:rsidP="00F40CD0" w:rsidR="005815AB" w:rsidRPr="0081071F">
      <w:pPr>
        <w:ind w:firstLine="708"/>
        <w:jc w:val="both"/>
        <w:rPr>
          <w:sz w:val="22"/>
          <w:szCs w:val="22"/>
        </w:rPr>
      </w:pPr>
      <w:r w:rsidRPr="0081071F">
        <w:rPr>
          <w:sz w:val="22"/>
          <w:szCs w:val="22"/>
        </w:rPr>
        <w:t>Člankom 257. st. 6</w:t>
      </w:r>
      <w:r w:rsidR="00B572D9" w:rsidRPr="0081071F">
        <w:rPr>
          <w:sz w:val="22"/>
          <w:szCs w:val="22"/>
        </w:rPr>
        <w:t xml:space="preserve">. Stečajnog zakona propisano je </w:t>
      </w:r>
      <w:r w:rsidRPr="0081071F">
        <w:rPr>
          <w:sz w:val="22"/>
          <w:szCs w:val="22"/>
        </w:rPr>
        <w:t xml:space="preserve">da prijavu podnesenu nakon isteka roka za prijavljivanje sud će odbaciti rješenjem. </w:t>
      </w:r>
    </w:p>
    <w:p w:rsidRDefault="005815AB" w:rsidP="00D95147" w:rsidR="00FE3724" w:rsidRPr="0081071F">
      <w:pPr>
        <w:ind w:firstLine="708"/>
        <w:jc w:val="both"/>
        <w:rPr>
          <w:sz w:val="22"/>
          <w:szCs w:val="22"/>
        </w:rPr>
      </w:pPr>
      <w:r w:rsidRPr="0081071F">
        <w:rPr>
          <w:sz w:val="22"/>
          <w:szCs w:val="22"/>
        </w:rPr>
        <w:t>Uzimajući u obzir naprijed navedenog proizlazi da je p</w:t>
      </w:r>
      <w:r w:rsidR="00B572D9" w:rsidRPr="0081071F">
        <w:rPr>
          <w:sz w:val="22"/>
          <w:szCs w:val="22"/>
        </w:rPr>
        <w:t xml:space="preserve">rijava tražbine </w:t>
      </w:r>
      <w:r w:rsidR="001E3514">
        <w:rPr>
          <w:sz w:val="22"/>
          <w:szCs w:val="22"/>
        </w:rPr>
        <w:t xml:space="preserve">vjerovnika </w:t>
      </w:r>
      <w:r w:rsidR="007517F4">
        <w:rPr>
          <w:sz w:val="22"/>
          <w:szCs w:val="22"/>
        </w:rPr>
        <w:t xml:space="preserve">JOSE VUČENOVIĆA </w:t>
      </w:r>
      <w:proofErr w:type="spellStart"/>
      <w:r w:rsidR="007517F4">
        <w:rPr>
          <w:sz w:val="22"/>
          <w:szCs w:val="22"/>
        </w:rPr>
        <w:t>vl</w:t>
      </w:r>
      <w:proofErr w:type="spellEnd"/>
      <w:r w:rsidR="007517F4">
        <w:rPr>
          <w:sz w:val="22"/>
          <w:szCs w:val="22"/>
        </w:rPr>
        <w:t xml:space="preserve">. </w:t>
      </w:r>
      <w:proofErr w:type="spellStart"/>
      <w:r w:rsidR="007517F4">
        <w:rPr>
          <w:sz w:val="22"/>
          <w:szCs w:val="22"/>
        </w:rPr>
        <w:t>Drvodjelske</w:t>
      </w:r>
      <w:proofErr w:type="spellEnd"/>
      <w:r w:rsidR="007517F4">
        <w:rPr>
          <w:sz w:val="22"/>
          <w:szCs w:val="22"/>
        </w:rPr>
        <w:t xml:space="preserve"> radionice iz Šibenika, OIB:98549799157, </w:t>
      </w:r>
      <w:r w:rsidRPr="0081071F">
        <w:rPr>
          <w:sz w:val="22"/>
          <w:szCs w:val="22"/>
        </w:rPr>
        <w:t>podnesena nakon roka, budući je isti istekao dana</w:t>
      </w:r>
      <w:r w:rsidR="00554514">
        <w:rPr>
          <w:sz w:val="22"/>
          <w:szCs w:val="22"/>
        </w:rPr>
        <w:t xml:space="preserve"> 7. travnja 2017., </w:t>
      </w:r>
      <w:r w:rsidRPr="0081071F">
        <w:rPr>
          <w:sz w:val="22"/>
          <w:szCs w:val="22"/>
        </w:rPr>
        <w:t xml:space="preserve">slijedom čega je odlučeno kao u izreci ovog rješenja. </w:t>
      </w:r>
    </w:p>
    <w:p w:rsidRDefault="00C32E09" w:rsidP="005815AB" w:rsidR="00C32E09" w:rsidRPr="0081071F">
      <w:pPr>
        <w:ind w:left="705"/>
        <w:jc w:val="center"/>
        <w:rPr>
          <w:sz w:val="22"/>
          <w:szCs w:val="22"/>
        </w:rPr>
      </w:pPr>
    </w:p>
    <w:p w:rsidRDefault="00FE3724" w:rsidP="005815AB" w:rsidR="00FE3724" w:rsidRPr="0081071F">
      <w:pPr>
        <w:ind w:left="705"/>
        <w:jc w:val="center"/>
        <w:rPr>
          <w:sz w:val="22"/>
          <w:szCs w:val="22"/>
        </w:rPr>
      </w:pPr>
      <w:r w:rsidRPr="0081071F">
        <w:rPr>
          <w:sz w:val="22"/>
          <w:szCs w:val="22"/>
        </w:rPr>
        <w:t>U Zadru</w:t>
      </w:r>
      <w:r w:rsidR="007517F4">
        <w:rPr>
          <w:sz w:val="22"/>
          <w:szCs w:val="22"/>
        </w:rPr>
        <w:t xml:space="preserve"> 15. svibnja </w:t>
      </w:r>
      <w:r w:rsidR="001E3514">
        <w:rPr>
          <w:sz w:val="22"/>
          <w:szCs w:val="22"/>
        </w:rPr>
        <w:t xml:space="preserve">2017. </w:t>
      </w:r>
    </w:p>
    <w:p w:rsidRDefault="005815AB" w:rsidP="005815AB" w:rsidR="005815AB" w:rsidRPr="0081071F">
      <w:pPr>
        <w:jc w:val="both"/>
        <w:rPr>
          <w:sz w:val="22"/>
          <w:szCs w:val="22"/>
        </w:rPr>
      </w:pPr>
    </w:p>
    <w:p w:rsidRDefault="003A4B2A" w:rsidP="003A4B2A" w:rsidR="00FE3724" w:rsidRPr="0081071F">
      <w:pPr>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w:t>
      </w:r>
      <w:r w:rsidR="008F7DE9">
        <w:rPr>
          <w:sz w:val="22"/>
          <w:szCs w:val="22"/>
        </w:rPr>
        <w:tab/>
      </w:r>
      <w:r w:rsidR="008F7DE9">
        <w:rPr>
          <w:sz w:val="22"/>
          <w:szCs w:val="22"/>
        </w:rPr>
        <w:tab/>
      </w:r>
      <w:r w:rsidR="008F7DE9">
        <w:rPr>
          <w:sz w:val="22"/>
          <w:szCs w:val="22"/>
        </w:rPr>
        <w:tab/>
      </w:r>
      <w:r w:rsidR="008F7DE9">
        <w:rPr>
          <w:sz w:val="22"/>
          <w:szCs w:val="22"/>
        </w:rPr>
        <w:tab/>
      </w:r>
      <w:r>
        <w:rPr>
          <w:sz w:val="22"/>
          <w:szCs w:val="22"/>
        </w:rPr>
        <w:t xml:space="preserve">  </w:t>
      </w:r>
      <w:r w:rsidR="008F7DE9">
        <w:rPr>
          <w:sz w:val="22"/>
          <w:szCs w:val="22"/>
        </w:rPr>
        <w:t xml:space="preserve">                 </w:t>
      </w:r>
      <w:r w:rsidR="005815AB" w:rsidRPr="0081071F">
        <w:rPr>
          <w:sz w:val="22"/>
          <w:szCs w:val="22"/>
        </w:rPr>
        <w:t>Sutkinja</w:t>
      </w:r>
    </w:p>
    <w:p w:rsidRDefault="00554514" w:rsidP="003A4B2A" w:rsidR="00282805">
      <w:pPr>
        <w:rPr>
          <w:sz w:val="22"/>
          <w:szCs w:val="22"/>
        </w:rPr>
      </w:pPr>
      <w:r>
        <w:rPr>
          <w:sz w:val="22"/>
          <w:szCs w:val="22"/>
        </w:rPr>
        <w:tab/>
      </w:r>
      <w:r>
        <w:rPr>
          <w:sz w:val="22"/>
          <w:szCs w:val="22"/>
        </w:rPr>
        <w:tab/>
      </w:r>
      <w:r>
        <w:rPr>
          <w:sz w:val="22"/>
          <w:szCs w:val="22"/>
        </w:rPr>
        <w:tab/>
      </w:r>
      <w:r>
        <w:rPr>
          <w:sz w:val="22"/>
          <w:szCs w:val="22"/>
        </w:rPr>
        <w:tab/>
      </w:r>
      <w:r>
        <w:rPr>
          <w:sz w:val="22"/>
          <w:szCs w:val="22"/>
        </w:rPr>
        <w:tab/>
        <w:t xml:space="preserve">                                 </w:t>
      </w:r>
      <w:r w:rsidR="003A4B2A">
        <w:rPr>
          <w:sz w:val="22"/>
          <w:szCs w:val="22"/>
        </w:rPr>
        <w:t xml:space="preserve">                           </w:t>
      </w:r>
      <w:r w:rsidR="008F7DE9">
        <w:rPr>
          <w:sz w:val="22"/>
          <w:szCs w:val="22"/>
        </w:rPr>
        <w:tab/>
      </w:r>
      <w:r w:rsidR="008F7DE9">
        <w:rPr>
          <w:sz w:val="22"/>
          <w:szCs w:val="22"/>
        </w:rPr>
        <w:tab/>
      </w:r>
      <w:r w:rsidR="008B5FF2" w:rsidRPr="0081071F">
        <w:rPr>
          <w:sz w:val="22"/>
          <w:szCs w:val="22"/>
        </w:rPr>
        <w:t>Ana Markač</w:t>
      </w:r>
    </w:p>
    <w:p w:rsidRDefault="003A4B2A" w:rsidP="004C1C62" w:rsidR="003A4B2A">
      <w:pPr>
        <w:rPr>
          <w:sz w:val="22"/>
          <w:szCs w:val="22"/>
        </w:rPr>
      </w:pPr>
    </w:p>
    <w:p w:rsidRDefault="0081071F" w:rsidP="004C1C62" w:rsidR="00FE3724" w:rsidRPr="0081071F">
      <w:pPr>
        <w:rPr>
          <w:sz w:val="22"/>
          <w:szCs w:val="22"/>
        </w:rPr>
      </w:pPr>
      <w:r w:rsidRPr="0081071F">
        <w:rPr>
          <w:sz w:val="22"/>
          <w:szCs w:val="22"/>
        </w:rPr>
        <w:t>POUKA O PRAVNOM LIJEKU:</w:t>
      </w:r>
    </w:p>
    <w:p w:rsidRDefault="00FE3724" w:rsidP="00554514" w:rsidR="00554514" w:rsidRPr="00554514">
      <w:pPr>
        <w:tabs>
          <w:tab w:pos="709" w:val="left"/>
        </w:tabs>
        <w:jc w:val="both"/>
        <w:rPr>
          <w:rFonts w:cstheme="majorBidi" w:hAnsiTheme="majorBidi" w:asciiTheme="majorBidi"/>
          <w:bCs/>
          <w:sz w:val="22"/>
          <w:szCs w:val="22"/>
        </w:rPr>
      </w:pPr>
      <w:r w:rsidRPr="0081071F">
        <w:rPr>
          <w:sz w:val="22"/>
          <w:szCs w:val="22"/>
        </w:rPr>
        <w:t xml:space="preserve">Protiv ovog rješenja pravo na žalbu ima podnositelj prijave. Rok za žalbu iznosi 8 </w:t>
      </w:r>
      <w:r w:rsidR="0081071F">
        <w:rPr>
          <w:sz w:val="22"/>
          <w:szCs w:val="22"/>
        </w:rPr>
        <w:t xml:space="preserve">(osam) </w:t>
      </w:r>
      <w:r w:rsidRPr="0081071F">
        <w:rPr>
          <w:sz w:val="22"/>
          <w:szCs w:val="22"/>
        </w:rPr>
        <w:t xml:space="preserve">dana računajući od dana dostave pisanog otpravka ovog rješenja, </w:t>
      </w:r>
      <w:r w:rsidR="0081071F" w:rsidRPr="00533475">
        <w:rPr>
          <w:rFonts w:cstheme="majorBidi" w:hAnsiTheme="majorBidi" w:asciiTheme="majorBidi"/>
          <w:bCs/>
          <w:sz w:val="22"/>
          <w:szCs w:val="22"/>
        </w:rPr>
        <w:t xml:space="preserve">a dostava se smatra obavljenom istekom osmog dana od dana objave rješenja na mrežnoj stranici e-Oglasna ploča sudova (čl. </w:t>
      </w:r>
      <w:smartTag w:element="metricconverter" w:uri="urn:schemas-microsoft-com:office:smarttags">
        <w:smartTagPr>
          <w:attr w:val="12. st" w:name="ProductID"/>
        </w:smartTagPr>
        <w:r w:rsidR="0081071F" w:rsidRPr="00533475">
          <w:rPr>
            <w:rFonts w:cstheme="majorBidi" w:hAnsiTheme="majorBidi" w:asciiTheme="majorBidi"/>
            <w:bCs/>
            <w:sz w:val="22"/>
            <w:szCs w:val="22"/>
          </w:rPr>
          <w:t>12. st</w:t>
        </w:r>
      </w:smartTag>
      <w:r w:rsidR="0081071F" w:rsidRPr="00533475">
        <w:rPr>
          <w:rFonts w:cstheme="majorBidi" w:hAnsiTheme="majorBidi" w:asciiTheme="majorBidi"/>
          <w:bCs/>
          <w:sz w:val="22"/>
          <w:szCs w:val="22"/>
        </w:rPr>
        <w:t xml:space="preserve">. 1. i čl. </w:t>
      </w:r>
      <w:smartTag w:element="metricconverter" w:uri="urn:schemas-microsoft-com:office:smarttags">
        <w:smartTagPr>
          <w:attr w:val="19. st" w:name="ProductID"/>
        </w:smartTagPr>
        <w:r w:rsidR="0081071F" w:rsidRPr="00533475">
          <w:rPr>
            <w:rFonts w:cstheme="majorBidi" w:hAnsiTheme="majorBidi" w:asciiTheme="majorBidi"/>
            <w:bCs/>
            <w:sz w:val="22"/>
            <w:szCs w:val="22"/>
          </w:rPr>
          <w:t>19. st</w:t>
        </w:r>
      </w:smartTag>
      <w:r w:rsidR="0081071F" w:rsidRPr="00533475">
        <w:rPr>
          <w:rFonts w:cstheme="majorBidi" w:hAnsiTheme="majorBidi" w:asciiTheme="majorBidi"/>
          <w:bCs/>
          <w:sz w:val="22"/>
          <w:szCs w:val="22"/>
        </w:rPr>
        <w:t>. 1. i 2. SZ-a). Žalba se podnosi ovom sudu u 2 (dva) istovjetna primjerka, a o žalbi odlučuje Visoki trgovački</w:t>
      </w:r>
      <w:r w:rsidR="00554514">
        <w:rPr>
          <w:rFonts w:cstheme="majorBidi" w:hAnsiTheme="majorBidi" w:asciiTheme="majorBidi"/>
          <w:bCs/>
          <w:sz w:val="22"/>
          <w:szCs w:val="22"/>
        </w:rPr>
        <w:t xml:space="preserve"> sud Republike Hrvatske.</w:t>
      </w:r>
    </w:p>
    <w:p w:rsidRDefault="003A4B2A" w:rsidP="009D2714" w:rsidR="003A4B2A">
      <w:pPr>
        <w:rPr>
          <w:sz w:val="22"/>
          <w:szCs w:val="22"/>
        </w:rPr>
      </w:pPr>
    </w:p>
    <w:p w:rsidRDefault="009D2714" w:rsidP="009D2714" w:rsidR="009D2714" w:rsidRPr="0081071F">
      <w:pPr>
        <w:rPr>
          <w:sz w:val="22"/>
          <w:szCs w:val="22"/>
        </w:rPr>
      </w:pPr>
      <w:r w:rsidRPr="0081071F">
        <w:rPr>
          <w:sz w:val="22"/>
          <w:szCs w:val="22"/>
        </w:rPr>
        <w:t xml:space="preserve">Dostaviti: </w:t>
      </w:r>
    </w:p>
    <w:p w:rsidRDefault="009D2714" w:rsidP="009D2714" w:rsidR="009D2714">
      <w:pPr>
        <w:numPr>
          <w:ilvl w:val="0"/>
          <w:numId w:val="1"/>
        </w:numPr>
        <w:rPr>
          <w:sz w:val="22"/>
          <w:szCs w:val="22"/>
        </w:rPr>
      </w:pPr>
      <w:r w:rsidRPr="0081071F">
        <w:rPr>
          <w:sz w:val="22"/>
          <w:szCs w:val="22"/>
        </w:rPr>
        <w:t>stečajnom upravitelju</w:t>
      </w:r>
    </w:p>
    <w:p w:rsidRDefault="0081071F" w:rsidP="009D2714" w:rsidR="0081071F" w:rsidRPr="0081071F">
      <w:pPr>
        <w:numPr>
          <w:ilvl w:val="0"/>
          <w:numId w:val="1"/>
        </w:numPr>
        <w:rPr>
          <w:sz w:val="22"/>
          <w:szCs w:val="22"/>
        </w:rPr>
      </w:pPr>
      <w:r>
        <w:rPr>
          <w:sz w:val="22"/>
          <w:szCs w:val="22"/>
        </w:rPr>
        <w:t xml:space="preserve">vjerovniku </w:t>
      </w:r>
      <w:r w:rsidR="007517F4">
        <w:rPr>
          <w:sz w:val="22"/>
          <w:szCs w:val="22"/>
        </w:rPr>
        <w:t xml:space="preserve">JOSO VUČENOVIĆ </w:t>
      </w:r>
      <w:proofErr w:type="spellStart"/>
      <w:r w:rsidR="007517F4">
        <w:rPr>
          <w:sz w:val="22"/>
          <w:szCs w:val="22"/>
        </w:rPr>
        <w:t>vl</w:t>
      </w:r>
      <w:proofErr w:type="spellEnd"/>
      <w:r w:rsidR="007517F4">
        <w:rPr>
          <w:sz w:val="22"/>
          <w:szCs w:val="22"/>
        </w:rPr>
        <w:t xml:space="preserve">. </w:t>
      </w:r>
      <w:proofErr w:type="spellStart"/>
      <w:r w:rsidR="007517F4">
        <w:rPr>
          <w:sz w:val="22"/>
          <w:szCs w:val="22"/>
        </w:rPr>
        <w:t>Drvodjelske</w:t>
      </w:r>
      <w:proofErr w:type="spellEnd"/>
      <w:r w:rsidR="007517F4">
        <w:rPr>
          <w:sz w:val="22"/>
          <w:szCs w:val="22"/>
        </w:rPr>
        <w:t xml:space="preserve"> radionice iz Šibenika, putem punomoćnika Zorana Petkovića – Peke, odvje</w:t>
      </w:r>
      <w:r w:rsidR="003A4B2A">
        <w:rPr>
          <w:sz w:val="22"/>
          <w:szCs w:val="22"/>
        </w:rPr>
        <w:t>tnika iz Šibenika, S. Radića 71</w:t>
      </w:r>
      <w:r w:rsidR="007517F4">
        <w:rPr>
          <w:sz w:val="22"/>
          <w:szCs w:val="22"/>
        </w:rPr>
        <w:t xml:space="preserve"> </w:t>
      </w:r>
    </w:p>
    <w:p w:rsidRDefault="009D7334" w:rsidP="009D2714" w:rsidR="009D2714" w:rsidRPr="0081071F">
      <w:pPr>
        <w:numPr>
          <w:ilvl w:val="0"/>
          <w:numId w:val="1"/>
        </w:numPr>
        <w:jc w:val="both"/>
        <w:rPr>
          <w:sz w:val="22"/>
          <w:szCs w:val="22"/>
        </w:rPr>
      </w:pPr>
      <w:r w:rsidRPr="0081071F">
        <w:rPr>
          <w:sz w:val="22"/>
          <w:szCs w:val="22"/>
        </w:rPr>
        <w:t>e-</w:t>
      </w:r>
      <w:r w:rsidR="001E3514">
        <w:rPr>
          <w:sz w:val="22"/>
          <w:szCs w:val="22"/>
        </w:rPr>
        <w:t>O</w:t>
      </w:r>
      <w:r w:rsidR="009D2714" w:rsidRPr="0081071F">
        <w:rPr>
          <w:sz w:val="22"/>
          <w:szCs w:val="22"/>
        </w:rPr>
        <w:t>glasna ploča</w:t>
      </w:r>
      <w:r w:rsidR="007517F4">
        <w:rPr>
          <w:sz w:val="22"/>
          <w:szCs w:val="22"/>
        </w:rPr>
        <w:t xml:space="preserve"> sudova</w:t>
      </w:r>
    </w:p>
    <w:p w:rsidRDefault="009D2714" w:rsidP="00934BCC" w:rsidR="00934BCC" w:rsidRPr="0081071F">
      <w:pPr>
        <w:numPr>
          <w:ilvl w:val="0"/>
          <w:numId w:val="1"/>
        </w:numPr>
        <w:rPr>
          <w:sz w:val="22"/>
          <w:szCs w:val="22"/>
        </w:rPr>
      </w:pPr>
      <w:r w:rsidRPr="0081071F">
        <w:rPr>
          <w:sz w:val="22"/>
          <w:szCs w:val="22"/>
        </w:rPr>
        <w:t>u spis.</w:t>
      </w:r>
    </w:p>
    <w:sectPr w:rsidSect="0081071F" w:rsidR="00934BCC" w:rsidRPr="0081071F">
      <w:headerReference w:type="default" r:id="rId10"/>
      <w:headerReference w:type="first" r:id="rId11"/>
      <w:pgSz w:h="16838" w:w="11906"/>
      <w:pgMar w:gutter="0" w:footer="708" w:header="708" w:left="1417" w:bottom="56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572D9" w:rsidP="00EE3E91" w:rsidR="00B572D9">
      <w:r>
        <w:separator/>
      </w:r>
    </w:p>
  </w:endnote>
  <w:endnote w:id="0" w:type="continuationSeparator">
    <w:p w:rsidRDefault="00B572D9" w:rsidP="00EE3E91" w:rsidR="00B572D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572D9" w:rsidP="00EE3E91" w:rsidR="00B572D9">
      <w:r>
        <w:separator/>
      </w:r>
    </w:p>
  </w:footnote>
  <w:footnote w:id="0" w:type="continuationSeparator">
    <w:p w:rsidRDefault="00B572D9" w:rsidP="00EE3E91" w:rsidR="00B572D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572D9" w:rsidP="003A4B2A" w:rsidR="003A4B2A" w:rsidRPr="0081071F">
    <w:pPr>
      <w:jc w:val="right"/>
      <w:rPr>
        <w:sz w:val="22"/>
        <w:szCs w:val="22"/>
      </w:rPr>
    </w:pPr>
    <w:r>
      <w:fldChar w:fldCharType="begin"/>
    </w:r>
    <w:r>
      <w:instrText>PAGE   \* MERGEFORMAT</w:instrText>
    </w:r>
    <w:r>
      <w:fldChar w:fldCharType="separate"/>
    </w:r>
    <w:r w:rsidR="008F7DE9">
      <w:rPr>
        <w:noProof/>
      </w:rPr>
      <w:t>2</w:t>
    </w:r>
    <w:r>
      <w:fldChar w:fldCharType="end"/>
    </w:r>
    <w:r>
      <w:tab/>
    </w:r>
    <w:r>
      <w:tab/>
    </w:r>
    <w:r w:rsidR="003A4B2A" w:rsidRPr="0081071F">
      <w:rPr>
        <w:sz w:val="22"/>
        <w:szCs w:val="22"/>
      </w:rPr>
      <w:t>Poslovni broj: 2</w:t>
    </w:r>
    <w:r w:rsidR="003A4B2A">
      <w:rPr>
        <w:sz w:val="22"/>
        <w:szCs w:val="22"/>
      </w:rPr>
      <w:t xml:space="preserve"> St-1081/16-99</w:t>
    </w:r>
  </w:p>
  <w:p w:rsidRDefault="00B572D9" w:rsidP="003A4B2A" w:rsidR="00B572D9" w:rsidRPr="003A4B2A">
    <w:pPr>
      <w:jc w:val="right"/>
      <w:rPr>
        <w:sz w:val="22"/>
        <w:szCs w:val="22"/>
      </w:rPr>
    </w:pPr>
    <w:r>
      <w:tab/>
    </w:r>
    <w:r w:rsidRPr="00EE3E91">
      <w:t xml:space="preserve"> </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40CD0" w:rsidP="00F40CD0" w:rsidR="00F40CD0" w:rsidRPr="0081071F">
    <w:pPr>
      <w:jc w:val="right"/>
      <w:rPr>
        <w:sz w:val="22"/>
        <w:szCs w:val="22"/>
      </w:rPr>
    </w:pPr>
    <w:r w:rsidRPr="0081071F">
      <w:rPr>
        <w:sz w:val="22"/>
        <w:szCs w:val="22"/>
      </w:rPr>
      <w:t>P</w:t>
    </w:r>
    <w:r w:rsidR="00180F5B" w:rsidRPr="0081071F">
      <w:rPr>
        <w:sz w:val="22"/>
        <w:szCs w:val="22"/>
      </w:rPr>
      <w:t>oslovni broj</w:t>
    </w:r>
    <w:r w:rsidRPr="0081071F">
      <w:rPr>
        <w:sz w:val="22"/>
        <w:szCs w:val="22"/>
      </w:rPr>
      <w:t xml:space="preserve">: </w:t>
    </w:r>
    <w:r w:rsidR="008B5FF2" w:rsidRPr="0081071F">
      <w:rPr>
        <w:sz w:val="22"/>
        <w:szCs w:val="22"/>
      </w:rPr>
      <w:t>2</w:t>
    </w:r>
    <w:r w:rsidR="007517F4">
      <w:rPr>
        <w:sz w:val="22"/>
        <w:szCs w:val="22"/>
      </w:rPr>
      <w:t xml:space="preserve"> St-1081/16-99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8D20C7"/>
    <w:multiLevelType w:val="hybridMultilevel"/>
    <w:tmpl w:val="BBA67C9C"/>
    <w:lvl w:tplc="EC16CE16" w:ilvl="0">
      <w:start w:val="1"/>
      <w:numFmt w:val="upperRoman"/>
      <w:lvlText w:val="%1."/>
      <w:lvlJc w:val="left"/>
      <w:pPr>
        <w:tabs>
          <w:tab w:pos="1428" w:val="num"/>
        </w:tabs>
        <w:ind w:hanging="720" w:left="14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
    <w:nsid w:val="09B80375"/>
    <w:multiLevelType w:val="hybridMultilevel"/>
    <w:tmpl w:val="0DEA33AC"/>
    <w:lvl w:tplc="4D5C4AC6" w:ilvl="0">
      <w:start w:val="23"/>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
    <w:nsid w:val="0A396A55"/>
    <w:multiLevelType w:val="hybridMultilevel"/>
    <w:tmpl w:val="BBA67C9C"/>
    <w:lvl w:tplc="EC16CE16" w:ilvl="0">
      <w:start w:val="1"/>
      <w:numFmt w:val="upperRoman"/>
      <w:lvlText w:val="%1."/>
      <w:lvlJc w:val="left"/>
      <w:pPr>
        <w:tabs>
          <w:tab w:pos="1428" w:val="num"/>
        </w:tabs>
        <w:ind w:hanging="720" w:left="14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3">
    <w:nsid w:val="70250B50"/>
    <w:multiLevelType w:val="hybridMultilevel"/>
    <w:tmpl w:val="C21C55B6"/>
    <w:lvl w:tplc="9FC0F72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stylePaneFormatFilter w:val="3F01"/>
  <w:defaultTabStop w:val="708"/>
  <w:hyphenationZone w:val="425"/>
  <w:noPunctuationKerning/>
  <w:characterSpacingControl w:val="doNotCompress"/>
  <w:hdrShapeDefaults>
    <o:shapedefaults v:ext="edit" spidmax="2048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758E"/>
    <w:rsid w:val="0005242F"/>
    <w:rsid w:val="00102061"/>
    <w:rsid w:val="00121805"/>
    <w:rsid w:val="001274BF"/>
    <w:rsid w:val="00133F4A"/>
    <w:rsid w:val="001731D5"/>
    <w:rsid w:val="00180F5B"/>
    <w:rsid w:val="001B0610"/>
    <w:rsid w:val="001E3514"/>
    <w:rsid w:val="00213C04"/>
    <w:rsid w:val="0022391D"/>
    <w:rsid w:val="002250E5"/>
    <w:rsid w:val="0023281B"/>
    <w:rsid w:val="00241A35"/>
    <w:rsid w:val="00282805"/>
    <w:rsid w:val="002922E5"/>
    <w:rsid w:val="002F03B7"/>
    <w:rsid w:val="003072FA"/>
    <w:rsid w:val="00334421"/>
    <w:rsid w:val="0033791D"/>
    <w:rsid w:val="003A4B2A"/>
    <w:rsid w:val="003C26C1"/>
    <w:rsid w:val="003D171E"/>
    <w:rsid w:val="003D7801"/>
    <w:rsid w:val="003E2EE2"/>
    <w:rsid w:val="0040764A"/>
    <w:rsid w:val="004311E1"/>
    <w:rsid w:val="00441E02"/>
    <w:rsid w:val="004C1C62"/>
    <w:rsid w:val="004D4806"/>
    <w:rsid w:val="004F27DA"/>
    <w:rsid w:val="00554514"/>
    <w:rsid w:val="0058108B"/>
    <w:rsid w:val="005815AB"/>
    <w:rsid w:val="00583092"/>
    <w:rsid w:val="00584805"/>
    <w:rsid w:val="00590AAD"/>
    <w:rsid w:val="005A3323"/>
    <w:rsid w:val="005A50F1"/>
    <w:rsid w:val="005E6687"/>
    <w:rsid w:val="00635C2B"/>
    <w:rsid w:val="006B2256"/>
    <w:rsid w:val="006B241D"/>
    <w:rsid w:val="006D1765"/>
    <w:rsid w:val="006E4290"/>
    <w:rsid w:val="006F627D"/>
    <w:rsid w:val="00741960"/>
    <w:rsid w:val="007517F4"/>
    <w:rsid w:val="00767256"/>
    <w:rsid w:val="007839DE"/>
    <w:rsid w:val="007A660D"/>
    <w:rsid w:val="007B5E02"/>
    <w:rsid w:val="007B676C"/>
    <w:rsid w:val="0081071F"/>
    <w:rsid w:val="00855613"/>
    <w:rsid w:val="00866040"/>
    <w:rsid w:val="008B5FF2"/>
    <w:rsid w:val="008F7DE9"/>
    <w:rsid w:val="00934BCC"/>
    <w:rsid w:val="009743B5"/>
    <w:rsid w:val="00974B89"/>
    <w:rsid w:val="00976A50"/>
    <w:rsid w:val="009A5F3B"/>
    <w:rsid w:val="009A7405"/>
    <w:rsid w:val="009D2714"/>
    <w:rsid w:val="009D7334"/>
    <w:rsid w:val="00A241EB"/>
    <w:rsid w:val="00AC353A"/>
    <w:rsid w:val="00AE0425"/>
    <w:rsid w:val="00AE2700"/>
    <w:rsid w:val="00AE6355"/>
    <w:rsid w:val="00B104C8"/>
    <w:rsid w:val="00B210DF"/>
    <w:rsid w:val="00B5238C"/>
    <w:rsid w:val="00B572D9"/>
    <w:rsid w:val="00B679DA"/>
    <w:rsid w:val="00B77455"/>
    <w:rsid w:val="00B80D0C"/>
    <w:rsid w:val="00C32E09"/>
    <w:rsid w:val="00C57A77"/>
    <w:rsid w:val="00C87B36"/>
    <w:rsid w:val="00CE0FFA"/>
    <w:rsid w:val="00CE179D"/>
    <w:rsid w:val="00CE749F"/>
    <w:rsid w:val="00D538CC"/>
    <w:rsid w:val="00D71105"/>
    <w:rsid w:val="00D95147"/>
    <w:rsid w:val="00DB1315"/>
    <w:rsid w:val="00DE531D"/>
    <w:rsid w:val="00E17E69"/>
    <w:rsid w:val="00E33542"/>
    <w:rsid w:val="00E7275A"/>
    <w:rsid w:val="00E73013"/>
    <w:rsid w:val="00E8758E"/>
    <w:rsid w:val="00EA3FC8"/>
    <w:rsid w:val="00EC6B46"/>
    <w:rsid w:val="00EE3E91"/>
    <w:rsid w:val="00F01C1F"/>
    <w:rsid w:val="00F12A0A"/>
    <w:rsid w:val="00F20F28"/>
    <w:rsid w:val="00F40CD0"/>
    <w:rsid w:val="00F47B96"/>
    <w:rsid w:val="00F67CED"/>
    <w:rsid w:val="00F80851"/>
    <w:rsid w:val="00FA136E"/>
    <w:rsid w:val="00FE3724"/>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20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839DE"/>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9743B5"/>
    <w:rPr>
      <w:rFonts w:cs="Tahoma" w:hAnsi="Tahoma" w:ascii="Tahoma"/>
      <w:sz w:val="16"/>
      <w:szCs w:val="16"/>
    </w:rPr>
  </w:style>
  <w:style w:styleId="Zaglavlje" w:type="paragraph">
    <w:name w:val="header"/>
    <w:basedOn w:val="Normal"/>
    <w:link w:val="ZaglavljeChar"/>
    <w:uiPriority w:val="99"/>
    <w:rsid w:val="00EE3E91"/>
    <w:pPr>
      <w:tabs>
        <w:tab w:pos="4536" w:val="center"/>
        <w:tab w:pos="9072" w:val="right"/>
      </w:tabs>
    </w:pPr>
  </w:style>
  <w:style w:customStyle="true" w:styleId="ZaglavljeChar" w:type="character">
    <w:name w:val="Zaglavlje Char"/>
    <w:link w:val="Zaglavlje"/>
    <w:uiPriority w:val="99"/>
    <w:rsid w:val="00EE3E91"/>
    <w:rPr>
      <w:sz w:val="24"/>
      <w:szCs w:val="24"/>
    </w:rPr>
  </w:style>
  <w:style w:styleId="Podnoje" w:type="paragraph">
    <w:name w:val="footer"/>
    <w:basedOn w:val="Normal"/>
    <w:link w:val="PodnojeChar"/>
    <w:rsid w:val="00EE3E91"/>
    <w:pPr>
      <w:tabs>
        <w:tab w:pos="4536" w:val="center"/>
        <w:tab w:pos="9072" w:val="right"/>
      </w:tabs>
    </w:pPr>
  </w:style>
  <w:style w:customStyle="true" w:styleId="PodnojeChar" w:type="character">
    <w:name w:val="Podnožje Char"/>
    <w:link w:val="Podnoje"/>
    <w:rsid w:val="00EE3E91"/>
    <w:rPr>
      <w:sz w:val="24"/>
      <w:szCs w:val="24"/>
    </w:rPr>
  </w:style>
  <w:style w:styleId="Odlomakpopisa" w:type="paragraph">
    <w:name w:val="List Paragraph"/>
    <w:basedOn w:val="Normal"/>
    <w:uiPriority w:val="34"/>
    <w:qFormat/>
    <w:rsid w:val="006F627D"/>
    <w:pPr>
      <w:ind w:left="720"/>
      <w:contextualSpacing/>
    </w:pPr>
  </w:style>
  <w:style w:styleId="Tekstrezerviranogmjesta" w:type="character">
    <w:name w:val="Placeholder Text"/>
    <w:basedOn w:val="Zadanifontodlomka"/>
    <w:uiPriority w:val="99"/>
    <w:semiHidden/>
    <w:rsid w:val="008F7DE9"/>
    <w:rPr>
      <w:color w:val="808080"/>
      <w:bdr w:space="0" w:sz="0" w:color="auto" w:val="none"/>
      <w:shd w:fill="auto" w:color="auto" w:val="clear"/>
    </w:rPr>
  </w:style>
  <w:style w:customStyle="true" w:styleId="eSPISCCParagraphDefaultFont" w:type="character">
    <w:name w:val="eSPIS_CC_Paragraph Default Font"/>
    <w:basedOn w:val="Zadanifontodlomka"/>
    <w:rsid w:val="008F7DE9"/>
    <w:rPr>
      <w:rFonts w:cs="Times New Roman" w:hAnsi="Times New Roman" w:ascii="Times New Roman"/>
      <w:b/>
      <w:sz w:val="24"/>
      <w:szCs w:val="22"/>
      <w:bdr w:space="0" w:sz="0" w:color="auto" w:val="none"/>
      <w:shd w:fill="auto" w:color="auto" w:val="clear"/>
      <w:lang w:val="hr-HR"/>
    </w:rPr>
  </w:style>
  <w:style w:customStyle="true" w:styleId="PozadinaSvijetloZuta" w:type="character">
    <w:name w:val="Pozadina_SvijetloZuta"/>
    <w:basedOn w:val="Zadanifontodlomka"/>
    <w:rsid w:val="008F7DE9"/>
    <w:rPr>
      <w:rFonts w:cs="Arial" w:hAnsi="Arial" w:ascii="Arial"/>
      <w:b/>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8F7DE9"/>
    <w:rPr>
      <w:rFonts w:cs="Arial" w:hAnsi="Arial" w:ascii="Arial"/>
      <w:b w:val="false"/>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8F7DE9"/>
    <w:rPr>
      <w:rFonts w:cs="Arial" w:hAnsi="Arial" w:ascii="Arial"/>
      <w:b w:val="false"/>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839DE"/>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9743B5"/>
    <w:rPr>
      <w:rFonts w:ascii="Tahoma" w:cs="Tahoma" w:hAnsi="Tahoma"/>
      <w:sz w:val="16"/>
      <w:szCs w:val="16"/>
    </w:rPr>
  </w:style>
  <w:style w:styleId="Zaglavlje" w:type="paragraph">
    <w:name w:val="header"/>
    <w:basedOn w:val="Normal"/>
    <w:link w:val="ZaglavljeChar"/>
    <w:uiPriority w:val="99"/>
    <w:rsid w:val="00EE3E91"/>
    <w:pPr>
      <w:tabs>
        <w:tab w:pos="4536" w:val="center"/>
        <w:tab w:pos="9072" w:val="right"/>
      </w:tabs>
    </w:pPr>
  </w:style>
  <w:style w:customStyle="1" w:styleId="ZaglavljeChar" w:type="character">
    <w:name w:val="Zaglavlje Char"/>
    <w:link w:val="Zaglavlje"/>
    <w:uiPriority w:val="99"/>
    <w:rsid w:val="00EE3E91"/>
    <w:rPr>
      <w:sz w:val="24"/>
      <w:szCs w:val="24"/>
    </w:rPr>
  </w:style>
  <w:style w:styleId="Podnoje" w:type="paragraph">
    <w:name w:val="footer"/>
    <w:basedOn w:val="Normal"/>
    <w:link w:val="PodnojeChar"/>
    <w:rsid w:val="00EE3E91"/>
    <w:pPr>
      <w:tabs>
        <w:tab w:pos="4536" w:val="center"/>
        <w:tab w:pos="9072" w:val="right"/>
      </w:tabs>
    </w:pPr>
  </w:style>
  <w:style w:customStyle="1" w:styleId="PodnojeChar" w:type="character">
    <w:name w:val="Podnožje Char"/>
    <w:link w:val="Podnoje"/>
    <w:rsid w:val="00EE3E91"/>
    <w:rPr>
      <w:sz w:val="24"/>
      <w:szCs w:val="24"/>
    </w:rPr>
  </w:style>
  <w:style w:styleId="Odlomakpopisa" w:type="paragraph">
    <w:name w:val="List Paragraph"/>
    <w:basedOn w:val="Normal"/>
    <w:uiPriority w:val="34"/>
    <w:qFormat/>
    <w:rsid w:val="006F627D"/>
    <w:pPr>
      <w:ind w:left="720"/>
      <w:contextualSpacing/>
    </w:pPr>
  </w:style>
  <w:style w:styleId="Tekstrezerviranogmjesta" w:type="character">
    <w:name w:val="Placeholder Text"/>
    <w:basedOn w:val="Zadanifontodlomka"/>
    <w:uiPriority w:val="99"/>
    <w:semiHidden/>
    <w:rsid w:val="008F7DE9"/>
    <w:rPr>
      <w:color w:val="808080"/>
      <w:bdr w:color="auto" w:space="0" w:sz="0" w:val="none"/>
      <w:shd w:color="auto" w:fill="auto" w:val="clear"/>
    </w:rPr>
  </w:style>
  <w:style w:customStyle="1" w:styleId="eSPISCCParagraphDefaultFont" w:type="character">
    <w:name w:val="eSPIS_CC_Paragraph Default Font"/>
    <w:basedOn w:val="Zadanifontodlomka"/>
    <w:rsid w:val="008F7DE9"/>
    <w:rPr>
      <w:rFonts w:ascii="Times New Roman" w:cs="Times New Roman" w:hAnsi="Times New Roman"/>
      <w:b/>
      <w:sz w:val="24"/>
      <w:szCs w:val="22"/>
      <w:bdr w:color="auto" w:space="0" w:sz="0" w:val="none"/>
      <w:shd w:color="auto" w:fill="auto" w:val="clear"/>
      <w:lang w:val="hr-HR"/>
    </w:rPr>
  </w:style>
  <w:style w:customStyle="1" w:styleId="PozadinaSvijetloZuta" w:type="character">
    <w:name w:val="Pozadina_SvijetloZuta"/>
    <w:basedOn w:val="Zadanifontodlomka"/>
    <w:rsid w:val="008F7DE9"/>
    <w:rPr>
      <w:rFonts w:ascii="Arial" w:cs="Arial" w:hAnsi="Arial"/>
      <w:b/>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8F7DE9"/>
    <w:rPr>
      <w:rFonts w:ascii="Arial" w:cs="Arial" w:hAnsi="Arial"/>
      <w:b w:val="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8F7DE9"/>
    <w:rPr>
      <w:rFonts w:ascii="Arial" w:cs="Arial" w:hAnsi="Arial"/>
      <w:b w:val="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0325622">
      <w:bodyDiv w:val="true"/>
      <w:marLeft w:val="0"/>
      <w:marRight w:val="0"/>
      <w:marTop w:val="0"/>
      <w:marBottom w:val="0"/>
      <w:divBdr>
        <w:top w:space="0" w:sz="0" w:color="auto" w:val="none"/>
        <w:left w:space="0" w:sz="0" w:color="auto" w:val="none"/>
        <w:bottom w:space="0" w:sz="0" w:color="auto" w:val="none"/>
        <w:right w:space="0" w:sz="0" w:color="auto" w:val="none"/>
      </w:divBdr>
    </w:div>
    <w:div w:id="18892260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svibnja 2017.</izvorni_sadrzaj>
    <derivirana_varijabla naziv="DomainObject.DatumDonosenjaOdluke_1">15.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1081</izvorni_sadrzaj>
    <derivirana_varijabla naziv="DomainObject.Predmet.Broj_1">1081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listopada 2016.</izvorni_sadrzaj>
    <derivirana_varijabla naziv="DomainObject.Predmet.DatumOsnivanja_1">12.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St-1081/2016</izvorni_sadrzaj>
    <derivirana_varijabla naziv="DomainObject.Predmet.OznakaBroj_1">St-1081/2016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pomoćni spis u ormaru u sobi br. 42
prijave tražbina čuvaju se u ormaru, soba br. 42</izvorni_sadrzaj>
    <derivirana_varijabla naziv="DomainObject.Predmet.PrimjedbaSuca_1">pomoćni spis u ormaru u sobi br. 42
prijave tražbina čuvaju se u ormaru, soba br. 42</derivirana_varijabla>
  </DomainObject.Predmet.PrimjedbaSuca>
  <DomainObject.Predmet.ProtustrankaFormated>
    <izvorni_sadrzaj>  RIVIJERA hoteli i kampovi d.d.</izvorni_sadrzaj>
    <derivirana_varijabla naziv="DomainObject.Predmet.ProtustrankaFormated_1">  RIVIJERA hoteli i kampovi d.d.</derivirana_varijabla>
  </DomainObject.Predmet.ProtustrankaFormated>
  <DomainObject.Predmet.ProtustrankaFormatedOIB>
    <izvorni_sadrzaj>  RIVIJERA hoteli i kampovi d.d., OIB 04184053283</izvorni_sadrzaj>
    <derivirana_varijabla naziv="DomainObject.Predmet.ProtustrankaFormatedOIB_1">  RIVIJERA hoteli i kampovi d.d., OIB 04184053283</derivirana_varijabla>
  </DomainObject.Predmet.ProtustrankaFormatedOIB>
  <DomainObject.Predmet.ProtustrankaFormatedWithAdress>
    <izvorni_sadrzaj> RIVIJERA hoteli i kampovi d.d., Vladimira Nazora 53, 22000 Šibenik</izvorni_sadrzaj>
    <derivirana_varijabla naziv="DomainObject.Predmet.ProtustrankaFormatedWithAdress_1"> RIVIJERA hoteli i kampovi d.d., Vladimira Nazora 53, 22000 Šibenik</derivirana_varijabla>
  </DomainObject.Predmet.ProtustrankaFormatedWithAdress>
  <DomainObject.Predmet.ProtustrankaFormatedWithAdressOIB>
    <izvorni_sadrzaj> RIVIJERA hoteli i kampovi d.d., OIB 04184053283, Vladimira Nazora 53, 22000 Šibenik</izvorni_sadrzaj>
    <derivirana_varijabla naziv="DomainObject.Predmet.ProtustrankaFormatedWithAdressOIB_1"> RIVIJERA hoteli i kampovi d.d., OIB 04184053283, Vladimira Nazora 53, 22000 Šibenik</derivirana_varijabla>
  </DomainObject.Predmet.ProtustrankaFormatedWithAdressOIB>
  <DomainObject.Predmet.ProtustrankaWithAdress>
    <izvorni_sadrzaj>RIVIJERA hoteli i kampovi d.d. Vladimira Nazora 53, 22000 Šibenik</izvorni_sadrzaj>
    <derivirana_varijabla naziv="DomainObject.Predmet.ProtustrankaWithAdress_1">RIVIJERA hoteli i kampovi d.d. Vladimira Nazora 53, 22000 Šibenik</derivirana_varijabla>
  </DomainObject.Predmet.ProtustrankaWithAdress>
  <DomainObject.Predmet.ProtustrankaWithAdressOIB>
    <izvorni_sadrzaj>RIVIJERA hoteli i kampovi d.d., OIB 04184053283, Vladimira Nazora 53, 22000 Šibenik</izvorni_sadrzaj>
    <derivirana_varijabla naziv="DomainObject.Predmet.ProtustrankaWithAdressOIB_1">RIVIJERA hoteli i kampovi d.d., OIB 04184053283, Vladimira Nazora 53, 22000 Šibenik</derivirana_varijabla>
  </DomainObject.Predmet.ProtustrankaWithAdressOIB>
  <DomainObject.Predmet.ProtustrankaNazivFormated>
    <izvorni_sadrzaj>RIVIJERA hoteli i kampovi d.d.</izvorni_sadrzaj>
    <derivirana_varijabla naziv="DomainObject.Predmet.ProtustrankaNazivFormated_1">RIVIJERA hoteli i kampovi d.d.</derivirana_varijabla>
  </DomainObject.Predmet.ProtustrankaNazivFormated>
  <DomainObject.Predmet.ProtustrankaNazivFormatedOIB>
    <izvorni_sadrzaj>RIVIJERA hoteli i kampovi d.d., OIB 04184053283</izvorni_sadrzaj>
    <derivirana_varijabla naziv="DomainObject.Predmet.ProtustrankaNazivFormatedOIB_1">RIVIJERA hoteli i kampovi d.d., OIB 04184053283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 Nataša Ban; AUTO BASTIĆ, društvo s ograničenom odgovornošću za trgovinu i servisiranje automobila; Hrvatski Telekom d.d.; HOTEL JADRAN ŠIBENIK dioničko društvo za turizam i ugostiteljstvo; HOTEL MIRAN PIROVAC dioničko društvo za turizam i ugostiteljstvo; HOTEL IMPERIAL VODICE dioničko društvo za turizam i ugostiteljstvo; REGINA društvo s ograničenom odgovornošću za turizam, ugostiteljstvo i poslove turističke agencije; RIVA SUNCA društvo s ograničenom odgovornošću za usluge; Ivo Dean; Radomir Vujović; Josip Grgić; Marko Dean; Nikolina Čoga; Josip Huljev; Luiđa Dean; Demetrio Bauzon</izvorni_sadrzaj>
    <derivirana_varijabla naziv="DomainObject.Predmet.StrankaFormated_1">  FINA - Podružnica Šibenik; Nataša Ban; AUTO BASTIĆ, društvo s ograničenom odgovornošću za trgovinu i servisiranje automobila; Hrvatski Telekom d.d.; HOTEL JADRAN ŠIBENIK dioničko društvo za turizam i ugostiteljstvo; HOTEL MIRAN PIROVAC dioničko društvo za turizam i ugostiteljstvo; HOTEL IMPERIAL VODICE dioničko društvo za turizam i ugostiteljstvo; REGINA društvo s ograničenom odgovornošću za turizam, ugostiteljstvo i poslove turističke agencije; RIVA SUNCA društvo s ograničenom odgovornošću za usluge; Ivo Dean; Radomir Vujović; Josip Grgić; Marko Dean; Nikolina Čoga; Josip Huljev; Luiđa Dean; Demetrio Bauzon</derivirana_varijabla>
  </DomainObject.Predmet.StrankaFormated>
  <DomainObject.Predmet.StrankaFormatedOIB>
    <izvorni_sadrzaj>  FINA - Podružnica Šibenik, OIB 85821130368; Nataša Ban, OIB 99881876163; AUTO BASTIĆ, društvo s ograničenom odgovornošću za trgovinu i servisiranje automobila, OIB 66461421746; Hrvatski Telekom d.d., OIB 81793146560; HOTEL JADRAN ŠIBENIK dioničko društvo za turizam i ugostiteljstvo, OIB 47183175939; HOTEL MIRAN PIROVAC dioničko društvo za turizam i ugostiteljstvo, OIB 67751413631; HOTEL IMPERIAL VODICE dioničko društvo za turizam i ugostiteljstvo, OIB 06819473304; REGINA društvo s ograničenom odgovornošću za turizam, ugostiteljstvo i poslove turističke agencije, OIB 00844886215; RIVA SUNCA društvo s ograničenom odgovornošću za usluge, OIB 94337362035; Ivo Dean, OIB 21424615502; Radomir Vujović, OIB 51700520481; Josip Grgić, OIB 70032876480; Marko Dean, OIB 67160882994; Nikolina Čoga, OIB 26852486449; Josip Huljev, OIB 79134386952; Luiđa Dean, OIB 74773214285; Demetrio Bauzon, OIB 34485604313</izvorni_sadrzaj>
    <derivirana_varijabla naziv="DomainObject.Predmet.StrankaFormatedOIB_1">  FINA - Podružnica Šibenik, OIB 85821130368; Nataša Ban, OIB 99881876163; AUTO BASTIĆ, društvo s ograničenom odgovornošću za trgovinu i servisiranje automobila, OIB 66461421746; Hrvatski Telekom d.d., OIB 81793146560; HOTEL JADRAN ŠIBENIK dioničko društvo za turizam i ugostiteljstvo, OIB 47183175939; HOTEL MIRAN PIROVAC dioničko društvo za turizam i ugostiteljstvo, OIB 67751413631; HOTEL IMPERIAL VODICE dioničko društvo za turizam i ugostiteljstvo, OIB 06819473304; REGINA društvo s ograničenom odgovornošću za turizam, ugostiteljstvo i poslove turističke agencije, OIB 00844886215; RIVA SUNCA društvo s ograničenom odgovornošću za usluge, OIB 94337362035; Ivo Dean, OIB 21424615502; Radomir Vujović, OIB 51700520481; Josip Grgić, OIB 70032876480; Marko Dean, OIB 67160882994; Nikolina Čoga, OIB 26852486449; Josip Huljev, OIB 79134386952; Luiđa Dean, OIB 74773214285; Demetrio Bauzon, OIB 34485604313</derivirana_varijabla>
  </DomainObject.Predmet.StrankaFormatedOIB>
  <DomainObject.Predmet.StrankaFormatedWithAdress>
    <izvorni_sadrzaj> FINA - Podružnica Šibenik, Perivoj L. Marune 1, 22000 Šibenik; Nataša Ban, Ive Družića 4, 22000 Šibenik; AUTO BASTIĆ, društvo s ograničenom odgovornošću za trgovinu i servisiranje automobila, Magistrala 1 A., 22211 Vodice; Hrvatski Telekom d.d., Roberta Frangeša Mihanovića 9, 10000 Zagreb; HOTEL JADRAN ŠIBENIK dioničko društvo za turizam i ugostiteljstvo, Vladimira Nazora 53, 22000 Šibenik; HOTEL MIRAN PIROVAC dioničko društvo za turizam i ugostiteljstvo, Vladimira Nazora 53, 22000 Šibenik; HOTEL IMPERIAL VODICE dioničko društvo za turizam i ugostiteljstvo, Vladimira Nazora 53, 22000 Šibenik; REGINA društvo s ograničenom odgovornošću za turizam, ugostiteljstvo i poslove turističke agencije, Vatroslava Lisinskog 2, 22211 Vodice; RIVA SUNCA društvo s ograničenom odgovornošću za usluge, Radićeva 27, 10000 Zagreb; Ivo Dean, Ante Lasan Kabalera 27a, 22211 Vodice; Radomir Vujović, Stjepana Radića 38, 22000 Šibenik; Josip Grgić, Vrankovečka 4c, 10000 Zagreb; Marko Dean, Ante Lasan Kabalera 29, 22211 Vodice; Nikolina Čoga, Zatonskih Žrtava 76a, 22215 Zaton; Josip Huljev, Bože Peričića 34, 22000 Šibenik; Luiđa Dean, Ante Lasan Kabalera 27a, 22211 Vodice; Demetrio Bauzon, Piazza Della Vittoria 44, Gorizia</izvorni_sadrzaj>
    <derivirana_varijabla naziv="DomainObject.Predmet.StrankaFormatedWithAdress_1"> FINA - Podružnica Šibenik, Perivoj L. Marune 1, 22000 Šibenik; Nataša Ban, Ive Družića 4, 22000 Šibenik; AUTO BASTIĆ, društvo s ograničenom odgovornošću za trgovinu i servisiranje automobila, Magistrala 1 A., 22211 Vodice; Hrvatski Telekom d.d., Roberta Frangeša Mihanovića 9, 10000 Zagreb; HOTEL JADRAN ŠIBENIK dioničko društvo za turizam i ugostiteljstvo, Vladimira Nazora 53, 22000 Šibenik; HOTEL MIRAN PIROVAC dioničko društvo za turizam i ugostiteljstvo, Vladimira Nazora 53, 22000 Šibenik; HOTEL IMPERIAL VODICE dioničko društvo za turizam i ugostiteljstvo, Vladimira Nazora 53, 22000 Šibenik; REGINA društvo s ograničenom odgovornošću za turizam, ugostiteljstvo i poslove turističke agencije, Vatroslava Lisinskog 2, 22211 Vodice; RIVA SUNCA društvo s ograničenom odgovornošću za usluge, Radićeva 27, 10000 Zagreb; Ivo Dean, Ante Lasan Kabalera 27a, 22211 Vodice; Radomir Vujović, Stjepana Radića 38, 22000 Šibenik; Josip Grgić, Vrankovečka 4c, 10000 Zagreb; Marko Dean, Ante Lasan Kabalera 29, 22211 Vodice; Nikolina Čoga, Zatonskih Žrtava 76a, 22215 Zaton; Josip Huljev, Bože Peričića 34, 22000 Šibenik; Luiđa Dean, Ante Lasan Kabalera 27a, 22211 Vodice; Demetrio Bauzon, Piazza Della Vittoria 44, Gorizia</derivirana_varijabla>
  </DomainObject.Predmet.StrankaFormatedWithAdress>
  <DomainObject.Predmet.StrankaFormatedWithAdressOIB>
    <izvorni_sadrzaj> FINA - Podružnica Šibenik, OIB 85821130368, Perivoj L. Marune 1, 22000 Šibenik; Nataša Ban, OIB 99881876163, Ive Družića 4, 22000 Šibenik; AUTO BASTIĆ, društvo s ograničenom odgovornošću za trgovinu i servisiranje automobila, OIB 66461421746, Magistrala 1 A., 22211 Vodice; Hrvatski Telekom d.d., OIB 81793146560, Roberta Frangeša Mihanovića 9, 10000 Zagreb; HOTEL JADRAN ŠIBENIK dioničko društvo za turizam i ugostiteljstvo, OIB 47183175939, Vladimira Nazora 53, 22000 Šibenik; HOTEL MIRAN PIROVAC dioničko društvo za turizam i ugostiteljstvo, OIB 67751413631, Vladimira Nazora 53, 22000 Šibenik; HOTEL IMPERIAL VODICE dioničko društvo za turizam i ugostiteljstvo, OIB 06819473304, Vladimira Nazora 53, 22000 Šibenik; REGINA društvo s ograničenom odgovornošću za turizam, ugostiteljstvo i poslove turističke agencije, OIB 00844886215, Vatroslava Lisinskog 2, 22211 Vodice; RIVA SUNCA društvo s ograničenom odgovornošću za usluge, OIB 94337362035, Radićeva 27, 10000 Zagreb; Ivo Dean, OIB 21424615502, Ante Lasan Kabalera 27a, 22211 Vodice; Radomir Vujović, OIB 51700520481, Stjepana Radića 38, 22000 Šibenik; Josip Grgić, OIB 70032876480, Vrankovečka 4c, 10000 Zagreb; Marko Dean, OIB 67160882994, Ante Lasan Kabalera 29, 22211 Vodice; Nikolina Čoga, OIB 26852486449, Zatonskih Žrtava 76a, 22215 Zaton; Josip Huljev, OIB 79134386952, Bože Peričića 34, 22000 Šibenik; Luiđa Dean, OIB 74773214285, Ante Lasan Kabalera 27a, 22211 Vodice; Demetrio Bauzon, OIB 34485604313, Piazza Della Vittoria 44, Gorizia</izvorni_sadrzaj>
    <derivirana_varijabla naziv="DomainObject.Predmet.StrankaFormatedWithAdressOIB_1"> FINA - Podružnica Šibenik, OIB 85821130368, Perivoj L. Marune 1, 22000 Šibenik; Nataša Ban, OIB 99881876163, Ive Družića 4, 22000 Šibenik; AUTO BASTIĆ, društvo s ograničenom odgovornošću za trgovinu i servisiranje automobila, OIB 66461421746, Magistrala 1 A., 22211 Vodice; Hrvatski Telekom d.d., OIB 81793146560, Roberta Frangeša Mihanovića 9, 10000 Zagreb; HOTEL JADRAN ŠIBENIK dioničko društvo za turizam i ugostiteljstvo, OIB 47183175939, Vladimira Nazora 53, 22000 Šibenik; HOTEL MIRAN PIROVAC dioničko društvo za turizam i ugostiteljstvo, OIB 67751413631, Vladimira Nazora 53, 22000 Šibenik; HOTEL IMPERIAL VODICE dioničko društvo za turizam i ugostiteljstvo, OIB 06819473304, Vladimira Nazora 53, 22000 Šibenik; REGINA društvo s ograničenom odgovornošću za turizam, ugostiteljstvo i poslove turističke agencije, OIB 00844886215, Vatroslava Lisinskog 2, 22211 Vodice; RIVA SUNCA društvo s ograničenom odgovornošću za usluge, OIB 94337362035, Radićeva 27, 10000 Zagreb; Ivo Dean, OIB 21424615502, Ante Lasan Kabalera 27a, 22211 Vodice; Radomir Vujović, OIB 51700520481, Stjepana Radića 38, 22000 Šibenik; Josip Grgić, OIB 70032876480, Vrankovečka 4c, 10000 Zagreb; Marko Dean, OIB 67160882994, Ante Lasan Kabalera 29, 22211 Vodice; Nikolina Čoga, OIB 26852486449, Zatonskih Žrtava 76a, 22215 Zaton; Josip Huljev, OIB 79134386952, Bože Peričića 34, 22000 Šibenik; Luiđa Dean, OIB 74773214285, Ante Lasan Kabalera 27a, 22211 Vodice; Demetrio Bauzon, OIB 34485604313, Piazza Della Vittoria 44, Gorizia</derivirana_varijabla>
  </DomainObject.Predmet.StrankaFormatedWithAdressOIB>
  <DomainObject.Predmet.StrankaWithAdress>
    <izvorni_sadrzaj>FINA - Podružnica Šibenik Perivoj L. Marune 1,22000 Šibenik,Nataša Ban Ive Družića 4,22000 Šibenik,AUTO BASTIĆ, društvo s ograničenom odgovornošću za trgovinu i servisiranje automobila Magistrala 1 A.,22211 Vodice,Hrvatski Telekom d.d. Roberta Frangeša Mihanovića 9,10000 Zagreb,HOTEL JADRAN ŠIBENIK dioničko društvo za turizam i ugostiteljstvo Vladimira Nazora 53,22000 Šibenik,HOTEL MIRAN PIROVAC dioničko društvo za turizam i ugostiteljstvo Vladimira Nazora 53,22000 Šibenik,HOTEL IMPERIAL VODICE dioničko društvo za turizam i ugostiteljstvo Vladimira Nazora 53,22000 Šibenik,REGINA društvo s ograničenom odgovornošću za turizam, ugostiteljstvo i poslove turističke agencije Vatroslava Lisinskog 2,22211 Vodice,RIVA SUNCA društvo s ograničenom odgovornošću za usluge Radićeva 27,10000 Zagreb,Ivo Dean Ante Lasan Kabalera 27a,22211 Vodice,Radomir Vujović Stjepana Radića 38,22000 Šibenik,Josip Grgić Vrankovečka 4c,10000 Zagreb,Marko Dean Ante Lasan Kabalera 29,22211 Vodice,Nikolina Čoga Zatonskih Žrtava 76a,22215 Zaton,Josip Huljev Bože Peričića 34,22000 Šibenik,Luiđa Dean Ante Lasan Kabalera 27a,22211 Vodice,Demetrio Bauzon Piazza Della Vittoria 44,Gorizia</izvorni_sadrzaj>
    <derivirana_varijabla naziv="DomainObject.Predmet.StrankaWithAdress_1">FINA - Podružnica Šibenik Perivoj L. Marune 1,22000 Šibenik,Nataša Ban Ive Družića 4,22000 Šibenik,AUTO BASTIĆ, društvo s ograničenom odgovornošću za trgovinu i servisiranje automobila Magistrala 1 A.,22211 Vodice,Hrvatski Telekom d.d. Roberta Frangeša Mihanovića 9,10000 Zagreb,HOTEL JADRAN ŠIBENIK dioničko društvo za turizam i ugostiteljstvo Vladimira Nazora 53,22000 Šibenik,HOTEL MIRAN PIROVAC dioničko društvo za turizam i ugostiteljstvo Vladimira Nazora 53,22000 Šibenik,HOTEL IMPERIAL VODICE dioničko društvo za turizam i ugostiteljstvo Vladimira Nazora 53,22000 Šibenik,REGINA društvo s ograničenom odgovornošću za turizam, ugostiteljstvo i poslove turističke agencije Vatroslava Lisinskog 2,22211 Vodice,RIVA SUNCA društvo s ograničenom odgovornošću za usluge Radićeva 27,10000 Zagreb,Ivo Dean Ante Lasan Kabalera 27a,22211 Vodice,Radomir Vujović Stjepana Radića 38,22000 Šibenik,Josip Grgić Vrankovečka 4c,10000 Zagreb,Marko Dean Ante Lasan Kabalera 29,22211 Vodice,Nikolina Čoga Zatonskih Žrtava 76a,22215 Zaton,Josip Huljev Bože Peričića 34,22000 Šibenik,Luiđa Dean Ante Lasan Kabalera 27a,22211 Vodice,Demetrio Bauzon Piazza Della Vittoria 44,Gorizia</derivirana_varijabla>
  </DomainObject.Predmet.StrankaWithAdress>
  <DomainObject.Predmet.StrankaWithAdressOIB>
    <izvorni_sadrzaj>FINA - Podružnica Šibenik, OIB 85821130368, Perivoj L. Marune 1,22000 Šibenik,Nataša Ban, OIB 99881876163, Ive Družića 4,22000 Šibenik,AUTO BASTIĆ, društvo s ograničenom odgovornošću za trgovinu i servisiranje automobila, OIB 66461421746, Magistrala 1 A.,22211 Vodice,Hrvatski Telekom d.d., OIB 81793146560, Roberta Frangeša Mihanovića 9,10000 Zagreb,HOTEL JADRAN ŠIBENIK dioničko društvo za turizam i ugostiteljstvo, OIB 47183175939, Vladimira Nazora 53,22000 Šibenik,HOTEL MIRAN PIROVAC dioničko društvo za turizam i ugostiteljstvo, OIB 67751413631, Vladimira Nazora 53,22000 Šibenik,HOTEL IMPERIAL VODICE dioničko društvo za turizam i ugostiteljstvo, OIB 06819473304, Vladimira Nazora 53,22000 Šibenik,REGINA društvo s ograničenom odgovornošću za turizam, ugostiteljstvo i poslove turističke agencije, OIB 00844886215, Vatroslava Lisinskog 2,22211 Vodice,RIVA SUNCA društvo s ograničenom odgovornošću za usluge, OIB 94337362035, Radićeva 27,10000 Zagreb,Ivo Dean, OIB 21424615502, Ante Lasan Kabalera 27a,22211 Vodice,Radomir Vujović, OIB 51700520481, Stjepana Radića 38,22000 Šibenik,Josip Grgić, OIB 70032876480, Vrankovečka 4c,10000 Zagreb,Marko Dean, OIB 67160882994, Ante Lasan Kabalera 29,22211 Vodice,Nikolina Čoga, OIB 26852486449, Zatonskih Žrtava 76a,22215 Zaton,Josip Huljev, OIB 79134386952, Bože Peričića 34,22000 Šibenik,Luiđa Dean, OIB 74773214285, Ante Lasan Kabalera 27a,22211 Vodice,Demetrio Bauzon, OIB 34485604313, Piazza Della Vittoria 44,Gorizia</izvorni_sadrzaj>
    <derivirana_varijabla naziv="DomainObject.Predmet.StrankaWithAdressOIB_1">FINA - Podružnica Šibenik, OIB 85821130368, Perivoj L. Marune 1,22000 Šibenik,Nataša Ban, OIB 99881876163, Ive Družića 4,22000 Šibenik,AUTO BASTIĆ, društvo s ograničenom odgovornošću za trgovinu i servisiranje automobila, OIB 66461421746, Magistrala 1 A.,22211 Vodice,Hrvatski Telekom d.d., OIB 81793146560, Roberta Frangeša Mihanovića 9,10000 Zagreb,HOTEL JADRAN ŠIBENIK dioničko društvo za turizam i ugostiteljstvo, OIB 47183175939, Vladimira Nazora 53,22000 Šibenik,HOTEL MIRAN PIROVAC dioničko društvo za turizam i ugostiteljstvo, OIB 67751413631, Vladimira Nazora 53,22000 Šibenik,HOTEL IMPERIAL VODICE dioničko društvo za turizam i ugostiteljstvo, OIB 06819473304, Vladimira Nazora 53,22000 Šibenik,REGINA društvo s ograničenom odgovornošću za turizam, ugostiteljstvo i poslove turističke agencije, OIB 00844886215, Vatroslava Lisinskog 2,22211 Vodice,RIVA SUNCA društvo s ograničenom odgovornošću za usluge, OIB 94337362035, Radićeva 27,10000 Zagreb,Ivo Dean, OIB 21424615502, Ante Lasan Kabalera 27a,22211 Vodice,Radomir Vujović, OIB 51700520481, Stjepana Radića 38,22000 Šibenik,Josip Grgić, OIB 70032876480, Vrankovečka 4c,10000 Zagreb,Marko Dean, OIB 67160882994, Ante Lasan Kabalera 29,22211 Vodice,Nikolina Čoga, OIB 26852486449, Zatonskih Žrtava 76a,22215 Zaton,Josip Huljev, OIB 79134386952, Bože Peričića 34,22000 Šibenik,Luiđa Dean, OIB 74773214285, Ante Lasan Kabalera 27a,22211 Vodice,Demetrio Bauzon, OIB 34485604313, Piazza Della Vittoria 44,Gorizia</derivirana_varijabla>
  </DomainObject.Predmet.StrankaWithAdressOIB>
  <DomainObject.Predmet.StrankaNazivFormated>
    <izvorni_sadrzaj>FINA - Podružnica Šibenik,Nataša Ban,AUTO BASTIĆ, društvo s ograničenom odgovornošću za trgovinu i servisiranje automobila,Hrvatski Telekom d.d.,HOTEL JADRAN ŠIBENIK dioničko društvo za turizam i ugostiteljstvo,HOTEL MIRAN PIROVAC dioničko društvo za turizam i ugostiteljstvo,HOTEL IMPERIAL VODICE dioničko društvo za turizam i ugostiteljstvo,REGINA društvo s ograničenom odgovornošću za turizam, ugostiteljstvo i poslove turističke agencije,RIVA SUNCA društvo s ograničenom odgovornošću za usluge,Ivo Dean,Radomir Vujović,Josip Grgić,Marko Dean,Nikolina Čoga,Josip Huljev,Luiđa Dean,Demetrio Bauzon</izvorni_sadrzaj>
    <derivirana_varijabla naziv="DomainObject.Predmet.StrankaNazivFormated_1">FINA - Podružnica Šibenik,Nataša Ban,AUTO BASTIĆ, društvo s ograničenom odgovornošću za trgovinu i servisiranje automobila,Hrvatski Telekom d.d.,HOTEL JADRAN ŠIBENIK dioničko društvo za turizam i ugostiteljstvo,HOTEL MIRAN PIROVAC dioničko društvo za turizam i ugostiteljstvo,HOTEL IMPERIAL VODICE dioničko društvo za turizam i ugostiteljstvo,REGINA društvo s ograničenom odgovornošću za turizam, ugostiteljstvo i poslove turističke agencije,RIVA SUNCA društvo s ograničenom odgovornošću za usluge,Ivo Dean,Radomir Vujović,Josip Grgić,Marko Dean,Nikolina Čoga,Josip Huljev,Luiđa Dean,Demetrio Bauzon</derivirana_varijabla>
  </DomainObject.Predmet.StrankaNazivFormated>
  <DomainObject.Predmet.StrankaNazivFormatedOIB>
    <izvorni_sadrzaj>FINA - Podružnica Šibenik, OIB 85821130368,Nataša Ban, OIB 99881876163,AUTO BASTIĆ, društvo s ograničenom odgovornošću za trgovinu i servisiranje automobila, OIB 66461421746,Hrvatski Telekom d.d., OIB 81793146560,HOTEL JADRAN ŠIBENIK dioničko društvo za turizam i ugostiteljstvo, OIB 47183175939,HOTEL MIRAN PIROVAC dioničko društvo za turizam i ugostiteljstvo, OIB 67751413631,HOTEL IMPERIAL VODICE dioničko društvo za turizam i ugostiteljstvo, OIB 06819473304,REGINA društvo s ograničenom odgovornošću za turizam, ugostiteljstvo i poslove turističke agencije, OIB 00844886215,RIVA SUNCA društvo s ograničenom odgovornošću za usluge, OIB 94337362035,Ivo Dean, OIB 21424615502,Radomir Vujović, OIB 51700520481,Josip Grgić, OIB 70032876480,Marko Dean, OIB 67160882994,Nikolina Čoga, OIB 26852486449,Josip Huljev, OIB 79134386952,Luiđa Dean, OIB 74773214285,Demetrio Bauzon, OIB 34485604313</izvorni_sadrzaj>
    <derivirana_varijabla naziv="DomainObject.Predmet.StrankaNazivFormatedOIB_1">FINA - Podružnica Šibenik, OIB 85821130368,Nataša Ban, OIB 99881876163,AUTO BASTIĆ, društvo s ograničenom odgovornošću za trgovinu i servisiranje automobila, OIB 66461421746,Hrvatski Telekom d.d., OIB 81793146560,HOTEL JADRAN ŠIBENIK dioničko društvo za turizam i ugostiteljstvo, OIB 47183175939,HOTEL MIRAN PIROVAC dioničko društvo za turizam i ugostiteljstvo, OIB 67751413631,HOTEL IMPERIAL VODICE dioničko društvo za turizam i ugostiteljstvo, OIB 06819473304,REGINA društvo s ograničenom odgovornošću za turizam, ugostiteljstvo i poslove turističke agencije, OIB 00844886215,RIVA SUNCA društvo s ograničenom odgovornošću za usluge, OIB 94337362035,Ivo Dean, OIB 21424615502,Radomir Vujović, OIB 51700520481,Josip Grgić, OIB 70032876480,Marko Dean, OIB 67160882994,Nikolina Čoga, OIB 26852486449,Josip Huljev, OIB 79134386952,Luiđa Dean, OIB 74773214285,Demetrio Bauzon, OIB 34485604313</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Marijana Žuža</izvorni_sadrzaj>
    <derivirana_varijabla naziv="DomainObject.Predmet.Zapisnicar_1">Marijana Žuža</derivirana_varijabla>
  </DomainObject.Predmet.Zapisnicar>
  <DomainObject.Predmet.StrankaListFormated>
    <izvorni_sadrzaj>
      <item>FINA - Podružnica Šibenik</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zvorni_sadrzaj>
    <derivirana_varijabla naziv="DomainObject.Predmet.StrankaListFormated_1">
      <item>FINA - Podružnica Šibenik</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derivirana_varijabla>
  </DomainObject.Predmet.StrankaListFormated>
  <DomainObject.Predmet.StrankaListFormatedOIB>
    <izvorni_sadrzaj>
      <item>FINA - Podružnica Šibenik, OIB 85821130368</item>
      <item>Nataša Ban, OIB 99881876163</item>
      <item>AUTO BASTIĆ, društvo s ograničenom odgovornošću za trgovinu i servisiranje automobila, OIB 66461421746</item>
      <item>Hrvatski Telekom d.d., OIB 81793146560</item>
      <item>HOTEL JADRAN ŠIBENIK dioničko društvo za turizam i ugostiteljstvo, OIB 47183175939</item>
      <item>HOTEL MIRAN PIROVAC dioničko društvo za turizam i ugostiteljstvo, OIB 67751413631</item>
      <item>HOTEL IMPERIAL VODICE dioničko društvo za turizam i ugostiteljstvo, OIB 06819473304</item>
      <item>REGINA društvo s ograničenom odgovornošću za turizam, ugostiteljstvo i poslove turističke agencije, OIB 00844886215</item>
      <item>RIVA SUNCA društvo s ograničenom odgovornošću za usluge, OIB 94337362035</item>
      <item>Ivo Dean, OIB 21424615502</item>
      <item>Radomir Vujović, OIB 51700520481</item>
      <item>Josip Grgić, OIB 70032876480</item>
      <item>Marko Dean, OIB 67160882994</item>
      <item>Nikolina Čoga, OIB 26852486449</item>
      <item>Josip Huljev, OIB 79134386952</item>
      <item>Luiđa Dean, OIB 74773214285</item>
      <item>Demetrio Bauzon, OIB 34485604313</item>
    </izvorni_sadrzaj>
    <derivirana_varijabla naziv="DomainObject.Predmet.StrankaListFormatedOIB_1">
      <item>FINA - Podružnica Šibenik, OIB 85821130368</item>
      <item>Nataša Ban, OIB 99881876163</item>
      <item>AUTO BASTIĆ, društvo s ograničenom odgovornošću za trgovinu i servisiranje automobila, OIB 66461421746</item>
      <item>Hrvatski Telekom d.d., OIB 81793146560</item>
      <item>HOTEL JADRAN ŠIBENIK dioničko društvo za turizam i ugostiteljstvo, OIB 47183175939</item>
      <item>HOTEL MIRAN PIROVAC dioničko društvo za turizam i ugostiteljstvo, OIB 67751413631</item>
      <item>HOTEL IMPERIAL VODICE dioničko društvo za turizam i ugostiteljstvo, OIB 06819473304</item>
      <item>REGINA društvo s ograničenom odgovornošću za turizam, ugostiteljstvo i poslove turističke agencije, OIB 00844886215</item>
      <item>RIVA SUNCA društvo s ograničenom odgovornošću za usluge, OIB 94337362035</item>
      <item>Ivo Dean, OIB 21424615502</item>
      <item>Radomir Vujović, OIB 51700520481</item>
      <item>Josip Grgić, OIB 70032876480</item>
      <item>Marko Dean, OIB 67160882994</item>
      <item>Nikolina Čoga, OIB 26852486449</item>
      <item>Josip Huljev, OIB 79134386952</item>
      <item>Luiđa Dean, OIB 74773214285</item>
      <item>Demetrio Bauzon, OIB 34485604313</item>
    </derivirana_varijabla>
  </DomainObject.Predmet.StrankaListFormatedOIB>
  <DomainObject.Predmet.StrankaListFormatedWithAdress>
    <izvorni_sadrzaj>
      <item>FINA - Podružnica Šibenik, Perivoj L. Marune 1, 22000 Šibenik</item>
      <item>Nataša Ban, Ive Družića 4, 22000 Šibenik</item>
      <item>AUTO BASTIĆ, društvo s ograničenom odgovornošću za trgovinu i servisiranje automobila, Magistrala 1 A., 22211 Vodice</item>
      <item>Hrvatski Telekom d.d., Roberta Frangeša Mihanovića 9, 10000 Zagreb</item>
      <item>HOTEL JADRAN ŠIBENIK dioničko društvo za turizam i ugostiteljstvo, Vladimira Nazora 53, 22000 Šibenik</item>
      <item>HOTEL MIRAN PIROVAC dioničko društvo za turizam i ugostiteljstvo, Vladimira Nazora 53, 22000 Šibenik</item>
      <item>HOTEL IMPERIAL VODICE dioničko društvo za turizam i ugostiteljstvo, Vladimira Nazora 53, 22000 Šibenik</item>
      <item>REGINA društvo s ograničenom odgovornošću za turizam, ugostiteljstvo i poslove turističke agencije, Vatroslava Lisinskog 2, 22211 Vodice</item>
      <item>RIVA SUNCA društvo s ograničenom odgovornošću za usluge, Radićeva 27, 10000 Zagreb</item>
      <item>Ivo Dean, Ante Lasan Kabalera 27a, 22211 Vodice</item>
      <item>Radomir Vujović, Stjepana Radića 38, 22000 Šibenik</item>
      <item>Josip Grgić, Vrankovečka 4c, 10000 Zagreb</item>
      <item>Marko Dean, Ante Lasan Kabalera 29, 22211 Vodice</item>
      <item>Nikolina Čoga, Zatonskih Žrtava 76a, 22215 Zaton</item>
      <item>Josip Huljev, Bože Peričića 34, 22000 Šibenik</item>
      <item>Luiđa Dean, Ante Lasan Kabalera 27a, 22211 Vodice</item>
      <item>Demetrio Bauzon, Piazza Della Vittoria 44, Gorizia</item>
    </izvorni_sadrzaj>
    <derivirana_varijabla naziv="DomainObject.Predmet.StrankaListFormatedWithAdress_1">
      <item>FINA - Podružnica Šibenik, Perivoj L. Marune 1, 22000 Šibenik</item>
      <item>Nataša Ban, Ive Družića 4, 22000 Šibenik</item>
      <item>AUTO BASTIĆ, društvo s ograničenom odgovornošću za trgovinu i servisiranje automobila, Magistrala 1 A., 22211 Vodice</item>
      <item>Hrvatski Telekom d.d., Roberta Frangeša Mihanovića 9, 10000 Zagreb</item>
      <item>HOTEL JADRAN ŠIBENIK dioničko društvo za turizam i ugostiteljstvo, Vladimira Nazora 53, 22000 Šibenik</item>
      <item>HOTEL MIRAN PIROVAC dioničko društvo za turizam i ugostiteljstvo, Vladimira Nazora 53, 22000 Šibenik</item>
      <item>HOTEL IMPERIAL VODICE dioničko društvo za turizam i ugostiteljstvo, Vladimira Nazora 53, 22000 Šibenik</item>
      <item>REGINA društvo s ograničenom odgovornošću za turizam, ugostiteljstvo i poslove turističke agencije, Vatroslava Lisinskog 2, 22211 Vodice</item>
      <item>RIVA SUNCA društvo s ograničenom odgovornošću za usluge, Radićeva 27, 10000 Zagreb</item>
      <item>Ivo Dean, Ante Lasan Kabalera 27a, 22211 Vodice</item>
      <item>Radomir Vujović, Stjepana Radića 38, 22000 Šibenik</item>
      <item>Josip Grgić, Vrankovečka 4c, 10000 Zagreb</item>
      <item>Marko Dean, Ante Lasan Kabalera 29, 22211 Vodice</item>
      <item>Nikolina Čoga, Zatonskih Žrtava 76a, 22215 Zaton</item>
      <item>Josip Huljev, Bože Peričića 34, 22000 Šibenik</item>
      <item>Luiđa Dean, Ante Lasan Kabalera 27a, 22211 Vodice</item>
      <item>Demetrio Bauzon, Piazza Della Vittoria 44, Gorizia</item>
    </derivirana_varijabla>
  </DomainObject.Predmet.StrankaListFormatedWithAdress>
  <DomainObject.Predmet.StrankaListFormatedWithAdressOIB>
    <izvorni_sadrzaj>
      <item>FINA - Podružnica Šibenik, OIB 85821130368, Perivoj L. Marune 1, 22000 Šibenik</item>
      <item>Nataša Ban, OIB 99881876163, Ive Družića 4, 22000 Šibenik</item>
      <item>AUTO BASTIĆ, društvo s ograničenom odgovornošću za trgovinu i servisiranje automobila, OIB 66461421746, Magistrala 1 A., 22211 Vodice</item>
      <item>Hrvatski Telekom d.d., OIB 81793146560, Roberta Frangeša Mihanovića 9, 10000 Zagreb</item>
      <item>HOTEL JADRAN ŠIBENIK dioničko društvo za turizam i ugostiteljstvo, OIB 47183175939, Vladimira Nazora 53, 22000 Šibenik</item>
      <item>HOTEL MIRAN PIROVAC dioničko društvo za turizam i ugostiteljstvo, OIB 67751413631, Vladimira Nazora 53, 22000 Šibenik</item>
      <item>HOTEL IMPERIAL VODICE dioničko društvo za turizam i ugostiteljstvo, OIB 06819473304, Vladimira Nazora 53, 22000 Šibenik</item>
      <item>REGINA društvo s ograničenom odgovornošću za turizam, ugostiteljstvo i poslove turističke agencije, OIB 00844886215, Vatroslava Lisinskog 2, 22211 Vodice</item>
      <item>RIVA SUNCA društvo s ograničenom odgovornošću za usluge, OIB 94337362035, Radićeva 27, 10000 Zagreb</item>
      <item>Ivo Dean, OIB 21424615502, Ante Lasan Kabalera 27a, 22211 Vodice</item>
      <item>Radomir Vujović, OIB 51700520481, Stjepana Radića 38, 22000 Šibenik</item>
      <item>Josip Grgić, OIB 70032876480, Vrankovečka 4c, 10000 Zagreb</item>
      <item>Marko Dean, OIB 67160882994, Ante Lasan Kabalera 29, 22211 Vodice</item>
      <item>Nikolina Čoga, OIB 26852486449, Zatonskih Žrtava 76a, 22215 Zaton</item>
      <item>Josip Huljev, OIB 79134386952, Bože Peričića 34, 22000 Šibenik</item>
      <item>Luiđa Dean, OIB 74773214285, Ante Lasan Kabalera 27a, 22211 Vodice</item>
      <item>Demetrio Bauzon, OIB 34485604313, Piazza Della Vittoria 44, Gorizia</item>
    </izvorni_sadrzaj>
    <derivirana_varijabla naziv="DomainObject.Predmet.StrankaListFormatedWithAdressOIB_1">
      <item>FINA - Podružnica Šibenik, OIB 85821130368, Perivoj L. Marune 1, 22000 Šibenik</item>
      <item>Nataša Ban, OIB 99881876163, Ive Družića 4, 22000 Šibenik</item>
      <item>AUTO BASTIĆ, društvo s ograničenom odgovornošću za trgovinu i servisiranje automobila, OIB 66461421746, Magistrala 1 A., 22211 Vodice</item>
      <item>Hrvatski Telekom d.d., OIB 81793146560, Roberta Frangeša Mihanovića 9, 10000 Zagreb</item>
      <item>HOTEL JADRAN ŠIBENIK dioničko društvo za turizam i ugostiteljstvo, OIB 47183175939, Vladimira Nazora 53, 22000 Šibenik</item>
      <item>HOTEL MIRAN PIROVAC dioničko društvo za turizam i ugostiteljstvo, OIB 67751413631, Vladimira Nazora 53, 22000 Šibenik</item>
      <item>HOTEL IMPERIAL VODICE dioničko društvo za turizam i ugostiteljstvo, OIB 06819473304, Vladimira Nazora 53, 22000 Šibenik</item>
      <item>REGINA društvo s ograničenom odgovornošću za turizam, ugostiteljstvo i poslove turističke agencije, OIB 00844886215, Vatroslava Lisinskog 2, 22211 Vodice</item>
      <item>RIVA SUNCA društvo s ograničenom odgovornošću za usluge, OIB 94337362035, Radićeva 27, 10000 Zagreb</item>
      <item>Ivo Dean, OIB 21424615502, Ante Lasan Kabalera 27a, 22211 Vodice</item>
      <item>Radomir Vujović, OIB 51700520481, Stjepana Radića 38, 22000 Šibenik</item>
      <item>Josip Grgić, OIB 70032876480, Vrankovečka 4c, 10000 Zagreb</item>
      <item>Marko Dean, OIB 67160882994, Ante Lasan Kabalera 29, 22211 Vodice</item>
      <item>Nikolina Čoga, OIB 26852486449, Zatonskih Žrtava 76a, 22215 Zaton</item>
      <item>Josip Huljev, OIB 79134386952, Bože Peričića 34, 22000 Šibenik</item>
      <item>Luiđa Dean, OIB 74773214285, Ante Lasan Kabalera 27a, 22211 Vodice</item>
      <item>Demetrio Bauzon, OIB 34485604313, Piazza Della Vittoria 44, Gorizia</item>
    </derivirana_varijabla>
  </DomainObject.Predmet.StrankaListFormatedWithAdressOIB>
  <DomainObject.Predmet.StrankaListNazivFormated>
    <izvorni_sadrzaj>
      <item>FINA - Podružnica Šibenik</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zvorni_sadrzaj>
    <derivirana_varijabla naziv="DomainObject.Predmet.StrankaListNazivFormated_1">
      <item>FINA - Podružnica Šibenik</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derivirana_varijabla>
  </DomainObject.Predmet.StrankaListNazivFormated>
  <DomainObject.Predmet.StrankaListNazivFormatedOIB>
    <izvorni_sadrzaj>
      <item>FINA - Podružnica Šibenik, OIB 85821130368</item>
      <item>Nataša Ban, OIB 99881876163</item>
      <item>AUTO BASTIĆ, društvo s ograničenom odgovornošću za trgovinu i servisiranje automobila, OIB 66461421746</item>
      <item>Hrvatski Telekom d.d., OIB 81793146560</item>
      <item>HOTEL JADRAN ŠIBENIK dioničko društvo za turizam i ugostiteljstvo, OIB 47183175939</item>
      <item>HOTEL MIRAN PIROVAC dioničko društvo za turizam i ugostiteljstvo, OIB 67751413631</item>
      <item>HOTEL IMPERIAL VODICE dioničko društvo za turizam i ugostiteljstvo, OIB 06819473304</item>
      <item>REGINA društvo s ograničenom odgovornošću za turizam, ugostiteljstvo i poslove turističke agencije, OIB 00844886215</item>
      <item>RIVA SUNCA društvo s ograničenom odgovornošću za usluge, OIB 94337362035</item>
      <item>Ivo Dean, OIB 21424615502</item>
      <item>Radomir Vujović, OIB 51700520481</item>
      <item>Josip Grgić, OIB 70032876480</item>
      <item>Marko Dean, OIB 67160882994</item>
      <item>Nikolina Čoga, OIB 26852486449</item>
      <item>Josip Huljev, OIB 79134386952</item>
      <item>Luiđa Dean, OIB 74773214285</item>
      <item>Demetrio Bauzon, OIB 34485604313</item>
    </izvorni_sadrzaj>
    <derivirana_varijabla naziv="DomainObject.Predmet.StrankaListNazivFormatedOIB_1">
      <item>FINA - Podružnica Šibenik, OIB 85821130368</item>
      <item>Nataša Ban, OIB 99881876163</item>
      <item>AUTO BASTIĆ, društvo s ograničenom odgovornošću za trgovinu i servisiranje automobila, OIB 66461421746</item>
      <item>Hrvatski Telekom d.d., OIB 81793146560</item>
      <item>HOTEL JADRAN ŠIBENIK dioničko društvo za turizam i ugostiteljstvo, OIB 47183175939</item>
      <item>HOTEL MIRAN PIROVAC dioničko društvo za turizam i ugostiteljstvo, OIB 67751413631</item>
      <item>HOTEL IMPERIAL VODICE dioničko društvo za turizam i ugostiteljstvo, OIB 06819473304</item>
      <item>REGINA društvo s ograničenom odgovornošću za turizam, ugostiteljstvo i poslove turističke agencije, OIB 00844886215</item>
      <item>RIVA SUNCA društvo s ograničenom odgovornošću za usluge, OIB 94337362035</item>
      <item>Ivo Dean, OIB 21424615502</item>
      <item>Radomir Vujović, OIB 51700520481</item>
      <item>Josip Grgić, OIB 70032876480</item>
      <item>Marko Dean, OIB 67160882994</item>
      <item>Nikolina Čoga, OIB 26852486449</item>
      <item>Josip Huljev, OIB 79134386952</item>
      <item>Luiđa Dean, OIB 74773214285</item>
      <item>Demetrio Bauzon, OIB 34485604313</item>
    </derivirana_varijabla>
  </DomainObject.Predmet.StrankaListNazivFormatedOIB>
  <DomainObject.Predmet.ProtuStrankaListFormated>
    <izvorni_sadrzaj>
      <item>RIVIJERA hoteli i kampovi d.d.</item>
    </izvorni_sadrzaj>
    <derivirana_varijabla naziv="DomainObject.Predmet.ProtuStrankaListFormated_1">
      <item>RIVIJERA hoteli i kampovi d.d.</item>
    </derivirana_varijabla>
  </DomainObject.Predmet.ProtuStrankaListFormated>
  <DomainObject.Predmet.ProtuStrankaListFormatedOIB>
    <izvorni_sadrzaj>
      <item>RIVIJERA hoteli i kampovi d.d., OIB 04184053283</item>
    </izvorni_sadrzaj>
    <derivirana_varijabla naziv="DomainObject.Predmet.ProtuStrankaListFormatedOIB_1">
      <item>RIVIJERA hoteli i kampovi d.d., OIB 04184053283</item>
    </derivirana_varijabla>
  </DomainObject.Predmet.ProtuStrankaListFormatedOIB>
  <DomainObject.Predmet.ProtuStrankaListFormatedWithAdress>
    <izvorni_sadrzaj>
      <item>RIVIJERA hoteli i kampovi d.d., Vladimira Nazora 53, 22000 Šibenik</item>
    </izvorni_sadrzaj>
    <derivirana_varijabla naziv="DomainObject.Predmet.ProtuStrankaListFormatedWithAdress_1">
      <item>RIVIJERA hoteli i kampovi d.d., Vladimira Nazora 53, 22000 Šibenik</item>
    </derivirana_varijabla>
  </DomainObject.Predmet.ProtuStrankaListFormatedWithAdress>
  <DomainObject.Predmet.ProtuStrankaListFormatedWithAdressOIB>
    <izvorni_sadrzaj>
      <item>RIVIJERA hoteli i kampovi d.d., OIB 04184053283, Vladimira Nazora 53, 22000 Šibenik</item>
    </izvorni_sadrzaj>
    <derivirana_varijabla naziv="DomainObject.Predmet.ProtuStrankaListFormatedWithAdressOIB_1">
      <item>RIVIJERA hoteli i kampovi d.d., OIB 04184053283, Vladimira Nazora 53, 22000 Šibenik</item>
    </derivirana_varijabla>
  </DomainObject.Predmet.ProtuStrankaListFormatedWithAdressOIB>
  <DomainObject.Predmet.ProtuStrankaListNazivFormated>
    <izvorni_sadrzaj>
      <item>RIVIJERA hoteli i kampovi d.d.</item>
    </izvorni_sadrzaj>
    <derivirana_varijabla naziv="DomainObject.Predmet.ProtuStrankaListNazivFormated_1">
      <item>RIVIJERA hoteli i kampovi d.d.</item>
    </derivirana_varijabla>
  </DomainObject.Predmet.ProtuStrankaListNazivFormated>
  <DomainObject.Predmet.ProtuStrankaListNazivFormatedOIB>
    <izvorni_sadrzaj>
      <item>RIVIJERA hoteli i kampovi d.d., OIB 04184053283</item>
    </izvorni_sadrzaj>
    <derivirana_varijabla naziv="DomainObject.Predmet.ProtuStrankaListNazivFormatedOIB_1">
      <item>RIVIJERA hoteli i kampovi d.d., OIB 04184053283</item>
    </derivirana_varijabla>
  </DomainObject.Predmet.ProtuStrankaListNazivFormatedOIB>
  <DomainObject.Predmet.OstaliListFormated>
    <izvorni_sadrzaj>
      <item>Nataša Ban</item>
    </izvorni_sadrzaj>
    <derivirana_varijabla naziv="DomainObject.Predmet.OstaliListFormated_1">
      <item>Nataša Ban</item>
    </derivirana_varijabla>
  </DomainObject.Predmet.OstaliListFormated>
  <DomainObject.Predmet.OstaliListFormatedOIB>
    <izvorni_sadrzaj>
      <item>Nataša Ban, OIB 99881876163</item>
    </izvorni_sadrzaj>
    <derivirana_varijabla naziv="DomainObject.Predmet.OstaliListFormatedOIB_1">
      <item>Nataša Ban, OIB 99881876163</item>
    </derivirana_varijabla>
  </DomainObject.Predmet.OstaliListFormatedOIB>
  <DomainObject.Predmet.OstaliListFormatedWithAdress>
    <izvorni_sadrzaj>
      <item>Nataša Ban, Ive Družića 4, 22000 Šibenik</item>
    </izvorni_sadrzaj>
    <derivirana_varijabla naziv="DomainObject.Predmet.OstaliListFormatedWithAdress_1">
      <item>Nataša Ban, Ive Družića 4, 22000 Šibenik</item>
    </derivirana_varijabla>
  </DomainObject.Predmet.OstaliListFormatedWithAdress>
  <DomainObject.Predmet.OstaliListFormatedWithAdressOIB>
    <izvorni_sadrzaj>
      <item>Nataša Ban, OIB 99881876163, Ive Družića 4, 22000 Šibenik</item>
    </izvorni_sadrzaj>
    <derivirana_varijabla naziv="DomainObject.Predmet.OstaliListFormatedWithAdressOIB_1">
      <item>Nataša Ban, OIB 99881876163, Ive Družića 4, 22000 Šibenik</item>
    </derivirana_varijabla>
  </DomainObject.Predmet.OstaliListFormatedWithAdressOIB>
  <DomainObject.Predmet.OstaliListNazivFormated>
    <izvorni_sadrzaj>
      <item>Nataša Ban</item>
    </izvorni_sadrzaj>
    <derivirana_varijabla naziv="DomainObject.Predmet.OstaliListNazivFormated_1">
      <item>Nataša Ban</item>
    </derivirana_varijabla>
  </DomainObject.Predmet.OstaliListNazivFormated>
  <DomainObject.Predmet.OstaliListNazivFormatedOIB>
    <izvorni_sadrzaj>
      <item>Nataša Ban, OIB 99881876163</item>
    </izvorni_sadrzaj>
    <derivirana_varijabla naziv="DomainObject.Predmet.OstaliListNazivFormatedOIB_1">
      <item>Nataša Ban, OIB 99881876163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svibnja 2017.</izvorni_sadrzaj>
    <derivirana_varijabla naziv="DomainObject.Datum_1">15. svibnja 2017.</derivirana_varijabla>
  </DomainObject.Datum>
  <DomainObject.PoslovniBrojDokumenta>
    <izvorni_sadrzaj/>
    <derivirana_varijabla naziv="DomainObject.PoslovniBrojDokumenta_1"/>
  </DomainObject.PoslovniBrojDokumenta>
  <DomainObject.Predmet.StrankaIDrugi>
    <izvorni_sadrzaj>FINA - Podružnica Šibenik i dr.</izvorni_sadrzaj>
    <derivirana_varijabla naziv="DomainObject.Predmet.StrankaIDrugi_1">FINA - Podružnica Šibenik i dr.</derivirana_varijabla>
  </DomainObject.Predmet.StrankaIDrugi>
  <DomainObject.Predmet.ProtustrankaIDrugi>
    <izvorni_sadrzaj>RIVIJERA hoteli i kampovi d.d.</izvorni_sadrzaj>
    <derivirana_varijabla naziv="DomainObject.Predmet.ProtustrankaIDrugi_1">RIVIJERA hoteli i kampovi d.d.</derivirana_varijabla>
  </DomainObject.Predmet.ProtustrankaIDrugi>
  <DomainObject.Predmet.StrankaIDrugiAdressOIB>
    <izvorni_sadrzaj>FINA - Podružnica Šibenik, OIB 85821130368, Perivoj L. Marune 1, 22000 Šibenik i dr.</izvorni_sadrzaj>
    <derivirana_varijabla naziv="DomainObject.Predmet.StrankaIDrugiAdressOIB_1">FINA - Podružnica Šibenik, OIB 85821130368, Perivoj L. Marune 1, 22000 Šibenik i dr.</derivirana_varijabla>
  </DomainObject.Predmet.StrankaIDrugiAdressOIB>
  <DomainObject.Predmet.ProtustrankaIDrugiAdressOIB>
    <izvorni_sadrzaj>RIVIJERA hoteli i kampovi d.d., OIB 04184053283, Vladimira Nazora 53, 22000 Šibenik</izvorni_sadrzaj>
    <derivirana_varijabla naziv="DomainObject.Predmet.ProtustrankaIDrugiAdressOIB_1">RIVIJERA hoteli i kampovi d.d., OIB 04184053283, Vladimira Nazora 53,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RIVIJERA hoteli i kampovi d.d.</item>
      <item>FINA - Podružnica Šibenik</item>
      <item>Nataša Ban</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zvorni_sadrzaj>
    <derivirana_varijabla naziv="DomainObject.Predmet.SudioniciListNaziv_1">
      <item>RIVIJERA hoteli i kampovi d.d.</item>
      <item>FINA - Podružnica Šibenik</item>
      <item>Nataša Ban</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derivirana_varijabla>
  </DomainObject.Predmet.SudioniciListNaziv>
  <DomainObject.Predmet.SudioniciListAdressOIB>
    <izvorni_sadrzaj>
      <item>RIVIJERA hoteli i kampovi d.d., OIB 04184053283, Vladimira Nazora 53,22000 Šibenik</item>
      <item>FINA - Podružnica Šibenik, OIB 85821130368, Perivoj L. Marune 1,22000 Šibenik</item>
      <item>Nataša Ban, OIB 99881876163, Ive Družića 4,22000 Šibenik</item>
      <item>Nataša Ban, OIB 99881876163, Ive Družića 4,22000 Šibenik</item>
      <item>AUTO BASTIĆ, društvo s ograničenom odgovornošću za trgovinu i servisiranje automobila, OIB 66461421746, Magistrala 1 A.,22211 Vodice</item>
      <item>Hrvatski Telekom d.d., OIB 81793146560, Roberta Frangeša Mihanovića 9,10000 Zagreb</item>
      <item>HOTEL JADRAN ŠIBENIK dioničko društvo za turizam i ugostiteljstvo, OIB 47183175939, Vladimira Nazora 53,22000 Šibenik</item>
      <item>HOTEL MIRAN PIROVAC dioničko društvo za turizam i ugostiteljstvo, OIB 67751413631, Vladimira Nazora 53,22000 Šibenik</item>
      <item>HOTEL IMPERIAL VODICE dioničko društvo za turizam i ugostiteljstvo, OIB 06819473304, Vladimira Nazora 53,22000 Šibenik</item>
      <item>REGINA društvo s ograničenom odgovornošću za turizam, ugostiteljstvo i poslove turističke agencije, OIB 00844886215, Vatroslava Lisinskog 2,22211 Vodice</item>
      <item>RIVA SUNCA društvo s ograničenom odgovornošću za usluge, OIB 94337362035, Radićeva 27,10000 Zagreb</item>
      <item>Ivo Dean, OIB 21424615502, Ante Lasan Kabalera 27a,22211 Vodice</item>
      <item>Radomir Vujović, OIB 51700520481, Stjepana Radića 38,22000 Šibenik</item>
      <item>Josip Grgić, OIB 70032876480, Vrankovečka 4c,10000 Zagreb</item>
      <item>Marko Dean, OIB 67160882994, Ante Lasan Kabalera 29,22211 Vodice</item>
      <item>Nikolina Čoga, OIB 26852486449, Zatonskih Žrtava 76a,22215 Zaton</item>
      <item>Josip Huljev, OIB 79134386952, Bože Peričića 34,22000 Šibenik</item>
      <item>Luiđa Dean, OIB 74773214285, Ante Lasan Kabalera 27a,22211 Vodice</item>
      <item>Demetrio Bauzon, OIB 34485604313, Piazza Della Vittoria 44,Gorizia</item>
    </izvorni_sadrzaj>
    <derivirana_varijabla naziv="DomainObject.Predmet.SudioniciListAdressOIB_1">
      <item>RIVIJERA hoteli i kampovi d.d., OIB 04184053283, Vladimira Nazora 53,22000 Šibenik</item>
      <item>FINA - Podružnica Šibenik, OIB 85821130368, Perivoj L. Marune 1,22000 Šibenik</item>
      <item>Nataša Ban, OIB 99881876163, Ive Družića 4,22000 Šibenik</item>
      <item>Nataša Ban, OIB 99881876163, Ive Družića 4,22000 Šibenik</item>
      <item>AUTO BASTIĆ, društvo s ograničenom odgovornošću za trgovinu i servisiranje automobila, OIB 66461421746, Magistrala 1 A.,22211 Vodice</item>
      <item>Hrvatski Telekom d.d., OIB 81793146560, Roberta Frangeša Mihanovića 9,10000 Zagreb</item>
      <item>HOTEL JADRAN ŠIBENIK dioničko društvo za turizam i ugostiteljstvo, OIB 47183175939, Vladimira Nazora 53,22000 Šibenik</item>
      <item>HOTEL MIRAN PIROVAC dioničko društvo za turizam i ugostiteljstvo, OIB 67751413631, Vladimira Nazora 53,22000 Šibenik</item>
      <item>HOTEL IMPERIAL VODICE dioničko društvo za turizam i ugostiteljstvo, OIB 06819473304, Vladimira Nazora 53,22000 Šibenik</item>
      <item>REGINA društvo s ograničenom odgovornošću za turizam, ugostiteljstvo i poslove turističke agencije, OIB 00844886215, Vatroslava Lisinskog 2,22211 Vodice</item>
      <item>RIVA SUNCA društvo s ograničenom odgovornošću za usluge, OIB 94337362035, Radićeva 27,10000 Zagreb</item>
      <item>Ivo Dean, OIB 21424615502, Ante Lasan Kabalera 27a,22211 Vodice</item>
      <item>Radomir Vujović, OIB 51700520481, Stjepana Radića 38,22000 Šibenik</item>
      <item>Josip Grgić, OIB 70032876480, Vrankovečka 4c,10000 Zagreb</item>
      <item>Marko Dean, OIB 67160882994, Ante Lasan Kabalera 29,22211 Vodice</item>
      <item>Nikolina Čoga, OIB 26852486449, Zatonskih Žrtava 76a,22215 Zaton</item>
      <item>Josip Huljev, OIB 79134386952, Bože Peričića 34,22000 Šibenik</item>
      <item>Luiđa Dean, OIB 74773214285, Ante Lasan Kabalera 27a,22211 Vodice</item>
      <item>Demetrio Bauzon, OIB 34485604313, Piazza Della Vittoria 44,Gorizia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04184053283</item>
      <item>, OIB 85821130368</item>
      <item>, OIB 99881876163</item>
      <item>, OIB 99881876163</item>
      <item>, OIB 66461421746</item>
      <item>, OIB 81793146560</item>
      <item>, OIB 47183175939</item>
      <item>, OIB 67751413631</item>
      <item>, OIB 06819473304</item>
      <item>, OIB 00844886215</item>
      <item>, OIB 94337362035</item>
      <item>, OIB 21424615502</item>
      <item>, OIB 51700520481</item>
      <item>, OIB 70032876480</item>
      <item>, OIB 67160882994</item>
      <item>, OIB 26852486449</item>
      <item>, OIB 79134386952</item>
      <item>, OIB 74773214285</item>
      <item>, OIB 34485604313</item>
    </izvorni_sadrzaj>
    <derivirana_varijabla naziv="DomainObject.Predmet.SudioniciListNazivOIB_1">
      <item>, OIB 04184053283</item>
      <item>, OIB 85821130368</item>
      <item>, OIB 99881876163</item>
      <item>, OIB 99881876163</item>
      <item>, OIB 66461421746</item>
      <item>, OIB 81793146560</item>
      <item>, OIB 47183175939</item>
      <item>, OIB 67751413631</item>
      <item>, OIB 06819473304</item>
      <item>, OIB 00844886215</item>
      <item>, OIB 94337362035</item>
      <item>, OIB 21424615502</item>
      <item>, OIB 51700520481</item>
      <item>, OIB 70032876480</item>
      <item>, OIB 67160882994</item>
      <item>, OIB 26852486449</item>
      <item>, OIB 79134386952</item>
      <item>, OIB 74773214285</item>
      <item>, OIB 34485604313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Ivica Matas, OIB 98549799157, Put Gimnazije 55 Šibenik</item>
    </izvorni_sadrzaj>
    <derivirana_varijabla naziv="DomainObject.Predmet.StecajniUpraviteljiListAddressOIB_1">
      <item>Ivica Matas, OIB 98549799157, Put Gimnazije 55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9023A09-8560-44CB-8910-ACC5DC343E2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properties:Pages>
  <properties:Words>424</properties:Words>
  <properties:Characters>2276</properties:Characters>
  <properties:Lines>58</properties:Lines>
  <properties:Paragraphs>24</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2800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2017-05-15T06:32:00Z</dcterms:created>
  <dc:creator>Administrator</dc:creator>
  <cp:lastModifiedBy>Marijana Žuža</cp:lastModifiedBy>
  <cp:lastPrinted>2017-05-15T06:51:00Z</cp:lastPrinted>
  <dcterms:modified xmlns:xsi="http://www.w3.org/2001/XMLSchema-instance" xsi:type="dcterms:W3CDTF">2017-05-15T08:28:00Z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