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371d" w14:paraId="e5a371d" w:rsidRDefault="00326D1C" w:rsidP="00326D1C" w:rsidR="00326D1C">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326D1C" w:rsidP="00326D1C" w:rsidR="00326D1C">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326D1C" w:rsidP="00326D1C" w:rsidR="00326D1C">
      <w:pPr>
        <w:rPr>
          <w:bCs/>
        </w:rPr>
      </w:pPr>
      <w:r>
        <w:rPr>
          <w:bCs/>
        </w:rPr>
        <w:t>TRGOVAČKI SUD U ZAGREBU</w:t>
      </w:r>
    </w:p>
    <w:p w:rsidRDefault="00326D1C" w:rsidP="00326D1C" w:rsidR="00326D1C">
      <w:pPr>
        <w:rPr>
          <w:bCs/>
        </w:rPr>
      </w:pPr>
      <w:r>
        <w:rPr>
          <w:bCs/>
        </w:rPr>
        <w:t>Zagreb, Amruševa 2/II</w:t>
      </w:r>
    </w:p>
    <w:p w:rsidRDefault="00326D1C" w:rsidP="00326D1C" w:rsidR="00326D1C">
      <w:pPr>
        <w:rPr>
          <w:bCs/>
        </w:rPr>
      </w:pPr>
    </w:p>
    <w:p w:rsidRDefault="00326D1C" w:rsidP="00326D1C" w:rsidR="00326D1C">
      <w:pPr>
        <w:rPr>
          <w:bCs/>
        </w:rPr>
      </w:pPr>
      <w:r>
        <w:rPr>
          <w:bCs/>
        </w:rPr>
        <w:tab/>
      </w:r>
      <w:r>
        <w:rPr>
          <w:bCs/>
        </w:rPr>
        <w:tab/>
      </w:r>
      <w:r>
        <w:rPr>
          <w:bCs/>
        </w:rPr>
        <w:tab/>
      </w:r>
      <w:r>
        <w:rPr>
          <w:bCs/>
        </w:rPr>
        <w:tab/>
      </w:r>
      <w:r>
        <w:rPr>
          <w:bCs/>
        </w:rPr>
        <w:tab/>
      </w:r>
      <w:r>
        <w:rPr>
          <w:bCs/>
        </w:rPr>
        <w:tab/>
      </w:r>
    </w:p>
    <w:p w:rsidRDefault="00326D1C" w:rsidP="00326D1C" w:rsidR="00326D1C">
      <w:pPr>
        <w:jc w:val="center"/>
        <w:rPr>
          <w:bCs/>
        </w:rPr>
      </w:pPr>
      <w:r>
        <w:rPr>
          <w:bCs/>
        </w:rPr>
        <w:t xml:space="preserve">R E P U B L I K A   H R V A T S K A </w:t>
      </w:r>
    </w:p>
    <w:p w:rsidRDefault="00326D1C" w:rsidP="00326D1C" w:rsidR="00326D1C">
      <w:pPr>
        <w:jc w:val="center"/>
        <w:rPr>
          <w:bCs/>
        </w:rPr>
      </w:pPr>
    </w:p>
    <w:p w:rsidRDefault="00326D1C" w:rsidP="00326D1C" w:rsidR="00326D1C">
      <w:pPr>
        <w:pStyle w:val="Naslov2"/>
        <w:rPr>
          <w:rFonts w:cs="Times New Roman" w:hAnsi="Times New Roman" w:ascii="Times New Roman"/>
          <w:b w:val="false"/>
        </w:rPr>
      </w:pPr>
      <w:r>
        <w:rPr>
          <w:rFonts w:cs="Times New Roman" w:hAnsi="Times New Roman" w:ascii="Times New Roman"/>
          <w:b w:val="false"/>
        </w:rPr>
        <w:t>R J E Š E N J E</w:t>
      </w:r>
    </w:p>
    <w:p w:rsidRDefault="00326D1C" w:rsidP="00326D1C" w:rsidR="00326D1C"/>
    <w:p w:rsidRDefault="00326D1C" w:rsidP="00326D1C" w:rsidR="00326D1C"/>
    <w:p w:rsidRDefault="00326D1C" w:rsidP="00326D1C" w:rsidR="00326D1C">
      <w:pPr>
        <w:ind w:firstLine="708"/>
        <w:jc w:val="both"/>
      </w:pPr>
      <w:r>
        <w:rPr>
          <w:bCs/>
        </w:rPr>
        <w:t>TRGOVAČKI SUD U ZAGREBU</w:t>
      </w:r>
      <w:r>
        <w:t xml:space="preserve"> po stečajnom sucu Mirjani Chour Hršak, a povodom prijedloga predlagatelja Financijske agencije, RC Zagreb, Podružnica Zagreb, Trg svibanjskih žrtava 1995. 1, OIB: 85821130368, za otvaranje stečajnog postupka nad dužnikom ALTERNAUTIKA d.o.o. za iznajmljivanje plovila, trgovinu, usluge i putnička agencija, Zagreb, Karamanov prilaz 2, OIB 69633598591, MBS: 080625970, dana </w:t>
      </w:r>
      <w:r w:rsidR="00BC72CB">
        <w:t>19</w:t>
      </w:r>
      <w:r>
        <w:t>. travnja 2018.  godine</w:t>
      </w:r>
    </w:p>
    <w:p w:rsidRDefault="00326D1C" w:rsidP="00326D1C" w:rsidR="00326D1C">
      <w:pPr>
        <w:ind w:firstLine="708"/>
      </w:pPr>
    </w:p>
    <w:p w:rsidRDefault="00326D1C" w:rsidP="00326D1C" w:rsidR="00326D1C">
      <w:pPr>
        <w:jc w:val="center"/>
        <w:rPr>
          <w:bCs/>
        </w:rPr>
      </w:pPr>
      <w:r>
        <w:rPr>
          <w:bCs/>
        </w:rPr>
        <w:t xml:space="preserve">r i j e š i o   j e </w:t>
      </w:r>
    </w:p>
    <w:p w:rsidRDefault="00326D1C" w:rsidP="00326D1C" w:rsidR="00326D1C">
      <w:pPr>
        <w:jc w:val="center"/>
        <w:rPr>
          <w:bCs/>
        </w:rPr>
      </w:pPr>
    </w:p>
    <w:p w:rsidRDefault="00326D1C" w:rsidP="00326D1C" w:rsidR="00326D1C">
      <w:pPr>
        <w:pStyle w:val="Odlomakpopisa"/>
        <w:numPr>
          <w:ilvl w:val="0"/>
          <w:numId w:val="1"/>
        </w:numPr>
        <w:ind w:hanging="720"/>
        <w:jc w:val="both"/>
      </w:pPr>
      <w:r>
        <w:t>Otvara se stečajni postupak nad dužnikom ALTERNAUTIKA d.o.o. za iznajmljivanje plovila, trgovinu, usluge i putnička agencija, Zagreb, Karamanov prilaz 2, OIB 69633598591, MBS: 080625970.</w:t>
      </w:r>
    </w:p>
    <w:p w:rsidRDefault="00326D1C" w:rsidP="00326D1C" w:rsidR="00326D1C">
      <w:pPr>
        <w:pStyle w:val="Odlomakpopisa"/>
        <w:jc w:val="both"/>
        <w:rPr>
          <w:bCs/>
        </w:rPr>
      </w:pPr>
    </w:p>
    <w:p w:rsidRDefault="00326D1C" w:rsidP="00326D1C" w:rsidR="00326D1C">
      <w:pPr>
        <w:pStyle w:val="Odlomakpopisa"/>
        <w:numPr>
          <w:ilvl w:val="0"/>
          <w:numId w:val="1"/>
        </w:numPr>
        <w:ind w:hanging="720"/>
        <w:jc w:val="both"/>
      </w:pPr>
      <w:r w:rsidRPr="009A6C40">
        <w:rPr>
          <w:bCs/>
        </w:rPr>
        <w:t>Za</w:t>
      </w:r>
      <w:r>
        <w:t xml:space="preserve"> </w:t>
      </w:r>
      <w:r w:rsidRPr="009A6C40">
        <w:rPr>
          <w:bCs/>
        </w:rPr>
        <w:t>stečajnog  upravitelja imenuje se</w:t>
      </w:r>
      <w:r w:rsidRPr="009A6C40">
        <w:rPr>
          <w:b/>
        </w:rPr>
        <w:t xml:space="preserve"> </w:t>
      </w:r>
      <w:r w:rsidR="009A6C40">
        <w:t>JERKO DUŠKO SUIĆ, Zagreb, Hegedušićeva 10,</w:t>
      </w:r>
      <w:r w:rsidR="009A6C40" w:rsidRPr="00896166">
        <w:t xml:space="preserve"> OIB: </w:t>
      </w:r>
      <w:r w:rsidR="009A6C40">
        <w:t>53510817959</w:t>
      </w:r>
      <w:r w:rsidR="009A6C40" w:rsidRPr="00896166">
        <w:t>.</w:t>
      </w:r>
    </w:p>
    <w:p w:rsidRDefault="009A6C40" w:rsidP="009A6C40" w:rsidR="009A6C40">
      <w:pPr>
        <w:pStyle w:val="Odlomakpopisa"/>
      </w:pPr>
    </w:p>
    <w:p w:rsidRDefault="009A6C40" w:rsidP="009A6C40" w:rsidR="009A6C40">
      <w:pPr>
        <w:pStyle w:val="Odlomakpopisa"/>
        <w:jc w:val="both"/>
      </w:pPr>
    </w:p>
    <w:p w:rsidRDefault="00326D1C" w:rsidP="00326D1C" w:rsidR="00326D1C">
      <w:pPr>
        <w:pStyle w:val="Odlomakpopisa"/>
        <w:numPr>
          <w:ilvl w:val="0"/>
          <w:numId w:val="1"/>
        </w:numPr>
        <w:ind w:hanging="720"/>
        <w:jc w:val="both"/>
      </w:pPr>
      <w:r>
        <w:t xml:space="preserve">Stečajni postupak otvara se s danom </w:t>
      </w:r>
      <w:r w:rsidR="009A6C40">
        <w:t>19</w:t>
      </w:r>
      <w:r>
        <w:t xml:space="preserve">. travnja 2018.  godine u 13,00 sati.  </w:t>
      </w:r>
    </w:p>
    <w:p w:rsidRDefault="00326D1C" w:rsidP="00326D1C" w:rsidR="00326D1C">
      <w:pPr>
        <w:jc w:val="both"/>
      </w:pPr>
    </w:p>
    <w:p w:rsidRDefault="00326D1C" w:rsidP="00326D1C" w:rsidR="009A6C40">
      <w:pPr>
        <w:pStyle w:val="Odlomakpopisa"/>
        <w:numPr>
          <w:ilvl w:val="0"/>
          <w:numId w:val="1"/>
        </w:numPr>
        <w:ind w:hanging="720" w:left="705"/>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A6C40">
        <w:t xml:space="preserve">Jerko Duško Suić, Zagreb, Hegedušićeva 10, </w:t>
      </w:r>
    </w:p>
    <w:p w:rsidRDefault="00326D1C" w:rsidP="009A6C40" w:rsidR="00326D1C">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326D1C" w:rsidP="00326D1C" w:rsidR="00326D1C">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326D1C" w:rsidP="00326D1C" w:rsidR="00326D1C">
      <w:pPr>
        <w:ind w:left="705"/>
        <w:jc w:val="both"/>
      </w:pPr>
      <w:r>
        <w:t>Prijavi tražbine je potrebno priložiti i potvrdu o uplaćenoj pristojbi prema tarifnom broju 23. st. 2.</w:t>
      </w: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hanging="705" w:left="705"/>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326D1C" w:rsidP="00326D1C" w:rsidR="00326D1C">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326D1C" w:rsidP="00326D1C" w:rsidR="00326D1C">
      <w:pPr>
        <w:ind w:firstLine="3" w:left="705"/>
        <w:jc w:val="both"/>
      </w:pPr>
      <w:r>
        <w:t xml:space="preserve">Razlučni vjerovnici koji nisu obavijestili stečajnog upravitelja o svom razlučnom pravu ne gube pravo odvojenog namirenja iz predmeta razlučnog prava. </w:t>
      </w:r>
    </w:p>
    <w:p w:rsidRDefault="00326D1C" w:rsidP="00326D1C" w:rsidR="00326D1C">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6D1C" w:rsidP="00326D1C" w:rsidR="00326D1C">
      <w:pPr>
        <w:ind w:firstLine="3" w:left="705"/>
        <w:jc w:val="both"/>
      </w:pPr>
    </w:p>
    <w:p w:rsidRDefault="00326D1C" w:rsidP="00326D1C" w:rsidR="00326D1C">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326D1C" w:rsidP="00326D1C" w:rsidR="00326D1C">
      <w:pPr>
        <w:pStyle w:val="Odlomakpopisa"/>
        <w:jc w:val="both"/>
      </w:pPr>
      <w:r>
        <w:t xml:space="preserve"> </w:t>
      </w:r>
    </w:p>
    <w:p w:rsidRDefault="00326D1C" w:rsidP="00326D1C" w:rsidR="00326D1C">
      <w:pPr>
        <w:pStyle w:val="Odlomakpopisa"/>
        <w:numPr>
          <w:ilvl w:val="0"/>
          <w:numId w:val="2"/>
        </w:numPr>
        <w:ind w:hanging="720"/>
        <w:jc w:val="both"/>
      </w:pPr>
      <w:r>
        <w:t xml:space="preserve">Pozivaju se dužnikovi dužnici da svoje obveze bez odgode ispunjavaju stečajnom upravitelju za stečajnog dužnika. </w:t>
      </w:r>
    </w:p>
    <w:p w:rsidRDefault="00326D1C" w:rsidP="00326D1C" w:rsidR="00326D1C">
      <w:pPr>
        <w:jc w:val="both"/>
      </w:pPr>
    </w:p>
    <w:p w:rsidRDefault="00326D1C" w:rsidP="00326D1C" w:rsidR="00326D1C">
      <w:pPr>
        <w:pStyle w:val="Odlomakpopisa"/>
        <w:numPr>
          <w:ilvl w:val="0"/>
          <w:numId w:val="2"/>
        </w:numPr>
        <w:ind w:hanging="720"/>
        <w:jc w:val="both"/>
      </w:pPr>
      <w:r>
        <w:t>Ročište vjerovnika na kojem se ispituju prijavljene tražbine - ispitno ročište određuje se za dan 17. srpnja 2018. godine u 10,00 sati, a ročište na kojem će se na temelju izvješća stečajnog upravitelja odlučiti o daljnjem tijeku stečajnog postupka – izvještajno ročište određuje se za isti dan u 10,30 sati u prostorijama Trgovačkog suda u Zagrebu, Petrinjska 8, soba broj 39/II (dvorišna zgrada).</w:t>
      </w:r>
    </w:p>
    <w:p w:rsidRDefault="00326D1C" w:rsidP="00326D1C" w:rsidR="00326D1C">
      <w:pPr>
        <w:pStyle w:val="Odlomakpopisa"/>
      </w:pPr>
    </w:p>
    <w:p w:rsidRDefault="00326D1C" w:rsidP="00326D1C" w:rsidR="00326D1C">
      <w:pPr>
        <w:pStyle w:val="Odlomakpopisa"/>
        <w:numPr>
          <w:ilvl w:val="0"/>
          <w:numId w:val="2"/>
        </w:numPr>
        <w:ind w:hanging="720"/>
        <w:jc w:val="both"/>
      </w:pPr>
      <w:r>
        <w:t>Oglas o otvaranju stečajnog postupka istaknut je na e- oglasnoj ploči ovog suda dana 1</w:t>
      </w:r>
      <w:r w:rsidR="00D4337C">
        <w:t>9</w:t>
      </w:r>
      <w:r>
        <w:t xml:space="preserve">. travnja 2018. godine. </w:t>
      </w:r>
    </w:p>
    <w:p w:rsidRDefault="00326D1C" w:rsidP="00326D1C" w:rsidR="00326D1C">
      <w:pPr>
        <w:pStyle w:val="Odlomakpopisa"/>
      </w:pPr>
    </w:p>
    <w:p w:rsidRDefault="00326D1C" w:rsidP="00326D1C" w:rsidR="00326D1C">
      <w:pPr>
        <w:ind w:hanging="705" w:left="705"/>
        <w:jc w:val="both"/>
      </w:pPr>
      <w:r>
        <w:rPr>
          <w:bCs/>
        </w:rPr>
        <w:t>10.</w:t>
      </w:r>
      <w:r>
        <w:t xml:space="preserve"> </w:t>
      </w:r>
      <w:r>
        <w:tab/>
        <w:t>Ovo rješenje dostavit će se u sudski registar Trgovačkog suda u Zagrebu.</w:t>
      </w:r>
    </w:p>
    <w:p w:rsidRDefault="00326D1C" w:rsidP="00326D1C" w:rsidR="00326D1C"/>
    <w:p w:rsidRDefault="00326D1C" w:rsidP="00326D1C" w:rsidR="00326D1C">
      <w:pPr>
        <w:jc w:val="center"/>
      </w:pPr>
      <w:r>
        <w:t>Obrazloženje</w:t>
      </w:r>
    </w:p>
    <w:p w:rsidRDefault="00326D1C" w:rsidP="00326D1C" w:rsidR="00326D1C"/>
    <w:p w:rsidRDefault="00326D1C" w:rsidP="00326D1C" w:rsidR="00326D1C">
      <w:pPr>
        <w:ind w:firstLine="708"/>
        <w:jc w:val="both"/>
      </w:pPr>
      <w:r>
        <w:t>Predlagatelj FINA  podnijela je  ovom sudu prijedlog za otvaranje stečajnog postupka nad dužnikom ALTERNAUTIKA d.o.o. za iznajmljivanje plovila, trgovinu, usluge i putnička agencija, Zagreb, Karamanov prilaz 2, OIB 69633598591, MBS: 080625970.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979 dana iznos od 175.683,68 kuna.</w:t>
      </w:r>
      <w:r>
        <w:tab/>
      </w:r>
    </w:p>
    <w:p w:rsidRDefault="00326D1C" w:rsidP="00326D1C" w:rsidR="00326D1C">
      <w:pPr>
        <w:ind w:firstLine="708"/>
        <w:jc w:val="both"/>
      </w:pPr>
      <w:r>
        <w:t xml:space="preserve">Rješenjem od 03. veljače 2017.  godine pokrenut je prethodni postupak za utvrđivanje uvjeta za otvaranje stečajnog postupka. </w:t>
      </w:r>
    </w:p>
    <w:p w:rsidRDefault="00326D1C" w:rsidP="00326D1C" w:rsidR="00326D1C">
      <w:pPr>
        <w:jc w:val="both"/>
        <w:rPr>
          <w:bCs/>
        </w:rPr>
      </w:pPr>
      <w:r>
        <w:tab/>
        <w:t>Na ročištu za utvrđenje uvjeta dužnik je izjavio da se ne protivi prijedlogu za otvaranje stečajnog postupka, te je naveo da dužnik ima imovinu koja bi bila dostatna za pokriće troškova prethodnog i otvorenog stečajnog postupka, a dužnik je nesposoban za plaćanje.</w:t>
      </w:r>
    </w:p>
    <w:p w:rsidRDefault="00326D1C" w:rsidP="00326D1C" w:rsidR="00326D1C">
      <w:pPr>
        <w:ind w:firstLine="708"/>
        <w:jc w:val="both"/>
      </w:pPr>
      <w:r>
        <w:t>Iz potvrde FINA-e proizlazi  da je žiro račun stečajnog dužnika na dan 09. ožujka 2018. godine blokiran neprekidno 1899 dana sa iznosom od 200.399,06 kuna.</w:t>
      </w:r>
    </w:p>
    <w:p w:rsidRDefault="00326D1C" w:rsidP="00326D1C" w:rsidR="00326D1C">
      <w:pPr>
        <w:ind w:firstLine="708"/>
        <w:jc w:val="both"/>
      </w:pPr>
    </w:p>
    <w:p w:rsidRDefault="00326D1C" w:rsidP="00326D1C" w:rsidR="00326D1C">
      <w:pPr>
        <w:ind w:firstLine="708"/>
        <w:jc w:val="both"/>
      </w:pPr>
      <w:r>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326D1C" w:rsidP="00326D1C" w:rsidR="00326D1C">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326D1C" w:rsidP="00326D1C" w:rsidR="00326D1C">
      <w:pPr>
        <w:ind w:firstLine="708"/>
        <w:jc w:val="both"/>
      </w:pPr>
      <w:r>
        <w:t xml:space="preserve">Stoga je valjalo, temeljem istog članka, a u vezi sa čl. 128. i 129.  SZ-a riješiti kao u izreci. </w:t>
      </w:r>
    </w:p>
    <w:p w:rsidRDefault="00326D1C" w:rsidP="00326D1C" w:rsidR="00326D1C">
      <w:pPr>
        <w:ind w:firstLine="708"/>
        <w:jc w:val="both"/>
      </w:pPr>
      <w:r>
        <w:t xml:space="preserve">Stečajni upravitelj imenovan je temeljem čl. 185. st. 1. Stečajnog zakona. </w:t>
      </w:r>
    </w:p>
    <w:p w:rsidRDefault="00326D1C" w:rsidP="00326D1C" w:rsidR="00326D1C">
      <w:pPr>
        <w:ind w:firstLine="708"/>
      </w:pPr>
    </w:p>
    <w:p w:rsidRDefault="00326D1C" w:rsidP="00326D1C" w:rsidR="00326D1C">
      <w:pPr>
        <w:ind w:firstLine="708"/>
      </w:pPr>
    </w:p>
    <w:p w:rsidRDefault="00326D1C" w:rsidP="00326D1C" w:rsidR="00326D1C">
      <w:pPr>
        <w:jc w:val="center"/>
      </w:pPr>
      <w:r>
        <w:t xml:space="preserve">Zagreb, </w:t>
      </w:r>
      <w:r w:rsidR="00BC72CB">
        <w:t>19</w:t>
      </w:r>
      <w:r>
        <w:t xml:space="preserve">. travnja 2018.    </w:t>
      </w:r>
    </w:p>
    <w:p w:rsidRDefault="00326D1C" w:rsidP="00326D1C" w:rsidR="00326D1C">
      <w:pPr>
        <w:jc w:val="center"/>
      </w:pPr>
    </w:p>
    <w:p w:rsidRDefault="00326D1C" w:rsidP="00326D1C" w:rsidR="00326D1C">
      <w:r>
        <w:tab/>
      </w:r>
      <w:r>
        <w:tab/>
      </w:r>
      <w:r>
        <w:tab/>
      </w:r>
      <w:r>
        <w:tab/>
      </w:r>
      <w:r>
        <w:tab/>
      </w:r>
      <w:r>
        <w:tab/>
      </w:r>
      <w:r>
        <w:tab/>
      </w:r>
      <w:r>
        <w:tab/>
      </w:r>
      <w:r>
        <w:tab/>
        <w:t xml:space="preserve">    STEČAJNI SUDAC</w:t>
      </w:r>
    </w:p>
    <w:p w:rsidRDefault="00326D1C" w:rsidP="00326D1C" w:rsidR="00326D1C">
      <w:r>
        <w:tab/>
      </w:r>
      <w:r>
        <w:tab/>
      </w:r>
      <w:r>
        <w:tab/>
      </w:r>
      <w:r>
        <w:tab/>
      </w:r>
      <w:r>
        <w:tab/>
      </w:r>
      <w:r>
        <w:tab/>
      </w:r>
      <w:r>
        <w:tab/>
      </w:r>
      <w:r>
        <w:tab/>
      </w:r>
    </w:p>
    <w:p w:rsidRDefault="00326D1C" w:rsidP="00326D1C" w:rsidR="00326D1C">
      <w:pPr>
        <w:jc w:val="right"/>
      </w:pPr>
      <w:r>
        <w:tab/>
        <w:t>MIRJANA CHOUR HRŠAK</w:t>
      </w:r>
      <w:r w:rsidR="006A564A">
        <w:t>, v.r.</w:t>
      </w:r>
    </w:p>
    <w:p w:rsidRDefault="00326D1C" w:rsidP="00326D1C" w:rsidR="00326D1C"/>
    <w:p w:rsidRDefault="00326D1C" w:rsidP="00326D1C" w:rsidR="00326D1C">
      <w:pPr>
        <w:jc w:val="both"/>
      </w:pPr>
      <w:r>
        <w:t>POUKA O PRAVNOM LIJEKU</w:t>
      </w:r>
    </w:p>
    <w:p w:rsidRDefault="00326D1C" w:rsidP="00326D1C" w:rsidR="00326D1C">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326D1C" w:rsidP="00326D1C" w:rsidR="00326D1C">
      <w:pPr>
        <w:ind w:left="360"/>
        <w:jc w:val="both"/>
      </w:pPr>
    </w:p>
    <w:p w:rsidRDefault="001E1F87" w:rsidR="001E1F87"/>
    <w:p w:rsidRDefault="006A564A" w:rsidP="00E40762" w:rsidR="006A564A">
      <w:pPr>
        <w:jc w:val="right"/>
      </w:pPr>
      <w:r>
        <w:t>Za točnost otpravka – ovlašteni službenik:</w:t>
      </w:r>
    </w:p>
    <w:p w:rsidRDefault="006A564A" w:rsidP="00E40762" w:rsidR="006A564A">
      <w:pPr>
        <w:ind w:firstLine="708" w:left="3540"/>
        <w:jc w:val="center"/>
      </w:pPr>
      <w:r>
        <w:t xml:space="preserve">             Vlasta Bogović Milisavljević</w:t>
      </w:r>
    </w:p>
    <w:p w:rsidRDefault="006A564A" w:rsidR="006A564A"/>
    <w:sectPr w:rsidR="006A564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6D1C" w:rsidP="00326D1C" w:rsidR="00326D1C">
      <w:r>
        <w:separator/>
      </w:r>
    </w:p>
  </w:endnote>
  <w:endnote w:id="0" w:type="continuationSeparator">
    <w:p w:rsidRDefault="00326D1C" w:rsidP="00326D1C" w:rsidR="00326D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6D1C" w:rsidP="00326D1C" w:rsidR="00326D1C">
      <w:r>
        <w:separator/>
      </w:r>
    </w:p>
  </w:footnote>
  <w:footnote w:id="0" w:type="continuationSeparator">
    <w:p w:rsidRDefault="00326D1C" w:rsidP="00326D1C" w:rsidR="00326D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32751"/>
      <w:docPartObj>
        <w:docPartGallery w:val="Page Numbers (Top of Page)"/>
        <w:docPartUnique/>
      </w:docPartObj>
    </w:sdtPr>
    <w:sdtEndPr/>
    <w:sdtContent>
      <w:p w:rsidRDefault="00326D1C" w:rsidR="00326D1C">
        <w:pPr>
          <w:pStyle w:val="Zaglavlje"/>
          <w:jc w:val="center"/>
        </w:pPr>
        <w:r>
          <w:fldChar w:fldCharType="begin"/>
        </w:r>
        <w:r>
          <w:instrText>PAGE   \* MERGEFORMAT</w:instrText>
        </w:r>
        <w:r>
          <w:fldChar w:fldCharType="separate"/>
        </w:r>
        <w:r w:rsidR="006A564A">
          <w:rPr>
            <w:noProof/>
          </w:rPr>
          <w:t>1</w:t>
        </w:r>
        <w:r>
          <w:fldChar w:fldCharType="end"/>
        </w:r>
      </w:p>
    </w:sdtContent>
  </w:sdt>
  <w:p w:rsidRDefault="00326D1C" w:rsidP="00326D1C" w:rsidR="00326D1C">
    <w:pPr>
      <w:pStyle w:val="Zaglavlje"/>
      <w:jc w:val="right"/>
    </w:pPr>
    <w:r>
      <w:t>34. St-5551/2016-29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6D1C"/>
    <w:rsid w:val="00045FAF"/>
    <w:rsid w:val="0005710B"/>
    <w:rsid w:val="00096970"/>
    <w:rsid w:val="001033F0"/>
    <w:rsid w:val="00117BC5"/>
    <w:rsid w:val="00193FB6"/>
    <w:rsid w:val="001E1F87"/>
    <w:rsid w:val="002A523F"/>
    <w:rsid w:val="002F1388"/>
    <w:rsid w:val="00326D1C"/>
    <w:rsid w:val="00380484"/>
    <w:rsid w:val="003A5CA7"/>
    <w:rsid w:val="003C05E2"/>
    <w:rsid w:val="00431B33"/>
    <w:rsid w:val="004A164D"/>
    <w:rsid w:val="004E5A94"/>
    <w:rsid w:val="00586C62"/>
    <w:rsid w:val="005C31AA"/>
    <w:rsid w:val="00624600"/>
    <w:rsid w:val="00697A50"/>
    <w:rsid w:val="006A564A"/>
    <w:rsid w:val="006B087F"/>
    <w:rsid w:val="00712582"/>
    <w:rsid w:val="0073291F"/>
    <w:rsid w:val="007535CC"/>
    <w:rsid w:val="0078397D"/>
    <w:rsid w:val="007F726F"/>
    <w:rsid w:val="008064D1"/>
    <w:rsid w:val="00854CB5"/>
    <w:rsid w:val="0085732A"/>
    <w:rsid w:val="0086702C"/>
    <w:rsid w:val="0087609D"/>
    <w:rsid w:val="008E6B30"/>
    <w:rsid w:val="009035D9"/>
    <w:rsid w:val="009461D1"/>
    <w:rsid w:val="009A6C40"/>
    <w:rsid w:val="00AF40C4"/>
    <w:rsid w:val="00BA536C"/>
    <w:rsid w:val="00BC72CB"/>
    <w:rsid w:val="00C60B87"/>
    <w:rsid w:val="00CD0023"/>
    <w:rsid w:val="00CF6257"/>
    <w:rsid w:val="00D4337C"/>
    <w:rsid w:val="00E37745"/>
    <w:rsid w:val="00E429D4"/>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326D1C"/>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26D1C"/>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326D1C"/>
    <w:rPr>
      <w:rFonts w:cs="Courier New" w:eastAsia="Times New Roman" w:hAnsi="Courier New" w:asci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6D1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true"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true"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space="0" w:sz="0" w:color="auto" w:val="none"/>
      <w:shd w:fill="auto" w:color="auto" w:val="clear"/>
    </w:rPr>
  </w:style>
  <w:style w:customStyle="true" w:styleId="eSPISCCParagraphDefaultFont" w:type="character">
    <w:name w:val="eSPIS_CC_Paragraph Default Font"/>
    <w:basedOn w:val="Zadanifontodlomka"/>
    <w:rsid w:val="006A564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A564A"/>
    <w:rPr>
      <w:bCs/>
      <w:bdr w:space="0" w:sz="0" w:color="auto" w:val="none"/>
      <w:shd w:fill="FFFFCC" w:color="auto" w:val="clear"/>
      <w:lang w:val="hr-HR"/>
    </w:rPr>
  </w:style>
  <w:style w:customStyle="true" w:styleId="PozadinaSvijetloCrvena" w:type="character">
    <w:name w:val="Pozadina_SvijetloCrvena"/>
    <w:basedOn w:val="eSPISCCParagraphDefaultFont"/>
    <w:rsid w:val="006A564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564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326D1C"/>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26D1C"/>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326D1C"/>
    <w:rPr>
      <w:rFonts w:ascii="Courier New" w:cs="Courier New" w:eastAsia="Times New Roman" w:hAns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26D1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1"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1"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color="auto" w:space="0" w:sz="0" w:val="none"/>
      <w:shd w:color="auto" w:fill="auto" w:val="clear"/>
    </w:rPr>
  </w:style>
  <w:style w:customStyle="1" w:styleId="eSPISCCParagraphDefaultFont" w:type="character">
    <w:name w:val="eSPIS_CC_Paragraph Default Font"/>
    <w:basedOn w:val="Zadanifontodlomka"/>
    <w:rsid w:val="006A564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A564A"/>
    <w:rPr>
      <w:bCs/>
      <w:bdr w:color="auto" w:space="0" w:sz="0" w:val="none"/>
      <w:shd w:color="auto" w:fill="FFFFCC" w:val="clear"/>
      <w:lang w:val="hr-HR"/>
    </w:rPr>
  </w:style>
  <w:style w:customStyle="1" w:styleId="PozadinaSvijetloCrvena" w:type="character">
    <w:name w:val="Pozadina_SvijetloCrvena"/>
    <w:basedOn w:val="eSPISCCParagraphDefaultFont"/>
    <w:rsid w:val="006A564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A564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09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5551</izvorni_sadrzaj>
    <derivirana_varijabla naziv="DomainObject.Predmet.Broj_1">5551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St-5551/2016</izvorni_sadrzaj>
    <derivirana_varijabla naziv="DomainObject.Predmet.OznakaBroj_1">St-5551/2016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ALTERNAUTIKA d.o.o. zastupanog po punomoćniku Davor Blažinčić</izvorni_sadrzaj>
    <derivirana_varijabla naziv="DomainObject.Predmet.ProtustrankaFormated_1">  ALTERNAUTIKA d.o.o. zastupanog po punomoćniku Davor Blažinčić</derivirana_varijabla>
  </DomainObject.Predmet.ProtustrankaFormated>
  <DomainObject.Predmet.ProtustrankaFormatedOIB>
    <izvorni_sadrzaj>  ALTERNAUTIKA d.o.o., OIB 69633598591 zastupanog po punomoćniku Davor Blažinčić</izvorni_sadrzaj>
    <derivirana_varijabla naziv="DomainObject.Predmet.ProtustrankaFormatedOIB_1">  ALTERNAUTIKA d.o.o., OIB 69633598591 zastupanog po punomoćniku Davor Blažinčić</derivirana_varijabla>
  </DomainObject.Predmet.ProtustrankaFormatedOIB>
  <DomainObject.Predmet.ProtustrankaFormatedWithAdress>
    <izvorni_sadrzaj> ALTERNAUTIKA d.o.o., Karamanov prilaz 2, 10000 Zagreb zastupanog po punomoćniku Davor Blažinčić</izvorni_sadrzaj>
    <derivirana_varijabla naziv="DomainObject.Predmet.ProtustrankaFormatedWithAdress_1"> ALTERNAUTIKA d.o.o., Karamanov prilaz 2, 10000 Zagreb zastupanog po punomoćniku Davor Blažinčić</derivirana_varijabla>
  </DomainObject.Predmet.ProtustrankaFormatedWithAdress>
  <DomainObject.Predmet.ProtustrankaFormatedWithAdressOIB>
    <izvorni_sadrzaj> ALTERNAUTIKA d.o.o., OIB 69633598591, Karamanov prilaz 2, 10000 Zagreb zastupanog po punomoćniku Davor Blažinčić</izvorni_sadrzaj>
    <derivirana_varijabla naziv="DomainObject.Predmet.ProtustrankaFormatedWithAdressOIB_1"> ALTERNAUTIKA d.o.o., OIB 69633598591, Karamanov prilaz 2, 10000 Zagreb zastupanog po punomoćniku Davor Blažinčić</derivirana_varijabla>
  </DomainObject.Predmet.ProtustrankaFormatedWithAdressOIB>
  <DomainObject.Predmet.ProtustrankaWithAdress>
    <izvorni_sadrzaj>ALTERNAUTIKA d.o.o. Karamanov prilaz 2, 10000 Zagreb</izvorni_sadrzaj>
    <derivirana_varijabla naziv="DomainObject.Predmet.ProtustrankaWithAdress_1">ALTERNAUTIKA d.o.o. Karamanov prilaz 2, 10000 Zagreb</derivirana_varijabla>
  </DomainObject.Predmet.ProtustrankaWithAdress>
  <DomainObject.Predmet.ProtustrankaWithAdressOIB>
    <izvorni_sadrzaj>ALTERNAUTIKA d.o.o., OIB 69633598591, Karamanov prilaz 2, 10000 Zagreb</izvorni_sadrzaj>
    <derivirana_varijabla naziv="DomainObject.Predmet.ProtustrankaWithAdressOIB_1">ALTERNAUTIKA d.o.o., OIB 69633598591, Karamanov prilaz 2, 10000 Zagreb</derivirana_varijabla>
  </DomainObject.Predmet.ProtustrankaWithAdressOIB>
  <DomainObject.Predmet.ProtustrankaNazivFormated>
    <izvorni_sadrzaj>ALTERNAUTIKA d.o.o.</izvorni_sadrzaj>
    <derivirana_varijabla naziv="DomainObject.Predmet.ProtustrankaNazivFormated_1">ALTERNAUTIKA d.o.o.</derivirana_varijabla>
  </DomainObject.Predmet.ProtustrankaNazivFormated>
  <DomainObject.Predmet.ProtustrankaNazivFormatedOIB>
    <izvorni_sadrzaj>ALTERNAUTIKA d.o.o., OIB 69633598591</izvorni_sadrzaj>
    <derivirana_varijabla naziv="DomainObject.Predmet.ProtustrankaNazivFormatedOIB_1">ALTERNAUTIKA d.o.o., OIB 69633598591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ALTERNAUTIKA d.o.o. zastupanog po punomoćniku Davor Blažinčić</item>
    </izvorni_sadrzaj>
    <derivirana_varijabla naziv="DomainObject.Predmet.ProtuStrankaListFormated_1">
      <item>ALTERNAUTIKA d.o.o. zastupanog po punomoćniku Davor Blažinčić</item>
    </derivirana_varijabla>
  </DomainObject.Predmet.ProtuStrankaListFormated>
  <DomainObject.Predmet.ProtuStrankaListFormatedOIB>
    <izvorni_sadrzaj>
      <item>ALTERNAUTIKA d.o.o., OIB 69633598591 zastupanog po punomoćniku Davor Blažinčić</item>
    </izvorni_sadrzaj>
    <derivirana_varijabla naziv="DomainObject.Predmet.ProtuStrankaListFormatedOIB_1">
      <item>ALTERNAUTIKA d.o.o., OIB 69633598591 zastupanog po punomoćniku Davor Blažinčić</item>
    </derivirana_varijabla>
  </DomainObject.Predmet.ProtuStrankaListFormatedOIB>
  <DomainObject.Predmet.ProtuStrankaListFormatedWithAdress>
    <izvorni_sadrzaj>
      <item>ALTERNAUTIKA d.o.o., Karamanov prilaz 2, 10000 Zagreb zastupanog po punomoćniku Davor Blažinčić</item>
    </izvorni_sadrzaj>
    <derivirana_varijabla naziv="DomainObject.Predmet.ProtuStrankaListFormatedWithAdress_1">
      <item>ALTERNAUTIKA d.o.o., Karamanov prilaz 2, 10000 Zagreb zastupanog po punomoćniku Davor Blažinčić</item>
    </derivirana_varijabla>
  </DomainObject.Predmet.ProtuStrankaListFormatedWithAdress>
  <DomainObject.Predmet.ProtuStrankaListFormatedWithAdressOIB>
    <izvorni_sadrzaj>
      <item>ALTERNAUTIKA d.o.o., OIB 69633598591, Karamanov prilaz 2, 10000 Zagreb zastupanog po punomoćniku Davor Blažinčić</item>
    </izvorni_sadrzaj>
    <derivirana_varijabla naziv="DomainObject.Predmet.ProtuStrankaListFormatedWithAdressOIB_1">
      <item>ALTERNAUTIKA d.o.o., OIB 69633598591, Karamanov prilaz 2, 10000 Zagreb zastupanog po punomoćniku Davor Blažinčić</item>
    </derivirana_varijabla>
  </DomainObject.Predmet.ProtuStrankaListFormatedWithAdressOIB>
  <DomainObject.Predmet.ProtuStrankaListNazivFormated>
    <izvorni_sadrzaj>
      <item>ALTERNAUTIKA d.o.o.</item>
    </izvorni_sadrzaj>
    <derivirana_varijabla naziv="DomainObject.Predmet.ProtuStrankaListNazivFormated_1">
      <item>ALTERNAUTIKA d.o.o.</item>
    </derivirana_varijabla>
  </DomainObject.Predmet.ProtuStrankaListNazivFormated>
  <DomainObject.Predmet.ProtuStrankaListNazivFormatedOIB>
    <izvorni_sadrzaj>
      <item>ALTERNAUTIKA d.o.o., OIB 69633598591</item>
    </izvorni_sadrzaj>
    <derivirana_varijabla naziv="DomainObject.Predmet.ProtuStrankaListNazivFormatedOIB_1">
      <item>ALTERNAUTIKA d.o.o., OIB 69633598591</item>
    </derivirana_varijabla>
  </DomainObject.Predmet.ProtuStrankaListNazivFormatedOIB>
  <DomainObject.Predmet.OstaliListFormated>
    <izvorni_sadrzaj>
      <item>Odvjetničko društvo Krajinović i partneri društvo s ograničenom odgovornošću</item>
      <item>HETA ASSET RESOLUTION, DRUŽBA ZA FINANCIRANJE D.O.O.</item>
      <item>Davor Blažinčić punomoćnik sudionika u postupku ALTERNAUTIKA d.o.o.</item>
      <item>Branimir Tuškan</item>
      <item>IVAN FRAS</item>
    </izvorni_sadrzaj>
    <derivirana_varijabla naziv="DomainObject.Predmet.OstaliListFormated_1">
      <item>Odvjetničko društvo Krajinović i partneri društvo s ograničenom odgovornošću</item>
      <item>HETA ASSET RESOLUTION, DRUŽBA ZA FINANCIRANJE D.O.O.</item>
      <item>Davor Blažinčić punomoćnik sudionika u postupku ALTERNAUTIKA d.o.o.</item>
      <item>Branimir Tuškan</item>
      <item>IVAN FRAS</item>
    </derivirana_varijabla>
  </DomainObject.Predmet.OstaliListFormated>
  <DomainObject.Predmet.OstaliListFormatedOIB>
    <izvorni_sadrzaj>
      <item>Odvjetničko društvo Krajinović i partneri društvo s ograničenom odgovornošću, OIB 69806466762</item>
      <item>HETA ASSET RESOLUTION, DRUŽBA ZA FINANCIRANJE D.O.O., OIB 46272505048</item>
      <item>Davor Blažinčić, OIB 97045427776 punomoćnik sudionika u postupku ALTERNAUTIKA d.o.o.</item>
      <item>Branimir Tuškan</item>
      <item>IVAN FRAS</item>
    </izvorni_sadrzaj>
    <derivirana_varijabla naziv="DomainObject.Predmet.OstaliListFormatedOIB_1">
      <item>Odvjetničko društvo Krajinović i partneri društvo s ograničenom odgovornošću, OIB 69806466762</item>
      <item>HETA ASSET RESOLUTION, DRUŽBA ZA FINANCIRANJE D.O.O., OIB 46272505048</item>
      <item>Davor Blažinčić, OIB 97045427776 punomoćnik sudionika u postupku ALTERNAUTIKA d.o.o.</item>
      <item>Branimir Tuškan</item>
      <item>IVAN FRAS</item>
    </derivirana_varijabla>
  </DomainObject.Predmet.OstaliListFormatedOIB>
  <DomainObject.Predmet.OstaliListFormatedWithAdress>
    <izvorni_sadrzaj>
      <item>Odvjetničko društvo Krajinović i partneri društvo s ograničenom odgovornošću, Boškovićeva 6, 10000 Zagreb</item>
      <item>HETA ASSET RESOLUTION, DRUŽBA ZA FINANCIRANJE D.O.O., Dunajska Cesta 167, Ljubljana</item>
      <item>Davor Blažinčić, Pantovčak 42, 10000 Zagreb punomoćnik sudionika u postupku ALTERNAUTIKA d.o.o.</item>
      <item>Branimir Tuškan, Ilica 117/A, 10000 Zagreb</item>
      <item>IVAN FRAS, Ilica 117/A, 10000 Zagreb</item>
    </izvorni_sadrzaj>
    <derivirana_varijabla naziv="DomainObject.Predmet.OstaliListFormatedWithAdress_1">
      <item>Odvjetničko društvo Krajinović i partneri društvo s ograničenom odgovornošću, Boškovićeva 6, 10000 Zagreb</item>
      <item>HETA ASSET RESOLUTION, DRUŽBA ZA FINANCIRANJE D.O.O., Dunajska Cesta 167, Ljubljana</item>
      <item>Davor Blažinčić, Pantovčak 42, 10000 Zagreb punomoćnik sudionika u postupku ALTERNAUTIKA d.o.o.</item>
      <item>Branimir Tuškan, Ilica 117/A, 10000 Zagreb</item>
      <item>IVAN FRAS, Ilica 117/A, 10000 Zagreb</item>
    </derivirana_varijabla>
  </DomainObject.Predmet.OstaliListFormatedWithAdress>
  <DomainObject.Predmet.OstaliListFormatedWithAdressOIB>
    <izvorni_sadrzaj>
      <item>Odvjetničko društvo Krajinović i partneri društvo s ograničenom odgovornošću, OIB 69806466762, Boškovićeva 6, 10000 Zagreb</item>
      <item>HETA ASSET RESOLUTION, DRUŽBA ZA FINANCIRANJE D.O.O., OIB 46272505048, Dunajska Cesta 167, Ljubljana</item>
      <item>Davor Blažinčić, OIB 97045427776, Pantovčak 42, 10000 Zagreb punomoćnik sudionika u postupku ALTERNAUTIKA d.o.o.</item>
      <item>Branimir Tuškan, Ilica 117/A, 10000 Zagreb</item>
      <item>IVAN FRAS, Ilica 117/A, 10000 Zagreb</item>
    </izvorni_sadrzaj>
    <derivirana_varijabla naziv="DomainObject.Predmet.OstaliListFormatedWithAdressOIB_1">
      <item>Odvjetničko društvo Krajinović i partneri društvo s ograničenom odgovornošću, OIB 69806466762, Boškovićeva 6, 10000 Zagreb</item>
      <item>HETA ASSET RESOLUTION, DRUŽBA ZA FINANCIRANJE D.O.O., OIB 46272505048, Dunajska Cesta 167, Ljubljana</item>
      <item>Davor Blažinčić, OIB 97045427776, Pantovčak 42, 10000 Zagreb punomoćnik sudionika u postupku ALTERNAUTIKA d.o.o.</item>
      <item>Branimir Tuškan, Ilica 117/A, 10000 Zagreb</item>
      <item>IVAN FRAS, Ilica 117/A, 10000 Zagreb</item>
    </derivirana_varijabla>
  </DomainObject.Predmet.OstaliListFormatedWithAdressOIB>
  <DomainObject.Predmet.OstaliListNazivFormated>
    <izvorni_sadrzaj>
      <item>Odvjetničko društvo Krajinović i partneri društvo s ograničenom odgovornošću</item>
      <item>HETA ASSET RESOLUTION, DRUŽBA ZA FINANCIRANJE D.O.O.</item>
      <item>Davor Blažinčić</item>
      <item>Branimir Tuškan</item>
      <item>IVAN FRAS</item>
    </izvorni_sadrzaj>
    <derivirana_varijabla naziv="DomainObject.Predmet.OstaliListNazivFormated_1">
      <item>Odvjetničko društvo Krajinović i partneri društvo s ograničenom odgovornošću</item>
      <item>HETA ASSET RESOLUTION, DRUŽBA ZA FINANCIRANJE D.O.O.</item>
      <item>Davor Blažinčić</item>
      <item>Branimir Tuškan</item>
      <item>IVAN FRAS</item>
    </derivirana_varijabla>
  </DomainObject.Predmet.OstaliListNazivFormated>
  <DomainObject.Predmet.OstaliListNazivFormatedOIB>
    <izvorni_sadrzaj>
      <item>Odvjetničko društvo Krajinović i partneri društvo s ograničenom odgovornošću, OIB 69806466762</item>
      <item>HETA ASSET RESOLUTION, DRUŽBA ZA FINANCIRANJE D.O.O., OIB 46272505048</item>
      <item>Davor Blažinčić, OIB 97045427776</item>
      <item>Branimir Tuškan</item>
      <item>IVAN FRAS</item>
    </izvorni_sadrzaj>
    <derivirana_varijabla naziv="DomainObject.Predmet.OstaliListNazivFormatedOIB_1">
      <item>Odvjetničko društvo Krajinović i partneri društvo s ograničenom odgovornošću, OIB 69806466762</item>
      <item>HETA ASSET RESOLUTION, DRUŽBA ZA FINANCIRANJE D.O.O., OIB 46272505048</item>
      <item>Davor Blažinčić, OIB 97045427776</item>
      <item>Branimir Tuškan</item>
      <item>IVAN FRAS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ALTERNAUTIKA d.o.o.</izvorni_sadrzaj>
    <derivirana_varijabla naziv="DomainObject.Predmet.ProtustrankaIDrugi_1">ALTERNAUTIKA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ALTERNAUTIKA d.o.o., OIB 69633598591, Karamanov prilaz 2, 10000 Zagreb</izvorni_sadrzaj>
    <derivirana_varijabla naziv="DomainObject.Predmet.ProtustrankaIDrugiAdressOIB_1">ALTERNAUTIKA d.o.o., OIB 69633598591, Karamanov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ALTERNAUTIKA d.o.o.</item>
      <item>FINA Regionalni centar Zagreb</item>
      <item>Odvjetničko društvo Krajinović i partneri društvo s ograničenom odgovornošću</item>
      <item>HETA ASSET RESOLUTION, DRUŽBA ZA FINANCIRANJE D.O.O.</item>
      <item>Davor Blažinčić</item>
      <item>Branimir Tuškan</item>
      <item>IVAN FRAS</item>
    </izvorni_sadrzaj>
    <derivirana_varijabla naziv="DomainObject.Predmet.SudioniciListNaziv_1">
      <item>ALTERNAUTIKA d.o.o.</item>
      <item>FINA Regionalni centar Zagreb</item>
      <item>Odvjetničko društvo Krajinović i partneri društvo s ograničenom odgovornošću</item>
      <item>HETA ASSET RESOLUTION, DRUŽBA ZA FINANCIRANJE D.O.O.</item>
      <item>Davor Blažinčić</item>
      <item>Branimir Tuškan</item>
      <item>IVAN FRAS</item>
    </derivirana_varijabla>
  </DomainObject.Predmet.SudioniciListNaziv>
  <DomainObject.Predmet.SudioniciListAdressOIB>
    <izvorni_sadrzaj>
      <item>ALTERNAUTIKA d.o.o., OIB 69633598591, Karamanov prilaz 2,10000 Zagreb</item>
      <item>FINA Regionalni centar Zagreb, OIB 85821130368, Trg svibanjskih žrtava 1995. 1,10000 Zagreb</item>
      <item>Odvjetničko društvo Krajinović i partneri društvo s ograničenom odgovornošću, OIB 69806466762, Boškovićeva 6,10000 Zagreb</item>
      <item>HETA ASSET RESOLUTION, DRUŽBA ZA FINANCIRANJE D.O.O., OIB 46272505048, Dunajska Cesta 167,Ljubljana</item>
      <item>Davor Blažinčić, OIB 97045427776, Pantovčak 42,10000 Zagreb</item>
      <item>Branimir Tuškan, Ilica 117/A,10000 Zagreb</item>
      <item>IVAN FRAS, Ilica 117/A,10000 Zagreb</item>
    </izvorni_sadrzaj>
    <derivirana_varijabla naziv="DomainObject.Predmet.SudioniciListAdressOIB_1">
      <item>ALTERNAUTIKA d.o.o., OIB 69633598591, Karamanov prilaz 2,10000 Zagreb</item>
      <item>FINA Regionalni centar Zagreb, OIB 85821130368, Trg svibanjskih žrtava 1995. 1,10000 Zagreb</item>
      <item>Odvjetničko društvo Krajinović i partneri društvo s ograničenom odgovornošću, OIB 69806466762, Boškovićeva 6,10000 Zagreb</item>
      <item>HETA ASSET RESOLUTION, DRUŽBA ZA FINANCIRANJE D.O.O., OIB 46272505048, Dunajska Cesta 167,Ljubljana</item>
      <item>Davor Blažinčić, OIB 97045427776, Pantovčak 42,10000 Zagreb</item>
      <item>Branimir Tuškan, Ilica 117/A,10000 Zagreb</item>
      <item>IVAN FRAS, Ilica 117/A,10000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69633598591</item>
      <item>, OIB 85821130368</item>
      <item>, OIB 69806466762</item>
      <item>, OIB 46272505048</item>
      <item>, OIB 97045427776</item>
      <item>, OIB null</item>
      <item>, OIB null</item>
    </izvorni_sadrzaj>
    <derivirana_varijabla naziv="DomainObject.Predmet.SudioniciListNazivOIB_1">
      <item>, OIB 69633598591</item>
      <item>, OIB 85821130368</item>
      <item>, OIB 69806466762</item>
      <item>, OIB 46272505048</item>
      <item>, OIB 97045427776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5538</properties:Characters>
  <properties:Lines>127</properties:Lines>
  <properties:Paragraphs>39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2018-04-18T06:28:00Z</dcterms:created>
  <dc:creator>Vlasta Bogović Milisavljević</dc:creator>
  <cp:lastModifiedBy>Vlasta Bogović Milisavljević</cp:lastModifiedBy>
  <cp:lastPrinted>2018-04-19T08:15:00Z</cp:lastPrinted>
  <dcterms:modified xmlns:xsi="http://www.w3.org/2001/XMLSchema-instance" xsi:type="dcterms:W3CDTF">2018-04-19T08:15:00Z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(RJEŠENJE 19.04.2018..docx)</vt:lpwstr>
  </prop:property>
  <prop:property name="CC_coloring" pid="4" fmtid="{D5CDD505-2E9C-101B-9397-08002B2CF9AE}">
    <vt:bool>false</vt:bool>
  </prop:property>
  <prop:property name="BrojStranica" pid="5" fmtid="{D5CDD505-2E9C-101B-9397-08002B2CF9AE}">
    <vt:i4>3</vt:i4>
  </prop:property>
</prop:Properties>
</file>