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ecbb" w14:paraId="e26ecbb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324558">
        <w:t>740/2016</w:t>
      </w:r>
      <w:r w:rsidR="00017BEF">
        <w:t>-</w:t>
      </w:r>
      <w:r w:rsidR="00B901F7">
        <w:t>73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324558" w:rsidRPr="00EA0D7E">
        <w:t>HERES UGLJAN d.o.o., Ugljan, Put Mulina 81, OIB: 29238763987</w:t>
      </w:r>
      <w:r w:rsidR="007C221B">
        <w:t xml:space="preserve">, zastupanom po stečajnom upravitelju </w:t>
      </w:r>
      <w:r w:rsidR="0046390B">
        <w:t xml:space="preserve">Anti </w:t>
      </w:r>
      <w:r w:rsidR="00324558">
        <w:t>Poljaku</w:t>
      </w:r>
      <w:r w:rsidRPr="00A358CF">
        <w:t xml:space="preserve">, dana </w:t>
      </w:r>
      <w:r w:rsidR="00085327">
        <w:t>4</w:t>
      </w:r>
      <w:r w:rsidR="004360E9">
        <w:t>.</w:t>
      </w:r>
      <w:r w:rsidR="00E42584">
        <w:t xml:space="preserve"> </w:t>
      </w:r>
      <w:r w:rsidR="00085327">
        <w:t>srpnja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324558" w:rsidP="005E11E4" w:rsidR="005E11E4">
      <w:pPr>
        <w:jc w:val="both"/>
      </w:pPr>
      <w:r w:rsidRPr="00006969">
        <w:t>-</w:t>
      </w:r>
      <w:r>
        <w:t xml:space="preserve"> </w:t>
      </w:r>
      <w:r w:rsidRPr="00EA0D7E">
        <w:t xml:space="preserve">čest. zem. </w:t>
      </w:r>
      <w:r>
        <w:t>8067</w:t>
      </w:r>
      <w:r w:rsidRPr="00EA0D7E">
        <w:t xml:space="preserve"> k.o. Žman, zk. ul. 76</w:t>
      </w:r>
      <w:r>
        <w:t>8</w:t>
      </w:r>
      <w:r w:rsidRPr="00EA0D7E">
        <w:t xml:space="preserve">, površine </w:t>
      </w:r>
      <w:r>
        <w:t>1486</w:t>
      </w:r>
      <w:r w:rsidRPr="00EA0D7E">
        <w:t xml:space="preserve"> m2, u naravi maslinik</w:t>
      </w:r>
      <w:r>
        <w:t xml:space="preserve"> </w:t>
      </w:r>
      <w:r w:rsidR="00CE38EA">
        <w:t xml:space="preserve">prema podacima izvještaja o provedenoj elektroničkoj javnoj dražbi identifikatora nadmetanja </w:t>
      </w:r>
      <w:r>
        <w:t>4068</w:t>
      </w:r>
      <w:r w:rsidR="00CE38EA">
        <w:t xml:space="preserve">, identifikator predmeta prodaje </w:t>
      </w:r>
      <w:r>
        <w:t>1224</w:t>
      </w:r>
      <w:r w:rsidR="00CE38EA">
        <w:t xml:space="preserve">, od </w:t>
      </w:r>
      <w:r>
        <w:t>5</w:t>
      </w:r>
      <w:r w:rsidR="00CE38EA">
        <w:t xml:space="preserve">. </w:t>
      </w:r>
      <w:r>
        <w:t>rujna</w:t>
      </w:r>
      <w:r w:rsidR="00CE38EA">
        <w:t xml:space="preserve"> 2017. Klasa: O/110-10/16-01/</w:t>
      </w:r>
      <w:r>
        <w:t>710</w:t>
      </w:r>
      <w:r w:rsidR="00CE38EA">
        <w:t>, Ur.br. 04-09-17-</w:t>
      </w:r>
      <w:r>
        <w:t>61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324558">
        <w:t>6.050,00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A56AF3" w:rsidRPr="00894908">
        <w:t>RH, Ministarstvo financija, Porezn</w:t>
      </w:r>
      <w:r w:rsidR="00A56AF3">
        <w:t xml:space="preserve">a uprava, Područni ured Zadar  IBAN: </w:t>
      </w:r>
      <w:r w:rsidR="00A56AF3" w:rsidRPr="006B66B0">
        <w:t>HR1210010051863000160</w:t>
      </w:r>
      <w:r w:rsidR="00A56AF3">
        <w:t xml:space="preserve"> s pozivom na broj HR68 1201-29238763987</w:t>
      </w:r>
      <w:r>
        <w:t xml:space="preserve">,  </w:t>
      </w:r>
      <w:r w:rsidRPr="00A358CF">
        <w:t xml:space="preserve">u iznosu od </w:t>
      </w:r>
      <w:r w:rsidR="00324558">
        <w:t>2.551,50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324558" w:rsidRPr="00EA0D7E">
        <w:t>HERES UGLJAN d.o.o., Ugljan, Put Mulina 81, OIB: 29238763987</w:t>
      </w:r>
      <w:r w:rsidR="000C6D2B" w:rsidRPr="000C6D2B">
        <w:t xml:space="preserve">, IBAN: </w:t>
      </w:r>
      <w:r w:rsidR="00FC0048" w:rsidRPr="00FC0048">
        <w:t>HR</w:t>
      </w:r>
      <w:r w:rsidR="00085327">
        <w:t>5224810001128004023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085327">
        <w:t xml:space="preserve">6.050,00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A56AF3" w:rsidRPr="00894908">
        <w:t>RH, Ministarstvo financija, Porezn</w:t>
      </w:r>
      <w:r w:rsidR="00A56AF3">
        <w:t xml:space="preserve">a uprava, Područni ured Zadar  IBAN: </w:t>
      </w:r>
      <w:r w:rsidR="00A56AF3" w:rsidRPr="006B66B0">
        <w:t>HR1210010051863000160</w:t>
      </w:r>
      <w:r w:rsidR="00A56AF3">
        <w:t xml:space="preserve"> s pozivom na broj HR68 1201-29238763987</w:t>
      </w:r>
      <w:r w:rsidR="00085327">
        <w:t xml:space="preserve">,  </w:t>
      </w:r>
      <w:r w:rsidR="00085327" w:rsidRPr="00A358CF">
        <w:t>u</w:t>
      </w:r>
      <w:r w:rsidR="00085327">
        <w:t>plati iznos</w:t>
      </w:r>
      <w:r w:rsidR="00085327" w:rsidRPr="00A358CF">
        <w:t xml:space="preserve"> od </w:t>
      </w:r>
      <w:r w:rsidR="00085327">
        <w:t>2.551,50</w:t>
      </w:r>
      <w:r w:rsidR="00085327" w:rsidRPr="003E6D1F">
        <w:t xml:space="preserve"> </w:t>
      </w:r>
      <w:r w:rsidR="00085327" w:rsidRPr="00A358CF">
        <w:t>kuna</w:t>
      </w:r>
      <w:r w:rsidRPr="000C6D2B">
        <w:t>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</w:t>
      </w:r>
      <w:r w:rsidR="00085327" w:rsidRPr="000C6D2B">
        <w:t xml:space="preserve">od </w:t>
      </w:r>
      <w:r w:rsidR="00085327">
        <w:t xml:space="preserve">6.050,00 </w:t>
      </w:r>
      <w:r>
        <w:t xml:space="preserve">kuna u svrhu pokrivanja troškova postupka te namirenje razlučnog vjerovnika </w:t>
      </w:r>
      <w:r w:rsidR="00A56AF3" w:rsidRPr="00894908">
        <w:t>RH, Ministarstvo financija, Porezn</w:t>
      </w:r>
      <w:r w:rsidR="00A56AF3">
        <w:t>a uprava, Područni ured Zadar</w:t>
      </w:r>
      <w:r w:rsidRPr="005E11E4">
        <w:t xml:space="preserve">  </w:t>
      </w:r>
      <w:r>
        <w:t xml:space="preserve">u iznosu od </w:t>
      </w:r>
      <w:r w:rsidR="00085327">
        <w:t>2.551,50</w:t>
      </w:r>
      <w:r w:rsidR="00085327" w:rsidRPr="003E6D1F">
        <w:t xml:space="preserve"> </w:t>
      </w:r>
      <w:r w:rsidRPr="005E11E4">
        <w:t>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085327">
        <w:t>4</w:t>
      </w:r>
      <w:r w:rsidR="00CD7BE2">
        <w:t xml:space="preserve">. </w:t>
      </w:r>
      <w:r w:rsidR="00085327">
        <w:t>srpnja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550F5D" w:rsidP="00550F5D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550F5D" w:rsidP="00550F5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F5D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324558">
          <w:t>740/2016</w:t>
        </w:r>
        <w:r w:rsidR="00B90B28">
          <w:t>-</w:t>
        </w:r>
        <w:r w:rsidR="00887957">
          <w:t>73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B3A04"/>
    <w:rsid w:val="001B4F5E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24558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0F5D"/>
    <w:rsid w:val="00551DFC"/>
    <w:rsid w:val="00566AF1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10560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87957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21AD9"/>
    <w:rsid w:val="00F50A28"/>
    <w:rsid w:val="00F57AF7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550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550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LAPIS GRADNJA d.o.o. za proizvodnju i trgovinu</izvorni_sadrzaj>
    <derivirana_varijabla naziv="DomainObject.Predmet.StrankaFormated_1">  FINA; LAPIS GRADNJA d.o.o. za proizvodnju i trgovinu</derivirana_varijabla>
  </DomainObject.Predmet.StrankaFormated>
  <DomainObject.Predmet.StrankaFormatedOIB>
    <izvorni_sadrzaj>  FINA, OIB 85821130368; LAPIS GRADNJA d.o.o. za proizvodnju i trgovinu, OIB 54402895642</izvorni_sadrzaj>
    <derivirana_varijabla naziv="DomainObject.Predmet.StrankaFormatedOIB_1">  FINA, OIB 85821130368; LAPIS GRADNJA d.o.o. za proizvodnju i trgovinu, OIB 54402895642</derivirana_varijabla>
  </DomainObject.Predmet.StrankaFormatedOIB>
  <DomainObject.Predmet.StrankaFormatedWithAdress>
    <izvorni_sadrzaj> FINA; LAPIS GRADNJA d.o.o. za proizvodnju i trgovinu, Soldatica XVII 1, 23234 Vir</izvorni_sadrzaj>
    <derivirana_varijabla naziv="DomainObject.Predmet.StrankaFormatedWithAdress_1"> FINA; LAPIS GRADNJA d.o.o. za proizvodnju i trgovinu, Soldatica XVII 1, 23234 Vir</derivirana_varijabla>
  </DomainObject.Predmet.StrankaFormatedWithAdress>
  <DomainObject.Predmet.StrankaFormatedWithAdressOIB>
    <izvorni_sadrzaj> FINA, OIB 85821130368; LAPIS GRADNJA d.o.o. za proizvodnju i trgovinu, OIB 54402895642, Soldatica XVII 1, 23234 Vir</izvorni_sadrzaj>
    <derivirana_varijabla naziv="DomainObject.Predmet.StrankaFormatedWithAdressOIB_1"> FINA, OIB 85821130368; LAPIS GRADNJA d.o.o. za proizvodnju i trgovinu, OIB 54402895642, Soldatica XVII 1, 23234 Vir</derivirana_varijabla>
  </DomainObject.Predmet.StrankaFormatedWithAdressOIB>
  <DomainObject.Predmet.StrankaWithAdress>
    <izvorni_sadrzaj>FINA ,LAPIS GRADNJA d.o.o. za proizvodnju i trgovinu Soldatica XVII 1,23234 Vir</izvorni_sadrzaj>
    <derivirana_varijabla naziv="DomainObject.Predmet.StrankaWithAdress_1">FINA ,LAPIS GRADNJA d.o.o. za proizvodnju i trgovinu Soldatica XVII 1,23234 Vir</derivirana_varijabla>
  </DomainObject.Predmet.StrankaWithAdress>
  <DomainObject.Predmet.StrankaWithAdressOIB>
    <izvorni_sadrzaj>FINA, OIB 85821130368,LAPIS GRADNJA d.o.o. za proizvodnju i trgovinu, OIB 54402895642, Soldatica XVII 1,23234 Vir</izvorni_sadrzaj>
    <derivirana_varijabla naziv="DomainObject.Predmet.StrankaWithAdressOIB_1">FINA, OIB 85821130368,LAPIS GRADNJA d.o.o. za proizvodnju i trgovinu, OIB 54402895642, Soldatica XVII 1,23234 Vir</derivirana_varijabla>
  </DomainObject.Predmet.StrankaWithAdressOIB>
  <DomainObject.Predmet.StrankaNazivFormated>
    <izvorni_sadrzaj>FINA,LAPIS GRADNJA d.o.o. za proizvodnju i trgovinu</izvorni_sadrzaj>
    <derivirana_varijabla naziv="DomainObject.Predmet.StrankaNazivFormated_1">FINA,LAPIS GRADNJA d.o.o. za proizvodnju i trgovinu</derivirana_varijabla>
  </DomainObject.Predmet.StrankaNazivFormated>
  <DomainObject.Predmet.StrankaNazivFormatedOIB>
    <izvorni_sadrzaj>FINA, OIB 85821130368,LAPIS GRADNJA d.o.o. za proizvodnju i trgovinu, OIB 54402895642</izvorni_sadrzaj>
    <derivirana_varijabla naziv="DomainObject.Predmet.StrankaNazivFormatedOIB_1">FINA, OIB 85821130368,LAPIS GRADNJA d.o.o. za proizvodnju i trgovinu, OIB 54402895642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LAPIS GRADNJA d.o.o. za proizvodnju i trgovinu</item>
    </izvorni_sadrzaj>
    <derivirana_varijabla naziv="DomainObject.Predmet.StrankaListFormated_1">
      <item>FINA</item>
      <item>LAPIS GRADNJA d.o.o. za proizvodnju i trgovinu</item>
    </derivirana_varijabla>
  </DomainObject.Predmet.StrankaListFormated>
  <DomainObject.Predmet.StrankaListFormatedOIB>
    <izvorni_sadrzaj>
      <item>FINA, OIB 85821130368</item>
      <item>LAPIS GRADNJA d.o.o. za proizvodnju i trgovinu, OIB 54402895642</item>
    </izvorni_sadrzaj>
    <derivirana_varijabla naziv="DomainObject.Predmet.StrankaListFormatedOIB_1">
      <item>FINA, OIB 85821130368</item>
      <item>LAPIS GRADNJA d.o.o. za proizvodnju i trgovinu, OIB 54402895642</item>
    </derivirana_varijabla>
  </DomainObject.Predmet.StrankaListFormatedOIB>
  <DomainObject.Predmet.StrankaListFormatedWithAdress>
    <izvorni_sadrzaj>
      <item>FINA</item>
      <item>LAPIS GRADNJA d.o.o. za proizvodnju i trgovinu, Soldatica XVII 1, 23234 Vir</item>
    </izvorni_sadrzaj>
    <derivirana_varijabla naziv="DomainObject.Predmet.StrankaListFormatedWithAdress_1">
      <item>FINA</item>
      <item>LAPIS GRADNJA d.o.o. za proizvodnju i trgovinu, Soldatica XVII 1, 23234 Vir</item>
    </derivirana_varijabla>
  </DomainObject.Predmet.StrankaListFormatedWithAdress>
  <DomainObject.Predmet.StrankaListFormatedWithAdressOIB>
    <izvorni_sadrzaj>
      <item>FINA, OIB 85821130368</item>
      <item>LAPIS GRADNJA d.o.o. za proizvodnju i trgovinu, OIB 54402895642, Soldatica XVII 1, 23234 Vir</item>
    </izvorni_sadrzaj>
    <derivirana_varijabla naziv="DomainObject.Predmet.StrankaListFormatedWithAdressOIB_1">
      <item>FINA, OIB 85821130368</item>
      <item>LAPIS GRADNJA d.o.o. za proizvodnju i trgovinu, OIB 54402895642, Soldatica XVII 1, 23234 Vir</item>
    </derivirana_varijabla>
  </DomainObject.Predmet.StrankaListFormatedWithAdressOIB>
  <DomainObject.Predmet.StrankaListNazivFormated>
    <izvorni_sadrzaj>
      <item>FINA</item>
      <item>LAPIS GRADNJA d.o.o. za proizvodnju i trgovinu</item>
    </izvorni_sadrzaj>
    <derivirana_varijabla naziv="DomainObject.Predmet.StrankaListNazivFormated_1">
      <item>FINA</item>
      <item>LAPIS GRADNJA d.o.o. za proizvodnju i trgovinu</item>
    </derivirana_varijabla>
  </DomainObject.Predmet.StrankaListNazivFormated>
  <DomainObject.Predmet.StrankaListNazivFormatedOIB>
    <izvorni_sadrzaj>
      <item>FINA, OIB 85821130368</item>
      <item>LAPIS GRADNJA d.o.o. za proizvodnju i trgovinu, OIB 54402895642</item>
    </izvorni_sadrzaj>
    <derivirana_varijabla naziv="DomainObject.Predmet.StrankaListNazivFormatedOIB_1">
      <item>FINA, OIB 85821130368</item>
      <item>LAPIS GRADNJA d.o.o. za proizvodnju i trgovinu, OIB 54402895642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  <item>LAPIS GRADNJA d.o.o. za proizvodnju i trgovinu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  <item>LAPIS GRADNJA d.o.o. za proizvodnju i trgovinu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  <item>LAPIS GRADNJA d.o.o. za proizvodnju i trgovinu, OIB 54402895642, Soldatica XVII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  <item>, OIB 54402895642</item>
    </izvorni_sadrzaj>
    <derivirana_varijabla naziv="DomainObject.Predmet.SudioniciListNazivOIB_1">
      <item>, OIB 85821130368</item>
      <item>, OIB 29238763987</item>
      <item>, OIB 76117841651</item>
      <item>, OIB 54402895642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9F0B9-B555-48A0-B332-860EE8259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2429</properties:Characters>
  <properties:Lines>84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2018-03-22T08:52:00Z</dcterms:created>
  <dc:creator>Ardena Bajlo</dc:creator>
  <cp:lastModifiedBy>Ante Rubelj</cp:lastModifiedBy>
  <cp:lastPrinted>2018-07-06T08:10:00Z</cp:lastPrinted>
  <dcterms:modified xmlns:xsi="http://www.w3.org/2001/XMLSchema-instance" xsi:type="dcterms:W3CDTF">2018-07-06T08:10:00Z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(1St-740-16-rješ.o namirenju 8067HERES UGLJAN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