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2FA0D" w14:paraId="55406539" w:rsidRDefault="00675C2C" w:rsidP="00675C2C" w:rsidR="00675C2C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2783013" w:rsidRDefault="00675C2C" w:rsidP="00675C2C" w:rsidR="00675C2C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7D8FFBF" w:rsidRDefault="00675C2C" w:rsidP="00675C2C" w:rsidR="00675C2C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AD84117" w:rsidRDefault="00675C2C" w:rsidP="00675C2C" w:rsidR="00675C2C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545EF31" w:rsidRDefault="00675C2C" w:rsidP="00675C2C" w:rsidR="00675C2C">
      <w:pPr>
        <w:tabs>
          <w:tab w:pos="709" w:val="left"/>
        </w:tabs>
        <w:jc w:val="right"/>
      </w:pPr>
      <w:r>
        <w:t>42. St-1608/2015</w:t>
      </w:r>
    </w:p>
    <w:p w14:textId="77777777" w14:paraId="56F5EA7D" w:rsidRDefault="00675C2C" w:rsidP="00675C2C" w:rsidR="00675C2C">
      <w:pPr>
        <w:tabs>
          <w:tab w:pos="709" w:val="left"/>
        </w:tabs>
        <w:jc w:val="right"/>
      </w:pPr>
    </w:p>
    <w:p w14:textId="77777777" w14:paraId="3331A663" w:rsidRDefault="00675C2C" w:rsidP="00675C2C" w:rsidR="00675C2C">
      <w:pPr>
        <w:tabs>
          <w:tab w:pos="709" w:val="left"/>
        </w:tabs>
        <w:jc w:val="center"/>
      </w:pPr>
      <w:r>
        <w:t>R E P U B L I K A   H R V A T S K A</w:t>
      </w:r>
    </w:p>
    <w:p w14:textId="77777777" w14:paraId="12C8E9CD" w:rsidRDefault="00675C2C" w:rsidP="00675C2C" w:rsidR="00675C2C">
      <w:pPr>
        <w:tabs>
          <w:tab w:pos="709" w:val="left"/>
        </w:tabs>
        <w:jc w:val="center"/>
      </w:pPr>
    </w:p>
    <w:p w14:textId="77777777" w14:paraId="40BE1C0A" w:rsidRDefault="00675C2C" w:rsidP="00675C2C" w:rsidR="00675C2C">
      <w:pPr>
        <w:tabs>
          <w:tab w:pos="709" w:val="left"/>
        </w:tabs>
        <w:jc w:val="center"/>
      </w:pPr>
      <w:r>
        <w:t>R J E Š E N J E</w:t>
      </w:r>
    </w:p>
    <w:p w14:textId="77777777" w14:paraId="584678CF" w:rsidRDefault="00675C2C" w:rsidP="00675C2C" w:rsidR="00675C2C">
      <w:pPr>
        <w:tabs>
          <w:tab w:pos="709" w:val="left"/>
        </w:tabs>
        <w:jc w:val="both"/>
      </w:pPr>
    </w:p>
    <w:p w14:textId="77777777" w14:paraId="22957A7D" w:rsidRDefault="00675C2C" w:rsidP="00675C2C" w:rsidR="00675C2C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ZADRUGA HRVATSKIH BRANITELJA SLOGA, Sv. Ivan Zelina, Braće Radića 8, OIB 63128294354, dana 3. lipnja 2016.g.</w:t>
      </w:r>
    </w:p>
    <w:p w14:textId="77777777" w14:paraId="5B88C65B" w:rsidRDefault="00675C2C" w:rsidP="00675C2C" w:rsidR="00675C2C">
      <w:pPr>
        <w:tabs>
          <w:tab w:pos="709" w:val="left"/>
        </w:tabs>
        <w:jc w:val="both"/>
      </w:pPr>
    </w:p>
    <w:p w14:textId="77777777" w14:paraId="292E6CB3" w:rsidRDefault="00675C2C" w:rsidP="00675C2C" w:rsidR="00675C2C">
      <w:pPr>
        <w:tabs>
          <w:tab w:pos="709" w:val="left"/>
        </w:tabs>
        <w:jc w:val="center"/>
      </w:pPr>
      <w:r>
        <w:t>r i j e š i o   j e</w:t>
      </w:r>
    </w:p>
    <w:p w14:textId="77777777" w14:paraId="750CC81F" w:rsidRDefault="00675C2C" w:rsidP="00675C2C" w:rsidR="00675C2C">
      <w:pPr>
        <w:tabs>
          <w:tab w:pos="709" w:val="left"/>
        </w:tabs>
        <w:jc w:val="both"/>
      </w:pPr>
    </w:p>
    <w:p w14:textId="77777777" w14:paraId="066636D7" w:rsidRDefault="00675C2C" w:rsidP="00675C2C" w:rsidR="00675C2C">
      <w:pPr>
        <w:ind w:firstLine="708"/>
        <w:jc w:val="both"/>
      </w:pPr>
      <w:r>
        <w:t>I   Otvara se stečajni postupak nad dužnikom ZADRUGA HRVATSKIH BRANITELJA SLOGA, Sv. Ivan Zelina, Braće Radića 8, OIB 63128294354.</w:t>
      </w:r>
    </w:p>
    <w:p w14:textId="77777777" w14:paraId="1A528709" w:rsidRDefault="00675C2C" w:rsidP="00675C2C" w:rsidR="00675C2C">
      <w:pPr>
        <w:ind w:firstLine="708"/>
        <w:jc w:val="both"/>
      </w:pPr>
      <w:r>
        <w:t xml:space="preserve">Stečajni postupak otvoren je dana 3. lipnja 2016.g. u 15,00 sati kada je ovo rješenje objavljeno na mrežnoj stanici e-oglasne ploče ovog suda.   </w:t>
      </w:r>
    </w:p>
    <w:p w14:textId="77777777" w14:paraId="6B132F32" w:rsidRDefault="00675C2C" w:rsidP="00675C2C" w:rsidR="00675C2C">
      <w:pPr>
        <w:ind w:firstLine="708"/>
        <w:jc w:val="both"/>
      </w:pPr>
    </w:p>
    <w:p w14:textId="77777777" w14:paraId="5A068394" w:rsidRDefault="00675C2C" w:rsidP="00675C2C" w:rsidR="00675C2C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Hudoletnjak, Ivanec, Zavojna ulica 3, OIB: 80924395653. </w:t>
      </w:r>
    </w:p>
    <w:p w14:textId="77777777" w14:paraId="46F2ACB1" w:rsidRDefault="00675C2C" w:rsidP="00675C2C" w:rsidR="00675C2C">
      <w:pPr>
        <w:ind w:firstLine="708"/>
        <w:jc w:val="both"/>
      </w:pPr>
    </w:p>
    <w:p w14:textId="77777777" w14:paraId="66D7D9AA" w:rsidRDefault="00675C2C" w:rsidP="00675C2C" w:rsidR="00675C2C">
      <w:pPr>
        <w:ind w:firstLine="708"/>
        <w:jc w:val="both"/>
      </w:pPr>
      <w:r>
        <w:t>III  Zaključuje se stečajni postupak nad dužnikom ZADRUGA HRVATSKIH BRANITELJA SLOGA, Sv. Ivan Zelina, Braće Radića 8, OIB 63128294354.</w:t>
      </w:r>
    </w:p>
    <w:p w14:textId="77777777" w14:paraId="01C64706" w:rsidRDefault="00675C2C" w:rsidP="00675C2C" w:rsidR="00675C2C">
      <w:pPr>
        <w:tabs>
          <w:tab w:pos="4150" w:val="left"/>
        </w:tabs>
        <w:ind w:firstLine="708"/>
        <w:jc w:val="both"/>
      </w:pPr>
      <w:r>
        <w:tab/>
      </w:r>
    </w:p>
    <w:p w14:textId="77777777" w14:paraId="2E9F52C0" w:rsidRDefault="00675C2C" w:rsidP="00675C2C" w:rsidR="00675C2C">
      <w:pPr>
        <w:ind w:firstLine="708"/>
        <w:jc w:val="both"/>
      </w:pPr>
      <w:r>
        <w:t>IV   Nakon pravomoćnosti ovog rješenja dužnik će biti brisan iz registra udruga.</w:t>
      </w:r>
    </w:p>
    <w:p w14:textId="77777777" w14:paraId="3136519E" w:rsidRDefault="00675C2C" w:rsidP="00675C2C" w:rsidR="00675C2C">
      <w:pPr>
        <w:ind w:firstLine="708"/>
        <w:jc w:val="both"/>
      </w:pPr>
    </w:p>
    <w:p w14:textId="77777777" w14:paraId="0BE5D7EB" w:rsidRDefault="00675C2C" w:rsidP="00675C2C" w:rsidR="00675C2C">
      <w:pPr>
        <w:ind w:firstLine="708"/>
        <w:jc w:val="both"/>
      </w:pPr>
    </w:p>
    <w:p w14:textId="77777777" w14:paraId="0B990AB8" w:rsidRDefault="00675C2C" w:rsidP="00675C2C" w:rsidR="00675C2C">
      <w:pPr>
        <w:jc w:val="center"/>
      </w:pPr>
      <w:r>
        <w:t>Obrazloženje</w:t>
      </w:r>
    </w:p>
    <w:p w14:textId="77777777" w14:paraId="093CFF1A" w:rsidRDefault="00675C2C" w:rsidP="00675C2C" w:rsidR="00675C2C">
      <w:pPr>
        <w:jc w:val="center"/>
      </w:pPr>
    </w:p>
    <w:p w14:textId="77777777" w14:paraId="04133C26" w:rsidRDefault="00675C2C" w:rsidP="00675C2C" w:rsidR="00675C2C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0F73E04" w:rsidRDefault="00675C2C" w:rsidP="00675C2C" w:rsidR="00675C2C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81312D7" w:rsidRDefault="00675C2C" w:rsidP="00675C2C" w:rsidR="00675C2C">
      <w:pPr>
        <w:ind w:firstLine="708"/>
        <w:jc w:val="both"/>
      </w:pPr>
      <w:r>
        <w:t xml:space="preserve">Po zaključku nije postupljeno.         </w:t>
      </w:r>
    </w:p>
    <w:p w14:textId="77777777" w14:paraId="6EC6B7D1" w:rsidRDefault="00675C2C" w:rsidP="00675C2C" w:rsidR="00675C2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886B47A" w:rsidRDefault="00675C2C" w:rsidP="00675C2C" w:rsidR="00675C2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2C68735" w:rsidRDefault="00675C2C" w:rsidP="00675C2C" w:rsidR="00675C2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53DE2C1" w:rsidRDefault="00675C2C" w:rsidP="00675C2C" w:rsidR="00675C2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230F289" w:rsidRDefault="00675C2C" w:rsidP="00675C2C" w:rsidR="00675C2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AD5453D" w:rsidRDefault="00675C2C" w:rsidP="00675C2C" w:rsidR="00675C2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2CE1C57" w:rsidRDefault="00675C2C" w:rsidP="00675C2C" w:rsidR="00675C2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821EDBB" w:rsidRDefault="00675C2C" w:rsidP="00675C2C" w:rsidR="00675C2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8A9D449" w:rsidRDefault="00675C2C" w:rsidP="00675C2C" w:rsidR="00675C2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641B495" w:rsidRDefault="00675C2C" w:rsidP="00675C2C" w:rsidR="00675C2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1B99D95" w:rsidRDefault="00675C2C" w:rsidP="00675C2C" w:rsidR="00675C2C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77364E0" w:rsidTr="00675C2C" w:rsidR="00675C2C">
        <w:tc>
          <w:tcPr>
            <w:tcW w:type="dxa" w:w="2346"/>
          </w:tcPr>
          <w:p w14:textId="77777777" w14:paraId="28DF34B9" w:rsidRDefault="00675C2C" w:rsidR="00675C2C">
            <w:pPr>
              <w:tabs>
                <w:tab w:pos="709" w:val="left"/>
              </w:tabs>
              <w:jc w:val="right"/>
            </w:pPr>
            <w:r>
              <w:t xml:space="preserve">42. St-1608/2015      </w:t>
            </w:r>
          </w:p>
          <w:p w14:textId="77777777" w14:paraId="15F65DA6" w:rsidRDefault="00675C2C" w:rsidR="00675C2C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0F1A85D" w:rsidRDefault="00675C2C" w:rsidP="00675C2C" w:rsidR="00675C2C">
      <w:pPr>
        <w:jc w:val="both"/>
      </w:pPr>
    </w:p>
    <w:p w14:textId="77777777" w14:paraId="21D4BA19" w:rsidRDefault="00675C2C" w:rsidP="00675C2C" w:rsidR="00675C2C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8F42167" w:rsidRDefault="00675C2C" w:rsidP="00675C2C" w:rsidR="00675C2C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8B261D5" w:rsidRDefault="00675C2C" w:rsidP="00675C2C" w:rsidR="00675C2C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E5FF421" w:rsidRDefault="00675C2C" w:rsidP="00675C2C" w:rsidR="00675C2C">
      <w:pPr>
        <w:jc w:val="both"/>
      </w:pPr>
      <w:r>
        <w:tab/>
        <w:t>Izbor stečajnog upravitelja odabran je primjenom odredbe čl. 432 SZ.</w:t>
      </w:r>
    </w:p>
    <w:p w14:textId="77777777" w14:paraId="42258854" w:rsidRDefault="00675C2C" w:rsidP="00675C2C" w:rsidR="00675C2C">
      <w:pPr>
        <w:jc w:val="both"/>
      </w:pPr>
      <w:r>
        <w:tab/>
      </w:r>
    </w:p>
    <w:p w14:textId="77777777" w14:paraId="34EBDF66" w:rsidRDefault="00675C2C" w:rsidP="00675C2C" w:rsidR="00675C2C">
      <w:pPr>
        <w:tabs>
          <w:tab w:pos="709" w:val="left"/>
        </w:tabs>
        <w:jc w:val="center"/>
      </w:pPr>
      <w:r>
        <w:t>U Zagrebu,  3. lipnja 2016.g.</w:t>
      </w:r>
    </w:p>
    <w:p w14:textId="77777777" w14:paraId="57E62093" w:rsidRDefault="00675C2C" w:rsidP="00675C2C" w:rsidR="00675C2C">
      <w:pPr>
        <w:tabs>
          <w:tab w:pos="709" w:val="left"/>
        </w:tabs>
      </w:pPr>
    </w:p>
    <w:p w14:textId="77777777" w14:paraId="327C7D0C" w:rsidRDefault="00675C2C" w:rsidP="00675C2C" w:rsidR="00675C2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CD6006F" w:rsidRDefault="00675C2C" w:rsidP="00675C2C" w:rsidR="00675C2C">
      <w:pPr>
        <w:tabs>
          <w:tab w:pos="709" w:val="left"/>
        </w:tabs>
      </w:pPr>
    </w:p>
    <w:p w14:textId="77777777" w14:paraId="68DBA2AD" w:rsidRDefault="00675C2C" w:rsidP="00675C2C" w:rsidR="00675C2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CFCA688" w:rsidRDefault="00675C2C" w:rsidP="00675C2C" w:rsidR="00675C2C">
      <w:pPr>
        <w:tabs>
          <w:tab w:pos="709" w:val="left"/>
        </w:tabs>
      </w:pPr>
    </w:p>
    <w:p w14:textId="77777777" w14:paraId="138D8786" w:rsidRDefault="00675C2C" w:rsidP="00675C2C" w:rsidR="00675C2C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794EA89" w:rsidRDefault="00675C2C" w:rsidP="00675C2C" w:rsidR="00675C2C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6F64EDA" w:rsidRDefault="00675C2C" w:rsidP="00675C2C" w:rsidR="00675C2C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23BED2C" w:rsidRDefault="00675C2C" w:rsidP="00675C2C" w:rsidR="00675C2C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0065AA6" w:rsidRDefault="00675C2C" w:rsidP="00675C2C" w:rsidR="00675C2C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ED0457B" w:rsidRDefault="00675C2C" w:rsidP="00675C2C" w:rsidR="00675C2C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7065BD9" w:rsidRDefault="00675C2C" w:rsidP="00675C2C" w:rsidR="00675C2C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9FE5758" w:rsidRDefault="00675C2C" w:rsidP="00675C2C" w:rsidR="00675C2C">
      <w:pPr>
        <w:tabs>
          <w:tab w:pos="709" w:val="left"/>
        </w:tabs>
      </w:pPr>
    </w:p>
    <w:p w14:textId="77777777" w14:paraId="4D6997B2" w:rsidRDefault="00675C2C" w:rsidP="00675C2C" w:rsidR="00675C2C">
      <w:pPr>
        <w:tabs>
          <w:tab w:pos="709" w:val="left"/>
        </w:tabs>
      </w:pPr>
    </w:p>
    <w:p w14:textId="77777777" w14:paraId="66ED6180" w:rsidRDefault="00675C2C" w:rsidP="00675C2C" w:rsidR="00675C2C">
      <w:pPr>
        <w:tabs>
          <w:tab w:pos="709" w:val="left"/>
        </w:tabs>
        <w:rPr>
          <w:sz w:val="22"/>
          <w:szCs w:val="22"/>
        </w:rPr>
      </w:pPr>
    </w:p>
    <w:p w14:textId="77777777" w14:paraId="3BC26389" w:rsidRDefault="00675C2C" w:rsidP="00675C2C" w:rsidR="00675C2C">
      <w:pPr>
        <w:tabs>
          <w:tab w:pos="709" w:val="left"/>
        </w:tabs>
        <w:rPr>
          <w:sz w:val="22"/>
          <w:szCs w:val="22"/>
        </w:rPr>
      </w:pPr>
    </w:p>
    <w:p w14:textId="77777777" w14:paraId="2B715829" w:rsidRDefault="00675C2C" w:rsidP="00675C2C" w:rsidR="00675C2C">
      <w:pPr>
        <w:tabs>
          <w:tab w:pos="709" w:val="left"/>
        </w:tabs>
        <w:rPr>
          <w:sz w:val="22"/>
          <w:szCs w:val="22"/>
        </w:rPr>
      </w:pPr>
    </w:p>
    <w:p w14:textId="77777777" w14:paraId="364FEB1F" w:rsidRDefault="00675C2C" w:rsidP="00675C2C" w:rsidR="00675C2C">
      <w:pPr>
        <w:tabs>
          <w:tab w:pos="709" w:val="left"/>
        </w:tabs>
        <w:rPr>
          <w:sz w:val="22"/>
          <w:szCs w:val="22"/>
        </w:rPr>
      </w:pPr>
    </w:p>
    <w:p w14:textId="065FE5A2" w14:paraId="065FE5A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75C2C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5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75C2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75C2C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75C2C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675C2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75C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5C2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5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75C2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75C2C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75C2C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675C2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75C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5C2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20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St-1608/2015</izvorni_sadrzaj>
    <derivirana_varijabla naziv="DomainObject.Predmet.OznakaBroj_1">St-1608/2015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HRVATSKIH BRANITELJA SLOGA</izvorni_sadrzaj>
    <derivirana_varijabla naziv="DomainObject.Predmet.ProtustrankaFormated_1">  ZADRUGA HRVATSKIH BRANITELJA SLOGA</derivirana_varijabla>
  </DomainObject.Predmet.ProtustrankaFormated>
  <DomainObject.Predmet.ProtustrankaFormatedOIB>
    <izvorni_sadrzaj>  ZADRUGA HRVATSKIH BRANITELJA SLOGA, OIB 63128294354</izvorni_sadrzaj>
    <derivirana_varijabla naziv="DomainObject.Predmet.ProtustrankaFormatedOIB_1">  ZADRUGA HRVATSKIH BRANITELJA SLOGA, OIB 63128294354</derivirana_varijabla>
  </DomainObject.Predmet.ProtustrankaFormatedOIB>
  <DomainObject.Predmet.ProtustrankaFormatedWithAdress>
    <izvorni_sadrzaj> ZADRUGA HRVATSKIH BRANITELJA SLOGA, Braće Radića 8, I kat, 10380 Sveti Ivan Zelina</izvorni_sadrzaj>
    <derivirana_varijabla naziv="DomainObject.Predmet.ProtustrankaFormatedWithAdress_1"> ZADRUGA HRVATSKIH BRANITELJA SLOGA, Braće Radića 8, I kat, 10380 Sveti Ivan Zelina</derivirana_varijabla>
  </DomainObject.Predmet.ProtustrankaFormatedWithAdress>
  <DomainObject.Predmet.ProtustrankaFormatedWithAdressOIB>
    <izvorni_sadrzaj> ZADRUGA HRVATSKIH BRANITELJA SLOGA, OIB 63128294354, Braće Radića 8, I kat, 10380 Sveti Ivan Zelina</izvorni_sadrzaj>
    <derivirana_varijabla naziv="DomainObject.Predmet.ProtustrankaFormatedWithAdressOIB_1"> ZADRUGA HRVATSKIH BRANITELJA SLOGA, OIB 63128294354, Braće Radića 8, I kat, 10380 Sveti Ivan Zelina</derivirana_varijabla>
  </DomainObject.Predmet.ProtustrankaFormatedWithAdressOIB>
  <DomainObject.Predmet.ProtustrankaWithAdress>
    <izvorni_sadrzaj>ZADRUGA HRVATSKIH BRANITELJA SLOGA Braće Radića 8, I kat, 10380 Sveti Ivan Zelina</izvorni_sadrzaj>
    <derivirana_varijabla naziv="DomainObject.Predmet.ProtustrankaWithAdress_1">ZADRUGA HRVATSKIH BRANITELJA SLOGA Braće Radića 8, I kat, 10380 Sveti Ivan Zelina</derivirana_varijabla>
  </DomainObject.Predmet.ProtustrankaWithAdress>
  <DomainObject.Predmet.ProtustrankaWithAdressOIB>
    <izvorni_sadrzaj>ZADRUGA HRVATSKIH BRANITELJA SLOGA, OIB 63128294354, Braće Radića 8, I kat, 10380 Sveti Ivan Zelina</izvorni_sadrzaj>
    <derivirana_varijabla naziv="DomainObject.Predmet.ProtustrankaWithAdressOIB_1">ZADRUGA HRVATSKIH BRANITELJA SLOGA, OIB 63128294354, Braće Radića 8, I kat, 10380 Sveti Ivan Zelina</derivirana_varijabla>
  </DomainObject.Predmet.ProtustrankaWithAdressOIB>
  <DomainObject.Predmet.ProtustrankaNazivFormated>
    <izvorni_sadrzaj>ZADRUGA HRVATSKIH BRANITELJA SLOGA</izvorni_sadrzaj>
    <derivirana_varijabla naziv="DomainObject.Predmet.ProtustrankaNazivFormated_1">ZADRUGA HRVATSKIH BRANITELJA SLOGA</derivirana_varijabla>
  </DomainObject.Predmet.ProtustrankaNazivFormated>
  <DomainObject.Predmet.ProtustrankaNazivFormatedOIB>
    <izvorni_sadrzaj>ZADRUGA HRVATSKIH BRANITELJA SLOGA, OIB 63128294354</izvorni_sadrzaj>
    <derivirana_varijabla naziv="DomainObject.Predmet.ProtustrankaNazivFormatedOIB_1">ZADRUGA HRVATSKIH BRANITELJA SLOGA, OIB 63128294354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HRVATSKIH BRANITELJA SLOGA</item>
    </izvorni_sadrzaj>
    <derivirana_varijabla naziv="DomainObject.Predmet.ProtuStrankaListFormated_1">
      <item>ZADRUGA HRVATSKIH BRANITELJA SLOGA</item>
    </derivirana_varijabla>
  </DomainObject.Predmet.ProtuStrankaListFormated>
  <DomainObject.Predmet.ProtuStrankaListFormatedOIB>
    <izvorni_sadrzaj>
      <item>ZADRUGA HRVATSKIH BRANITELJA SLOGA, OIB 63128294354</item>
    </izvorni_sadrzaj>
    <derivirana_varijabla naziv="DomainObject.Predmet.ProtuStrankaListFormatedOIB_1">
      <item>ZADRUGA HRVATSKIH BRANITELJA SLOGA, OIB 63128294354</item>
    </derivirana_varijabla>
  </DomainObject.Predmet.ProtuStrankaListFormatedOIB>
  <DomainObject.Predmet.ProtuStrankaListFormatedWithAdress>
    <izvorni_sadrzaj>
      <item>ZADRUGA HRVATSKIH BRANITELJA SLOGA, Braće Radića 8, I kat, 10380 Sveti Ivan Zelina</item>
    </izvorni_sadrzaj>
    <derivirana_varijabla naziv="DomainObject.Predmet.ProtuStrankaListFormatedWithAdress_1">
      <item>ZADRUGA HRVATSKIH BRANITELJA SLOGA, Braće Radića 8, I kat, 10380 Sveti Ivan Zelina</item>
    </derivirana_varijabla>
  </DomainObject.Predmet.ProtuStrankaListFormatedWithAdress>
  <DomainObject.Predmet.ProtuStrankaListFormatedWithAdressOIB>
    <izvorni_sadrzaj>
      <item>ZADRUGA HRVATSKIH BRANITELJA SLOGA, OIB 63128294354, Braće Radića 8, I kat, 10380 Sveti Ivan Zelina</item>
    </izvorni_sadrzaj>
    <derivirana_varijabla naziv="DomainObject.Predmet.ProtuStrankaListFormatedWithAdressOIB_1">
      <item>ZADRUGA HRVATSKIH BRANITELJA SLOGA, OIB 63128294354, Braće Radića 8, I kat, 10380 Sveti Ivan Zelina</item>
    </derivirana_varijabla>
  </DomainObject.Predmet.ProtuStrankaListFormatedWithAdressOIB>
  <DomainObject.Predmet.ProtuStrankaListNazivFormated>
    <izvorni_sadrzaj>
      <item>ZADRUGA HRVATSKIH BRANITELJA SLOGA</item>
    </izvorni_sadrzaj>
    <derivirana_varijabla naziv="DomainObject.Predmet.ProtuStrankaListNazivFormated_1">
      <item>ZADRUGA HRVATSKIH BRANITELJA SLOGA</item>
    </derivirana_varijabla>
  </DomainObject.Predmet.ProtuStrankaListNazivFormated>
  <DomainObject.Predmet.ProtuStrankaListNazivFormatedOIB>
    <izvorni_sadrzaj>
      <item>ZADRUGA HRVATSKIH BRANITELJA SLOGA, OIB 63128294354</item>
    </izvorni_sadrzaj>
    <derivirana_varijabla naziv="DomainObject.Predmet.ProtuStrankaListNazivFormatedOIB_1">
      <item>ZADRUGA HRVATSKIH BRANITELJA SLOGA, OIB 63128294354</item>
    </derivirana_varijabla>
  </DomainObject.Predmet.ProtuStrankaListNazivFormatedOIB>
  <DomainObject.Predmet.OstaliListFormated>
    <izvorni_sadrzaj>
      <item>Zvonko Filipović</item>
      <item>HRVATSKI ZAVOD ZA MIROVINSKO OSIGURANJE</item>
    </izvorni_sadrzaj>
    <derivirana_varijabla naziv="DomainObject.Predmet.OstaliListFormated_1">
      <item>Zvonko Filipović</item>
      <item>HRVATSKI ZAVOD ZA MIROVINSKO OSIGURANJE</item>
    </derivirana_varijabla>
  </DomainObject.Predmet.OstaliListFormated>
  <DomainObject.Predmet.OstaliListFormatedOIB>
    <izvorni_sadrzaj>
      <item>Zvonko Filipović, OIB 85482689622</item>
      <item>HRVATSKI ZAVOD ZA MIROVINSKO OSIGURANJE, OIB 84397956623</item>
    </izvorni_sadrzaj>
    <derivirana_varijabla naziv="DomainObject.Predmet.OstaliListFormatedOIB_1">
      <item>Zvonko Filipović, OIB 85482689622</item>
      <item>HRVATSKI ZAVOD ZA MIROVINSKO OSIGURANJE, OIB 84397956623</item>
    </derivirana_varijabla>
  </DomainObject.Predmet.OstaliListFormatedOIB>
  <DomainObject.Predmet.OstaliListFormatedWithAdress>
    <izvorni_sadrzaj>
      <item>Zvonko Filipović, Donjozelinska 14, 10382 Donja Zelina</item>
      <item>HRVATSKI ZAVOD ZA MIROVINSKO OSIGURANJE, Trpimirova 4, 10000 Zagreb</item>
    </izvorni_sadrzaj>
    <derivirana_varijabla naziv="DomainObject.Predmet.OstaliListFormatedWithAdress_1">
      <item>Zvonko Filipović, Donjozelinska 14, 10382 Donja Zelina</item>
      <item>HRVATSKI ZAVOD ZA MIROVINSKO OSIGURANJE, Trpimirova 4, 10000 Zagreb</item>
    </derivirana_varijabla>
  </DomainObject.Predmet.OstaliListFormatedWithAdress>
  <DomainObject.Predmet.OstaliListFormatedWithAdressOIB>
    <izvorni_sadrzaj>
      <item>Zvonko Filipović, OIB 85482689622, Donjozelinska 14, 10382 Donja Zelina</item>
      <item>HRVATSKI ZAVOD ZA MIROVINSKO OSIGURANJE, OIB 84397956623, Trpimirova 4, 10000 Zagreb</item>
    </izvorni_sadrzaj>
    <derivirana_varijabla naziv="DomainObject.Predmet.OstaliListFormatedWithAdressOIB_1">
      <item>Zvonko Filipović, OIB 85482689622, Donjozelinska 14, 10382 Donja Zelina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Zvonko Filipović</item>
      <item>HRVATSKI ZAVOD ZA MIROVINSKO OSIGURANJE</item>
    </izvorni_sadrzaj>
    <derivirana_varijabla naziv="DomainObject.Predmet.OstaliListNazivFormated_1">
      <item>Zvonko Filipović</item>
      <item>HRVATSKI ZAVOD ZA MIROVINSKO OSIGURANJE</item>
    </derivirana_varijabla>
  </DomainObject.Predmet.OstaliListNazivFormated>
  <DomainObject.Predmet.OstaliListNazivFormatedOIB>
    <izvorni_sadrzaj>
      <item>Zvonko Filipović, OIB 85482689622</item>
      <item>HRVATSKI ZAVOD ZA MIROVINSKO OSIGURANJE, OIB 84397956623</item>
    </izvorni_sadrzaj>
    <derivirana_varijabla naziv="DomainObject.Predmet.OstaliListNazivFormatedOIB_1">
      <item>Zvonko Filipović, OIB 85482689622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HRVATSKIH BRANITELJA SLOGA</izvorni_sadrzaj>
    <derivirana_varijabla naziv="DomainObject.Predmet.ProtustrankaIDrugi_1">ZADRUGA HRVATSKIH BRANITELJA SLOGA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HRVATSKIH BRANITELJA SLOGA, OIB 63128294354, Braće Radića 8, I kat, 10380 Sveti Ivan Zelina</izvorni_sadrzaj>
    <derivirana_varijabla naziv="DomainObject.Predmet.ProtustrankaIDrugiAdressOIB_1">ZADRUGA HRVATSKIH BRANITELJA SLOGA, OIB 63128294354, Braće Radića 8, I kat,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HRVATSKIH BRANITELJA SLOGA</item>
      <item>Zvonko Filipović</item>
      <item>HRVATSKI ZAVOD ZA MIROVINSKO OSIGURANJE</item>
    </izvorni_sadrzaj>
    <derivirana_varijabla naziv="DomainObject.Predmet.SudioniciListNaziv_1">
      <item>FINA Regionalni centar Zagreb</item>
      <item>ZADRUGA HRVATSKIH BRANITELJA SLOGA</item>
      <item>Zvonko Filipović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HRVATSKIH BRANITELJA SLOGA, OIB 63128294354, Braće Radića 8, I kat,10380 Sveti Ivan Zelina</item>
      <item>Zvonko Filipović, OIB 85482689622, Donjozelinska 14,10382 Donja Zelina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ZADRUGA HRVATSKIH BRANITELJA SLOGA, OIB 63128294354, Braće Radića 8, I kat,10380 Sveti Ivan Zelina</item>
      <item>Zvonko Filipović, OIB 85482689622, Donjozelinska 14,10382 Donja Zelina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63128294354</item>
      <item>, OIB 85482689622</item>
      <item>, OIB 84397956623</item>
    </izvorni_sadrzaj>
    <derivirana_varijabla naziv="DomainObject.Predmet.SudioniciListNazivOIB_1">
      <item>, OIB 85821130368</item>
      <item>, OIB 63128294354</item>
      <item>, OIB 85482689622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1952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