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08d5" w14:paraId="9e708d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VOĆARSKA ZADRUGA RUJ</w:t>
      </w:r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ANA, Zagreb, </w:t>
      </w:r>
      <w:proofErr w:type="spellStart"/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Vincekov</w:t>
      </w:r>
      <w:proofErr w:type="spellEnd"/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breg</w:t>
      </w:r>
      <w:proofErr w:type="spellEnd"/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01040440368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VOĆARSKA ZADRUGA RUJANA, Zagreb, </w:t>
      </w:r>
      <w:proofErr w:type="spellStart"/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Vincekov</w:t>
      </w:r>
      <w:proofErr w:type="spellEnd"/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breg</w:t>
      </w:r>
      <w:proofErr w:type="spellEnd"/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OIB: 01040440368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Milan </w:t>
      </w:r>
      <w:proofErr w:type="spellStart"/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Bariša</w:t>
      </w:r>
      <w:proofErr w:type="spellEnd"/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Obradović, Sveta Nedjelja, Srebrnjak 20B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45619494339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VOĆARSKA ZADRUGA RUJANA, Zagreb, </w:t>
      </w:r>
      <w:proofErr w:type="spellStart"/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Vincekov</w:t>
      </w:r>
      <w:proofErr w:type="spellEnd"/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>breg</w:t>
      </w:r>
      <w:proofErr w:type="spellEnd"/>
      <w:r w:rsidR="003E206A" w:rsidRPr="003E20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OIB: 01040440368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3E1C88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3E206A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840955" w:rsidRPr="00840955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E206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5266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A636E"/>
    <w:rsid w:val="001C039E"/>
    <w:rsid w:val="00296AC5"/>
    <w:rsid w:val="003E1C88"/>
    <w:rsid w:val="003E206A"/>
    <w:rsid w:val="00422CE0"/>
    <w:rsid w:val="00433DB2"/>
    <w:rsid w:val="004B1FF0"/>
    <w:rsid w:val="006A1B1E"/>
    <w:rsid w:val="006F65CC"/>
    <w:rsid w:val="00703BA7"/>
    <w:rsid w:val="00832CFF"/>
    <w:rsid w:val="00840955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BF70EC"/>
    <w:rsid w:val="00C274D6"/>
    <w:rsid w:val="00CB311E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F7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0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70E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70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70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F7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7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7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7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5266</izvorni_sadrzaj>
    <derivirana_varijabla naziv="DomainObject.Predmet.Broj_1">5266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St-5266/2015</izvorni_sadrzaj>
    <derivirana_varijabla naziv="DomainObject.Predmet.OznakaBroj_1">St-5266/2015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VOĆARSKA ZADRUGA RUJANA</izvorni_sadrzaj>
    <derivirana_varijabla naziv="DomainObject.Predmet.ProtustrankaFormated_1">  VOĆARSKA ZADRUGA RUJANA</derivirana_varijabla>
  </DomainObject.Predmet.ProtustrankaFormated>
  <DomainObject.Predmet.ProtustrankaFormatedOIB>
    <izvorni_sadrzaj>  VOĆARSKA ZADRUGA RUJANA, OIB 01040440368</izvorni_sadrzaj>
    <derivirana_varijabla naziv="DomainObject.Predmet.ProtustrankaFormatedOIB_1">  VOĆARSKA ZADRUGA RUJANA, OIB 01040440368</derivirana_varijabla>
  </DomainObject.Predmet.ProtustrankaFormatedOIB>
  <DomainObject.Predmet.ProtustrankaFormatedWithAdress>
    <izvorni_sadrzaj> VOĆARSKA ZADRUGA RUJANA, Vincekov breg 6, 10000 Zagreb</izvorni_sadrzaj>
    <derivirana_varijabla naziv="DomainObject.Predmet.ProtustrankaFormatedWithAdress_1"> VOĆARSKA ZADRUGA RUJANA, Vincekov breg 6, 10000 Zagreb</derivirana_varijabla>
  </DomainObject.Predmet.ProtustrankaFormatedWithAdress>
  <DomainObject.Predmet.ProtustrankaFormatedWithAdressOIB>
    <izvorni_sadrzaj> VOĆARSKA ZADRUGA RUJANA, OIB 01040440368, Vincekov breg 6, 10000 Zagreb</izvorni_sadrzaj>
    <derivirana_varijabla naziv="DomainObject.Predmet.ProtustrankaFormatedWithAdressOIB_1"> VOĆARSKA ZADRUGA RUJANA, OIB 01040440368, Vincekov breg 6, 10000 Zagreb</derivirana_varijabla>
  </DomainObject.Predmet.ProtustrankaFormatedWithAdressOIB>
  <DomainObject.Predmet.ProtustrankaWithAdress>
    <izvorni_sadrzaj>VOĆARSKA ZADRUGA RUJANA Vincekov breg 6, 10000 Zagreb</izvorni_sadrzaj>
    <derivirana_varijabla naziv="DomainObject.Predmet.ProtustrankaWithAdress_1">VOĆARSKA ZADRUGA RUJANA Vincekov breg 6, 10000 Zagreb</derivirana_varijabla>
  </DomainObject.Predmet.ProtustrankaWithAdress>
  <DomainObject.Predmet.ProtustrankaWithAdressOIB>
    <izvorni_sadrzaj>VOĆARSKA ZADRUGA RUJANA, OIB 01040440368, Vincekov breg 6, 10000 Zagreb</izvorni_sadrzaj>
    <derivirana_varijabla naziv="DomainObject.Predmet.ProtustrankaWithAdressOIB_1">VOĆARSKA ZADRUGA RUJANA, OIB 01040440368, Vincekov breg 6, 10000 Zagreb</derivirana_varijabla>
  </DomainObject.Predmet.ProtustrankaWithAdressOIB>
  <DomainObject.Predmet.ProtustrankaNazivFormated>
    <izvorni_sadrzaj>VOĆARSKA ZADRUGA RUJANA</izvorni_sadrzaj>
    <derivirana_varijabla naziv="DomainObject.Predmet.ProtustrankaNazivFormated_1">VOĆARSKA ZADRUGA RUJANA</derivirana_varijabla>
  </DomainObject.Predmet.ProtustrankaNazivFormated>
  <DomainObject.Predmet.ProtustrankaNazivFormatedOIB>
    <izvorni_sadrzaj>VOĆARSKA ZADRUGA RUJANA, OIB 01040440368</izvorni_sadrzaj>
    <derivirana_varijabla naziv="DomainObject.Predmet.ProtustrankaNazivFormatedOIB_1">VOĆARSKA ZADRUGA RUJANA, OIB 01040440368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VOĆARSKA ZADRUGA RUJANA</item>
    </izvorni_sadrzaj>
    <derivirana_varijabla naziv="DomainObject.Predmet.ProtuStrankaListFormated_1">
      <item>VOĆARSKA ZADRUGA RUJANA</item>
    </derivirana_varijabla>
  </DomainObject.Predmet.ProtuStrankaListFormated>
  <DomainObject.Predmet.ProtuStrankaListFormatedOIB>
    <izvorni_sadrzaj>
      <item>VOĆARSKA ZADRUGA RUJANA, OIB 01040440368</item>
    </izvorni_sadrzaj>
    <derivirana_varijabla naziv="DomainObject.Predmet.ProtuStrankaListFormatedOIB_1">
      <item>VOĆARSKA ZADRUGA RUJANA, OIB 01040440368</item>
    </derivirana_varijabla>
  </DomainObject.Predmet.ProtuStrankaListFormatedOIB>
  <DomainObject.Predmet.ProtuStrankaListFormatedWithAdress>
    <izvorni_sadrzaj>
      <item>VOĆARSKA ZADRUGA RUJANA, Vincekov breg 6, 10000 Zagreb</item>
    </izvorni_sadrzaj>
    <derivirana_varijabla naziv="DomainObject.Predmet.ProtuStrankaListFormatedWithAdress_1">
      <item>VOĆARSKA ZADRUGA RUJANA, Vincekov breg 6, 10000 Zagreb</item>
    </derivirana_varijabla>
  </DomainObject.Predmet.ProtuStrankaListFormatedWithAdress>
  <DomainObject.Predmet.ProtuStrankaListFormatedWithAdressOIB>
    <izvorni_sadrzaj>
      <item>VOĆARSKA ZADRUGA RUJANA, OIB 01040440368, Vincekov breg 6, 10000 Zagreb</item>
    </izvorni_sadrzaj>
    <derivirana_varijabla naziv="DomainObject.Predmet.ProtuStrankaListFormatedWithAdressOIB_1">
      <item>VOĆARSKA ZADRUGA RUJANA, OIB 01040440368, Vincekov breg 6, 10000 Zagreb</item>
    </derivirana_varijabla>
  </DomainObject.Predmet.ProtuStrankaListFormatedWithAdressOIB>
  <DomainObject.Predmet.ProtuStrankaListNazivFormated>
    <izvorni_sadrzaj>
      <item>VOĆARSKA ZADRUGA RUJANA</item>
    </izvorni_sadrzaj>
    <derivirana_varijabla naziv="DomainObject.Predmet.ProtuStrankaListNazivFormated_1">
      <item>VOĆARSKA ZADRUGA RUJANA</item>
    </derivirana_varijabla>
  </DomainObject.Predmet.ProtuStrankaListNazivFormated>
  <DomainObject.Predmet.ProtuStrankaListNazivFormatedOIB>
    <izvorni_sadrzaj>
      <item>VOĆARSKA ZADRUGA RUJANA, OIB 01040440368</item>
    </izvorni_sadrzaj>
    <derivirana_varijabla naziv="DomainObject.Predmet.ProtuStrankaListNazivFormatedOIB_1">
      <item>VOĆARSKA ZADRUGA RUJANA, OIB 01040440368</item>
    </derivirana_varijabla>
  </DomainObject.Predmet.ProtuStrankaListNazivFormatedOIB>
  <DomainObject.Predmet.OstaliListFormated>
    <izvorni_sadrzaj>
      <item>ROBERT HADŽIĆ</item>
    </izvorni_sadrzaj>
    <derivirana_varijabla naziv="DomainObject.Predmet.OstaliListFormated_1">
      <item>ROBERT HADŽIĆ</item>
    </derivirana_varijabla>
  </DomainObject.Predmet.OstaliListFormated>
  <DomainObject.Predmet.OstaliListFormatedOIB>
    <izvorni_sadrzaj>
      <item>ROBERT HADŽIĆ, OIB 53994537424</item>
    </izvorni_sadrzaj>
    <derivirana_varijabla naziv="DomainObject.Predmet.OstaliListFormatedOIB_1">
      <item>ROBERT HADŽIĆ, OIB 53994537424</item>
    </derivirana_varijabla>
  </DomainObject.Predmet.OstaliListFormatedOIB>
  <DomainObject.Predmet.OstaliListFormatedWithAdress>
    <izvorni_sadrzaj>
      <item>ROBERT HADŽIĆ, Vincekog breg 6, 10000 Zagreb</item>
    </izvorni_sadrzaj>
    <derivirana_varijabla naziv="DomainObject.Predmet.OstaliListFormatedWithAdress_1">
      <item>ROBERT HADŽIĆ, Vincekog breg 6, 10000 Zagreb</item>
    </derivirana_varijabla>
  </DomainObject.Predmet.OstaliListFormatedWithAdress>
  <DomainObject.Predmet.OstaliListFormatedWithAdressOIB>
    <izvorni_sadrzaj>
      <item>ROBERT HADŽIĆ, OIB 53994537424, Vincekog breg 6, 10000 Zagreb</item>
    </izvorni_sadrzaj>
    <derivirana_varijabla naziv="DomainObject.Predmet.OstaliListFormatedWithAdressOIB_1">
      <item>ROBERT HADŽIĆ, OIB 53994537424, Vincekog breg 6, 10000 Zagreb</item>
    </derivirana_varijabla>
  </DomainObject.Predmet.OstaliListFormatedWithAdressOIB>
  <DomainObject.Predmet.OstaliListNazivFormated>
    <izvorni_sadrzaj>
      <item>ROBERT HADŽIĆ</item>
    </izvorni_sadrzaj>
    <derivirana_varijabla naziv="DomainObject.Predmet.OstaliListNazivFormated_1">
      <item>ROBERT HADŽIĆ</item>
    </derivirana_varijabla>
  </DomainObject.Predmet.OstaliListNazivFormated>
  <DomainObject.Predmet.OstaliListNazivFormatedOIB>
    <izvorni_sadrzaj>
      <item>ROBERT HADŽIĆ, OIB 53994537424</item>
    </izvorni_sadrzaj>
    <derivirana_varijabla naziv="DomainObject.Predmet.OstaliListNazivFormatedOIB_1">
      <item>ROBERT HADŽIĆ, OIB 53994537424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VOĆARSKA ZADRUGA RUJANA</izvorni_sadrzaj>
    <derivirana_varijabla naziv="DomainObject.Predmet.ProtustrankaIDrugi_1">VOĆARSKA ZADRUGA RUJANA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VOĆARSKA ZADRUGA RUJANA, OIB 01040440368, Vincekov breg 6, 10000 Zagreb</izvorni_sadrzaj>
    <derivirana_varijabla naziv="DomainObject.Predmet.ProtustrankaIDrugiAdressOIB_1">VOĆARSKA ZADRUGA RUJANA, OIB 01040440368, Vincekov breg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VOĆARSKA ZADRUGA RUJANA</item>
      <item>ROBERT HADŽIĆ</item>
    </izvorni_sadrzaj>
    <derivirana_varijabla naziv="DomainObject.Predmet.SudioniciListNaziv_1">
      <item>FINA Regionalni centar Zagreb</item>
      <item>VOĆARSKA ZADRUGA RUJANA</item>
      <item>ROBERT HADŽIĆ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VOĆARSKA ZADRUGA RUJANA, OIB 01040440368, Vincekov breg 6,10000 Zagreb</item>
      <item>ROBERT HADŽIĆ, OIB 53994537424, Vincekog breg 6,10000 Zagreb</item>
    </izvorni_sadrzaj>
    <derivirana_varijabla naziv="DomainObject.Predmet.SudioniciListAdressOIB_1">
      <item>FINA Regionalni centar Zagreb, OIB 85821130368, Trg svibanjskih žrtava 1995. Br. 1,10000 Zagreb</item>
      <item>VOĆARSKA ZADRUGA RUJANA, OIB 01040440368, Vincekov breg 6,10000 Zagreb</item>
      <item>ROBERT HADŽIĆ, OIB 53994537424, Vincekog breg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01040440368</item>
      <item>, OIB 53994537424</item>
    </izvorni_sadrzaj>
    <derivirana_varijabla naziv="DomainObject.Predmet.SudioniciListNazivOIB_1">
      <item>, OIB 85821130368</item>
      <item>, OIB 01040440368</item>
      <item>, OIB 53994537424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2603</properties:Characters>
  <properties:Lines>93</properties:Lines>
  <properties:Paragraphs>33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2016-05-02T08:29:00Z</cp:lastPrinted>
  <dcterms:modified xmlns:xsi="http://www.w3.org/2001/XMLSchema-instance" xsi:type="dcterms:W3CDTF">2016-05-02T08:29:00Z</dcterms:modified>
  <cp:revision>29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