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41ad" w14:paraId="4f241ad" w:rsidRDefault="00532B71" w:rsidP="0086691F" w:rsidR="00532B71" w:rsidRPr="007134C9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7134C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34C9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7134C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7134C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34C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7134C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7134C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532B71" w:rsidRPr="007134C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34C9">
        <w:rPr>
          <w:rFonts w:hAnsi="Times New Roman" w:ascii="Times New Roman"/>
          <w:sz w:val="22"/>
          <w:szCs w:val="22"/>
          <w:lang w:val="hr-HR"/>
        </w:rPr>
        <w:tab/>
      </w:r>
      <w:r w:rsidR="00786044" w:rsidRPr="008531E2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 po sucu pojedincu Anki Muhoberac, u pravnoj stvari podnositelja zahtjeva FINANCIJSKE AGENCIJE, Regionalni centar Split, Podružnica Dubrovnik, Dubrovnik, Vukovarska 2, u skraćenom stečajnom postupku pokrenutim nad dužnikom </w:t>
      </w:r>
      <w:r w:rsidR="007134C9" w:rsidRPr="007134C9">
        <w:rPr>
          <w:rFonts w:hAnsi="Times New Roman" w:ascii="Times New Roman"/>
          <w:sz w:val="22"/>
          <w:szCs w:val="22"/>
        </w:rPr>
        <w:t>PEKARNA TADO d.o.o., 20350 Metković, Kneza Branimira 25</w:t>
      </w:r>
      <w:r w:rsidR="002B65BB" w:rsidRPr="007134C9">
        <w:rPr>
          <w:rFonts w:hAnsi="Times New Roman" w:ascii="Times New Roman"/>
          <w:sz w:val="22"/>
          <w:szCs w:val="22"/>
        </w:rPr>
        <w:t xml:space="preserve">, OIB: </w:t>
      </w:r>
      <w:r w:rsidR="007134C9" w:rsidRPr="007134C9">
        <w:rPr>
          <w:rFonts w:hAnsi="Times New Roman" w:ascii="Times New Roman"/>
          <w:sz w:val="22"/>
          <w:szCs w:val="22"/>
        </w:rPr>
        <w:t>33585868345</w:t>
      </w:r>
      <w:r w:rsidR="002B65BB" w:rsidRPr="007134C9">
        <w:rPr>
          <w:rFonts w:hAnsi="Times New Roman" w:ascii="Times New Roman"/>
          <w:sz w:val="22"/>
          <w:szCs w:val="22"/>
        </w:rPr>
        <w:t xml:space="preserve">, </w:t>
      </w:r>
      <w:r w:rsidR="00EE69E5" w:rsidRPr="007134C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F4ADD">
        <w:rPr>
          <w:rFonts w:hAnsi="Times New Roman" w:ascii="Times New Roman"/>
          <w:sz w:val="22"/>
          <w:szCs w:val="22"/>
          <w:lang w:val="hr-HR"/>
        </w:rPr>
        <w:t>28</w:t>
      </w:r>
      <w:r w:rsidR="00B4799F" w:rsidRPr="007134C9">
        <w:rPr>
          <w:rFonts w:hAnsi="Times New Roman" w:ascii="Times New Roman"/>
          <w:sz w:val="22"/>
          <w:szCs w:val="22"/>
          <w:lang w:val="hr-HR"/>
        </w:rPr>
        <w:t xml:space="preserve">. prosinca </w:t>
      </w:r>
      <w:r w:rsidR="00EE69E5" w:rsidRPr="007134C9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7134C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7134C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134C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34C9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134C9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7134C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7134C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F4ADD" w:rsidR="007F4ADD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7F4AD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7F4ADD">
        <w:rPr>
          <w:rFonts w:hAnsi="Times New Roman" w:ascii="Times New Roman"/>
          <w:sz w:val="22"/>
          <w:szCs w:val="22"/>
        </w:rPr>
        <w:t xml:space="preserve"> </w:t>
      </w:r>
      <w:r w:rsidR="00185905" w:rsidRPr="007F4ADD">
        <w:rPr>
          <w:rFonts w:hAnsi="Times New Roman" w:ascii="Times New Roman"/>
          <w:sz w:val="22"/>
          <w:szCs w:val="22"/>
        </w:rPr>
        <w:t>PEKARNA TADO d.o.o., 20350 Metković, Kneza Branimira 25, OIB: 33585868345</w:t>
      </w:r>
      <w:r w:rsidR="00A358AD" w:rsidRPr="007F4ADD">
        <w:rPr>
          <w:rFonts w:hAnsi="Times New Roman" w:ascii="Times New Roman"/>
          <w:sz w:val="22"/>
          <w:szCs w:val="22"/>
        </w:rPr>
        <w:t xml:space="preserve">, </w:t>
      </w:r>
      <w:r w:rsidR="007F4ADD" w:rsidRPr="008531E2">
        <w:rPr>
          <w:rFonts w:hAnsi="Times New Roman" w:ascii="Times New Roman"/>
          <w:sz w:val="22"/>
          <w:szCs w:val="22"/>
        </w:rPr>
        <w:t>dana 28.</w:t>
      </w:r>
      <w:r w:rsidR="007F4ADD">
        <w:rPr>
          <w:rFonts w:hAnsi="Times New Roman" w:ascii="Times New Roman"/>
          <w:sz w:val="22"/>
          <w:szCs w:val="22"/>
        </w:rPr>
        <w:t xml:space="preserve"> </w:t>
      </w:r>
      <w:r w:rsidR="007F4ADD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7F4ADD">
        <w:rPr>
          <w:rFonts w:hAnsi="Times New Roman" w:ascii="Times New Roman"/>
          <w:sz w:val="22"/>
          <w:szCs w:val="22"/>
        </w:rPr>
        <w:t>13,0</w:t>
      </w:r>
      <w:r w:rsidR="007F4ADD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7F4ADD" w:rsidR="00B2463B" w:rsidRPr="007F4AD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7134C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7134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7134C9">
        <w:rPr>
          <w:rFonts w:hAnsi="Times New Roman" w:ascii="Times New Roman"/>
          <w:sz w:val="22"/>
          <w:szCs w:val="22"/>
        </w:rPr>
        <w:t xml:space="preserve"> </w:t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453EEE" w:rsidRPr="007134C9">
        <w:rPr>
          <w:rFonts w:hAnsi="Times New Roman" w:ascii="Times New Roman"/>
          <w:sz w:val="22"/>
          <w:szCs w:val="22"/>
        </w:rPr>
        <w:softHyphen/>
      </w:r>
      <w:r w:rsidR="0038435A">
        <w:rPr>
          <w:rFonts w:hAnsi="Times New Roman" w:ascii="Times New Roman"/>
          <w:sz w:val="22"/>
          <w:szCs w:val="22"/>
        </w:rPr>
        <w:t>IVAN GJURAŠIĆ iz Zagreba, Petrinjska 28, OIB: 66025260916.</w:t>
      </w:r>
    </w:p>
    <w:p w:rsidRDefault="00EE69E5" w:rsidP="00EE69E5" w:rsidR="00EE69E5" w:rsidRPr="007134C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7134C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7134C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7134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85905" w:rsidRPr="007134C9">
        <w:rPr>
          <w:rFonts w:hAnsi="Times New Roman" w:ascii="Times New Roman"/>
          <w:sz w:val="22"/>
          <w:szCs w:val="22"/>
        </w:rPr>
        <w:t>PEKARNA TADO d.o.o., 20350 Metković, Kneza Branimira 25, OIB: 33585868345</w:t>
      </w:r>
      <w:r w:rsidR="00322EFB" w:rsidRPr="007134C9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7134C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26C2C" w:rsidP="00EE69E5" w:rsidR="00EE69E5" w:rsidRPr="007134C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7134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7134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7134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7134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7134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134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7134C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7134C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7134C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134C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7134C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7134C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134C9">
        <w:rPr>
          <w:rFonts w:hAnsi="Times New Roman" w:ascii="Times New Roman"/>
          <w:sz w:val="22"/>
          <w:szCs w:val="22"/>
          <w:lang w:val="hr-HR"/>
        </w:rPr>
        <w:tab/>
      </w:r>
      <w:r w:rsidR="005A678A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 niti je itko od vjerovnika u ostavljenom roku od 45 dana od objave oglasa podnio prijedlog za otvaranjem redovnog stečajnog postupka. 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odabran je primjenom odredbe čl. 432. SZ-a.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5A678A" w:rsidP="005A678A" w:rsidR="005A678A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A678A" w:rsidP="005A678A" w:rsidR="005A678A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5A678A" w:rsidP="005A678A" w:rsidR="005A678A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A678A" w:rsidP="005A678A" w:rsidR="005A678A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D3CAF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5A678A" w:rsidP="005A678A" w:rsidR="005A678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A678A" w:rsidP="005A678A" w:rsidR="005A678A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5A678A" w:rsidP="005A678A" w:rsidR="005A67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5A678A" w:rsidP="005A678A" w:rsidR="005A67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A678A" w:rsidP="005A678A" w:rsidR="005A678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E71BBE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5A678A"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 w:rsidR="005A678A"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="005A678A"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 w:rsidR="005A678A">
        <w:rPr>
          <w:rFonts w:hAnsi="Times New Roman" w:ascii="Times New Roman"/>
          <w:sz w:val="22"/>
          <w:szCs w:val="22"/>
          <w:lang w:val="hr-HR"/>
        </w:rPr>
        <w:t>,</w:t>
      </w:r>
    </w:p>
    <w:p w:rsidRDefault="00E71BBE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5A678A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5A678A">
        <w:rPr>
          <w:rFonts w:hAnsi="Times New Roman" w:ascii="Times New Roman"/>
          <w:sz w:val="22"/>
          <w:szCs w:val="22"/>
          <w:lang w:val="hr-HR"/>
        </w:rPr>
        <w:t>,</w:t>
      </w:r>
    </w:p>
    <w:p w:rsidRDefault="00E71BBE" w:rsidP="005A678A" w:rsidR="005A678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5A678A"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 w:rsidR="005A678A"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E71BBE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5A678A">
        <w:rPr>
          <w:rFonts w:hAnsi="Times New Roman" w:ascii="Times New Roman"/>
          <w:sz w:val="22"/>
          <w:szCs w:val="22"/>
          <w:lang w:val="hr-HR"/>
        </w:rPr>
        <w:t>.) stečajnom upravitelju.</w:t>
      </w: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A678A" w:rsidP="005A678A" w:rsidR="005A678A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5A678A" w:rsidP="005A678A" w:rsidR="005A67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5A678A" w:rsidR="00D44D4F" w:rsidRPr="007134C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134C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7134C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73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134C9">
      <w:rPr>
        <w:rFonts w:hAnsi="Times New Roman" w:ascii="Times New Roman"/>
        <w:b/>
        <w:sz w:val="22"/>
        <w:szCs w:val="22"/>
        <w:lang w:val="hr-HR"/>
      </w:rPr>
      <w:t>602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134C9">
      <w:rPr>
        <w:rFonts w:hAnsi="Times New Roman" w:ascii="Times New Roman"/>
        <w:b/>
        <w:sz w:val="22"/>
        <w:szCs w:val="22"/>
        <w:lang w:val="hr-HR"/>
      </w:rPr>
      <w:t>602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71B42"/>
    <w:rsid w:val="00182088"/>
    <w:rsid w:val="00185905"/>
    <w:rsid w:val="001905B1"/>
    <w:rsid w:val="00193FFA"/>
    <w:rsid w:val="001A41C1"/>
    <w:rsid w:val="001B1335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8435A"/>
    <w:rsid w:val="003A1F98"/>
    <w:rsid w:val="003D2F62"/>
    <w:rsid w:val="003E3CF9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A678A"/>
    <w:rsid w:val="005B3D80"/>
    <w:rsid w:val="005E3275"/>
    <w:rsid w:val="006356C5"/>
    <w:rsid w:val="00695977"/>
    <w:rsid w:val="006B6A13"/>
    <w:rsid w:val="007045BC"/>
    <w:rsid w:val="007134C9"/>
    <w:rsid w:val="00722851"/>
    <w:rsid w:val="00730EAB"/>
    <w:rsid w:val="007406A5"/>
    <w:rsid w:val="00786044"/>
    <w:rsid w:val="007A29F9"/>
    <w:rsid w:val="007B0FC3"/>
    <w:rsid w:val="007C0C5A"/>
    <w:rsid w:val="007C6CF9"/>
    <w:rsid w:val="007E125F"/>
    <w:rsid w:val="007E3879"/>
    <w:rsid w:val="007F4ADD"/>
    <w:rsid w:val="00826C2C"/>
    <w:rsid w:val="00840E3D"/>
    <w:rsid w:val="008426E8"/>
    <w:rsid w:val="00867F16"/>
    <w:rsid w:val="00877297"/>
    <w:rsid w:val="00890133"/>
    <w:rsid w:val="00895151"/>
    <w:rsid w:val="008E1D89"/>
    <w:rsid w:val="009546B6"/>
    <w:rsid w:val="00974F0D"/>
    <w:rsid w:val="00997BA9"/>
    <w:rsid w:val="009B7F84"/>
    <w:rsid w:val="009F5765"/>
    <w:rsid w:val="00A22C68"/>
    <w:rsid w:val="00A358AD"/>
    <w:rsid w:val="00A723EE"/>
    <w:rsid w:val="00A7738F"/>
    <w:rsid w:val="00A871FF"/>
    <w:rsid w:val="00A94D51"/>
    <w:rsid w:val="00A95334"/>
    <w:rsid w:val="00AA6B5F"/>
    <w:rsid w:val="00AB765E"/>
    <w:rsid w:val="00AB7883"/>
    <w:rsid w:val="00AD3CAF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F13CF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41D1"/>
    <w:rsid w:val="00E71BBE"/>
    <w:rsid w:val="00E947D2"/>
    <w:rsid w:val="00EC1BCC"/>
    <w:rsid w:val="00EE5750"/>
    <w:rsid w:val="00EE69E5"/>
    <w:rsid w:val="00F40CF2"/>
    <w:rsid w:val="00F62A72"/>
    <w:rsid w:val="00F667BC"/>
    <w:rsid w:val="00F87D60"/>
    <w:rsid w:val="00F9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7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3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38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3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3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7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3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38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3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3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St-602/2015</izvorni_sadrzaj>
    <derivirana_varijabla naziv="DomainObject.Predmet.OznakaBroj_1">St-602/2015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TADO d.o.o. za proizvodnju i trgovinu</izvorni_sadrzaj>
    <derivirana_varijabla naziv="DomainObject.Predmet.ProtustrankaFormated_1">  PEKARNA TADO d.o.o. za proizvodnju i trgovinu</derivirana_varijabla>
  </DomainObject.Predmet.ProtustrankaFormated>
  <DomainObject.Predmet.ProtustrankaFormatedOIB>
    <izvorni_sadrzaj>  PEKARNA TADO d.o.o. za proizvodnju i trgovinu, OIB 33585868345</izvorni_sadrzaj>
    <derivirana_varijabla naziv="DomainObject.Predmet.ProtustrankaFormatedOIB_1">  PEKARNA TADO d.o.o. za proizvodnju i trgovinu, OIB 33585868345</derivirana_varijabla>
  </DomainObject.Predmet.ProtustrankaFormatedOIB>
  <DomainObject.Predmet.ProtustrankaFormatedWithAdress>
    <izvorni_sadrzaj> PEKARNA TADO d.o.o. za proizvodnju i trgovinu, Kneza Branimira 25, 20350 Metković</izvorni_sadrzaj>
    <derivirana_varijabla naziv="DomainObject.Predmet.ProtustrankaFormatedWithAdress_1"> PEKARNA TADO d.o.o. za proizvodnju i trgovinu, Kneza Branimira 25, 20350 Metković</derivirana_varijabla>
  </DomainObject.Predmet.ProtustrankaFormatedWithAdress>
  <DomainObject.Predmet.ProtustrankaFormatedWithAdressOIB>
    <izvorni_sadrzaj> PEKARNA TADO d.o.o. za proizvodnju i trgovinu, OIB 33585868345, Kneza Branimira 25, 20350 Metković</izvorni_sadrzaj>
    <derivirana_varijabla naziv="DomainObject.Predmet.ProtustrankaFormatedWithAdressOIB_1"> PEKARNA TADO d.o.o. za proizvodnju i trgovinu, OIB 33585868345, Kneza Branimira 25, 20350 Metković</derivirana_varijabla>
  </DomainObject.Predmet.ProtustrankaFormatedWithAdressOIB>
  <DomainObject.Predmet.ProtustrankaWithAdress>
    <izvorni_sadrzaj>PEKARNA TADO d.o.o. za proizvodnju i trgovinu Kneza Branimira 25, 20350 Metković</izvorni_sadrzaj>
    <derivirana_varijabla naziv="DomainObject.Predmet.ProtustrankaWithAdress_1">PEKARNA TADO d.o.o. za proizvodnju i trgovinu Kneza Branimira 25, 20350 Metković</derivirana_varijabla>
  </DomainObject.Predmet.ProtustrankaWithAdress>
  <DomainObject.Predmet.ProtustrankaWithAdressOIB>
    <izvorni_sadrzaj>PEKARNA TADO d.o.o. za proizvodnju i trgovinu, OIB 33585868345, Kneza Branimira 25, 20350 Metković</izvorni_sadrzaj>
    <derivirana_varijabla naziv="DomainObject.Predmet.ProtustrankaWithAdressOIB_1">PEKARNA TADO d.o.o. za proizvodnju i trgovinu, OIB 33585868345, Kneza Branimira 25, 20350 Metković</derivirana_varijabla>
  </DomainObject.Predmet.ProtustrankaWithAdressOIB>
  <DomainObject.Predmet.ProtustrankaNazivFormated>
    <izvorni_sadrzaj>PEKARNA TADO d.o.o. za proizvodnju i trgovinu</izvorni_sadrzaj>
    <derivirana_varijabla naziv="DomainObject.Predmet.ProtustrankaNazivFormated_1">PEKARNA TADO d.o.o. za proizvodnju i trgovinu</derivirana_varijabla>
  </DomainObject.Predmet.ProtustrankaNazivFormated>
  <DomainObject.Predmet.ProtustrankaNazivFormatedOIB>
    <izvorni_sadrzaj>PEKARNA TADO d.o.o. za proizvodnju i trgovinu, OIB 33585868345</izvorni_sadrzaj>
    <derivirana_varijabla naziv="DomainObject.Predmet.ProtustrankaNazivFormatedOIB_1">PEKARNA TADO d.o.o. za proizvodnju i trgovinu, OIB 33585868345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Dubrovnik, Vukovarska 2, 20000 Dubrovnik</izvorni_sadrzaj>
    <derivirana_varijabla naziv="DomainObject.Predmet.StrankaFormatedWithAdress_1"> FINA, RC SPLIT,Podružnica Dubrovnik, Vukovarska 2, 20000 Dubrovnik</derivirana_varijabla>
  </DomainObject.Predmet.StrankaFormatedWithAdress>
  <DomainObject.Predmet.StrankaFormatedWithAdressOIB>
    <izvorni_sadrzaj> FINA, RC SPLIT,Podružnica Dubrovnik, OIB 85821130368, Vukovarska 2, 20000 Dubrovnik</izvorni_sadrzaj>
    <derivirana_varijabla naziv="DomainObject.Predmet.StrankaFormatedWithAdressOIB_1"> FINA, RC SPLIT,Podružnica Dubrovnik, OIB 85821130368, Vukovarska 2, 20000 Dubrovnik</derivirana_varijabla>
  </DomainObject.Predmet.StrankaFormatedWithAdressOIB>
  <DomainObject.Predmet.StrankaWithAdress>
    <izvorni_sadrzaj>FINA, RC SPLIT,Podružnica Dubrovnik Vukovarska 2,20000 Dubrovnik</izvorni_sadrzaj>
    <derivirana_varijabla naziv="DomainObject.Predmet.StrankaWithAdress_1">FINA, RC SPLIT,Podružnica Dubrovnik Vukovarska 2,20000 Dubrovnik</derivirana_varijabla>
  </DomainObject.Predmet.StrankaWithAdress>
  <DomainObject.Predmet.StrankaWithAdressOIB>
    <izvorni_sadrzaj>FINA, RC SPLIT,Podružnica Dubrovnik, OIB 85821130368, Vukovarska 2,20000 Dubrovnik</izvorni_sadrzaj>
    <derivirana_varijabla naziv="DomainObject.Predmet.StrankaWithAdressOIB_1">FINA, RC SPLIT,Podružnica Dubrovnik, OIB 85821130368, Vukovarska 2,20000 Dubrovnik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179257.85</izvorni_sadrzaj>
    <derivirana_varijabla naziv="DomainObject.Predmet.TrenutnaVrijednost_1">179257.85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Dubrovnik, Vukovarska 2, 20000 Dubrovnik</item>
    </izvorni_sadrzaj>
    <derivirana_varijabla naziv="DomainObject.Predmet.StrankaListFormatedWithAdress_1">
      <item>FINA, RC SPLIT,Podružnica Dubrovnik, Vukovarska 2, 20000 Dubrovnik</item>
    </derivirana_varijabla>
  </DomainObject.Predmet.StrankaListFormatedWithAdress>
  <DomainObject.Predmet.StrankaListFormatedWithAdressOIB>
    <izvorni_sadrzaj>
      <item>FINA, RC SPLIT,Podružnica Dubrovnik, OIB 85821130368, Vukovarska 2, 20000 Dubrovnik</item>
    </izvorni_sadrzaj>
    <derivirana_varijabla naziv="DomainObject.Predmet.StrankaListFormatedWithAdressOIB_1">
      <item>FINA, RC SPLIT,Podružnica Dubrovnik, OIB 85821130368, Vukovarska 2, 20000 Dubrovnik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PEKARNA TADO d.o.o. za proizvodnju i trgovinu</item>
    </izvorni_sadrzaj>
    <derivirana_varijabla naziv="DomainObject.Predmet.ProtuStrankaListFormated_1">
      <item>PEKARNA TADO d.o.o. za proizvodnju i trgovinu</item>
    </derivirana_varijabla>
  </DomainObject.Predmet.ProtuStrankaListFormated>
  <DomainObject.Predmet.ProtuStrankaListFormatedOIB>
    <izvorni_sadrzaj>
      <item>PEKARNA TADO d.o.o. za proizvodnju i trgovinu, OIB 33585868345</item>
    </izvorni_sadrzaj>
    <derivirana_varijabla naziv="DomainObject.Predmet.ProtuStrankaListFormatedOIB_1">
      <item>PEKARNA TADO d.o.o. za proizvodnju i trgovinu, OIB 33585868345</item>
    </derivirana_varijabla>
  </DomainObject.Predmet.ProtuStrankaListFormatedOIB>
  <DomainObject.Predmet.ProtuStrankaListFormatedWithAdress>
    <izvorni_sadrzaj>
      <item>PEKARNA TADO d.o.o. za proizvodnju i trgovinu, Kneza Branimira 25, 20350 Metković</item>
    </izvorni_sadrzaj>
    <derivirana_varijabla naziv="DomainObject.Predmet.ProtuStrankaListFormatedWithAdress_1">
      <item>PEKARNA TADO d.o.o. za proizvodnju i trgovinu, Kneza Branimira 25, 20350 Metković</item>
    </derivirana_varijabla>
  </DomainObject.Predmet.ProtuStrankaListFormatedWithAdress>
  <DomainObject.Predmet.ProtuStrankaListFormatedWithAdressOIB>
    <izvorni_sadrzaj>
      <item>PEKARNA TADO d.o.o. za proizvodnju i trgovinu, OIB 33585868345, Kneza Branimira 25, 20350 Metković</item>
    </izvorni_sadrzaj>
    <derivirana_varijabla naziv="DomainObject.Predmet.ProtuStrankaListFormatedWithAdressOIB_1">
      <item>PEKARNA TADO d.o.o. za proizvodnju i trgovinu, OIB 33585868345, Kneza Branimira 25, 20350 Metković</item>
    </derivirana_varijabla>
  </DomainObject.Predmet.ProtuStrankaListFormatedWithAdressOIB>
  <DomainObject.Predmet.ProtuStrankaListNazivFormated>
    <izvorni_sadrzaj>
      <item>PEKARNA TADO d.o.o. za proizvodnju i trgovinu</item>
    </izvorni_sadrzaj>
    <derivirana_varijabla naziv="DomainObject.Predmet.ProtuStrankaListNazivFormated_1">
      <item>PEKARNA TADO d.o.o. za proizvodnju i trgovinu</item>
    </derivirana_varijabla>
  </DomainObject.Predmet.ProtuStrankaListNazivFormated>
  <DomainObject.Predmet.ProtuStrankaListNazivFormatedOIB>
    <izvorni_sadrzaj>
      <item>PEKARNA TADO d.o.o. za proizvodnju i trgovinu, OIB 33585868345</item>
    </izvorni_sadrzaj>
    <derivirana_varijabla naziv="DomainObject.Predmet.ProtuStrankaListNazivFormatedOIB_1">
      <item>PEKARNA TADO d.o.o. za proizvodnju i trgovinu, OIB 33585868345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PEKARNA TADO d.o.o. za proizvodnju i trgovinu</izvorni_sadrzaj>
    <derivirana_varijabla naziv="DomainObject.Predmet.ProtustrankaIDrugi_1">PEKARNA TADO d.o.o. za proizvodnju i trgovinu</derivirana_varijabla>
  </DomainObject.Predmet.ProtustrankaIDrugi>
  <DomainObject.Predmet.StrankaIDrugiAdressOIB>
    <izvorni_sadrzaj>FINA, RC SPLIT,Podružnica Dubrovnik, OIB 85821130368, Vukovarska 2, 20000 Dubrovnik</izvorni_sadrzaj>
    <derivirana_varijabla naziv="DomainObject.Predmet.StrankaIDrugiAdressOIB_1">FINA, RC SPLIT,Podružnica Dubrovnik, OIB 85821130368, Vukovarska 2, 20000 Dubrovnik</derivirana_varijabla>
  </DomainObject.Predmet.StrankaIDrugiAdressOIB>
  <DomainObject.Predmet.ProtustrankaIDrugiAdressOIB>
    <izvorni_sadrzaj>PEKARNA TADO d.o.o. za proizvodnju i trgovinu, OIB 33585868345, Kneza Branimira 25, 20350 Metković</izvorni_sadrzaj>
    <derivirana_varijabla naziv="DomainObject.Predmet.ProtustrankaIDrugiAdressOIB_1">PEKARNA TADO d.o.o. za proizvodnju i trgovinu, OIB 33585868345, Kneza Branimira 25,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TADO d.o.o. za proizvodnju i trgovinu</item>
      <item>FINA, RC SPLIT,Podružnica Dubrovnik</item>
    </izvorni_sadrzaj>
    <derivirana_varijabla naziv="DomainObject.Predmet.SudioniciListNaziv_1">
      <item>PEKARNA TADO d.o.o. za proizvodnju i trgovinu</item>
      <item>FINA, RC SPLIT,Podružnica Dubrovnik</item>
    </derivirana_varijabla>
  </DomainObject.Predmet.SudioniciListNaziv>
  <DomainObject.Predmet.SudioniciListAdressOIB>
    <izvorni_sadrzaj>
      <item>PEKARNA TADO d.o.o. za proizvodnju i trgovinu, OIB 33585868345, Kneza Branimira 25,20350 Metković</item>
      <item>FINA, RC SPLIT,Podružnica Dubrovnik, OIB 85821130368, Vukovarska 2,20000 Dubrovnik</item>
    </izvorni_sadrzaj>
    <derivirana_varijabla naziv="DomainObject.Predmet.SudioniciListAdressOIB_1">
      <item>PEKARNA TADO d.o.o. za proizvodnju i trgovinu, OIB 33585868345, Kneza Branimira 25,20350 Metković</item>
      <item>FINA,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33585868345</item>
      <item>, OIB 85821130368</item>
    </izvorni_sadrzaj>
    <derivirana_varijabla naziv="DomainObject.Predmet.SudioniciListNazivOIB_1">
      <item>, OIB 33585868345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22C7D-F5FD-4F3D-94D3-1A77F6A8D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2603</properties:Characters>
  <properties:Lines>82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2015-12-16T07:52:00Z</dcterms:created>
  <dc:creator>Sudsko vijeæe</dc:creator>
  <cp:lastModifiedBy>Sandra Lazo Oblizalo</cp:lastModifiedBy>
  <cp:lastPrinted>2015-12-28T11:41:00Z</cp:lastPrinted>
  <dcterms:modified xmlns:xsi="http://www.w3.org/2001/XMLSchema-instance" xsi:type="dcterms:W3CDTF">2015-12-28T12:56:00Z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