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ea2e" w14:paraId="b75ea2e" w:rsidRDefault="00DB77B6" w:rsidP="00DB77B6" w:rsidR="00DB77B6">
      <w:pPr>
        <w15:collapsed w:val="false"/>
        <w:rPr>
          <w:sz w:val="22"/>
          <w:szCs w:val="22"/>
        </w:rPr>
      </w:pPr>
      <w:bookmarkStart w:name="_GoBack" w:id="0"/>
      <w:bookmarkEnd w:id="0"/>
      <w:r>
        <w:rPr>
          <w:noProof/>
          <w:sz w:val="22"/>
          <w:szCs w:val="22"/>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pPr>
        <w:jc w:val="both"/>
      </w:pPr>
    </w:p>
    <w:p w:rsidRDefault="00DB77B6" w:rsidP="00DB77B6" w:rsidR="00DB77B6">
      <w:pPr>
        <w:jc w:val="both"/>
      </w:pPr>
      <w:r>
        <w:t>REPUBLIKA HRVATSKA</w:t>
      </w:r>
    </w:p>
    <w:p w:rsidRDefault="00DB77B6" w:rsidP="00DB77B6" w:rsidR="00DB77B6">
      <w:pPr>
        <w:jc w:val="both"/>
      </w:pPr>
      <w:r>
        <w:t>TRGOVAČKI SUD U ZAGREBU</w:t>
      </w:r>
    </w:p>
    <w:p w:rsidRDefault="00DB77B6" w:rsidP="00DB77B6" w:rsidR="00DB77B6">
      <w:pPr>
        <w:jc w:val="both"/>
      </w:pPr>
      <w:r>
        <w:t xml:space="preserve">Zagreb, Amruševa 2/II     </w:t>
      </w:r>
      <w:r>
        <w:tab/>
      </w:r>
      <w:r>
        <w:tab/>
      </w:r>
      <w:r>
        <w:tab/>
      </w:r>
      <w:r>
        <w:tab/>
      </w:r>
      <w:r>
        <w:tab/>
      </w:r>
      <w:r>
        <w:tab/>
      </w:r>
      <w:r>
        <w:tab/>
      </w:r>
    </w:p>
    <w:p w:rsidRDefault="00DB77B6" w:rsidP="00DB77B6" w:rsidR="00DB77B6">
      <w:pPr>
        <w:jc w:val="center"/>
      </w:pPr>
    </w:p>
    <w:p w:rsidRDefault="00DB77B6" w:rsidP="00DB77B6" w:rsidR="00DB77B6">
      <w:pPr>
        <w:jc w:val="center"/>
      </w:pPr>
      <w:r>
        <w:t>R E P U B L I K A   H R V A T S K A</w:t>
      </w:r>
    </w:p>
    <w:p w:rsidRDefault="00DB77B6" w:rsidP="00DB77B6" w:rsidR="00DB77B6">
      <w:pPr>
        <w:jc w:val="both"/>
      </w:pPr>
    </w:p>
    <w:p w:rsidRDefault="00DB77B6" w:rsidP="00DB77B6" w:rsidR="00DB77B6">
      <w:pPr>
        <w:jc w:val="center"/>
      </w:pPr>
      <w:r>
        <w:t>R J E Š E NJ E</w:t>
      </w:r>
    </w:p>
    <w:p w:rsidRDefault="00DB77B6" w:rsidP="00DB77B6" w:rsidR="00DB77B6">
      <w:pPr>
        <w:jc w:val="center"/>
      </w:pPr>
      <w:r>
        <w:t>I</w:t>
      </w:r>
    </w:p>
    <w:p w:rsidRDefault="00DB77B6" w:rsidP="00DB77B6" w:rsidR="00DB77B6">
      <w:pPr>
        <w:jc w:val="center"/>
      </w:pPr>
      <w:r>
        <w:t>Z A K LJ U ČAK</w:t>
      </w:r>
    </w:p>
    <w:p w:rsidRDefault="00DB77B6" w:rsidP="00DB77B6" w:rsidR="00DB77B6">
      <w:pPr>
        <w:jc w:val="both"/>
      </w:pPr>
    </w:p>
    <w:p w:rsidRDefault="00DB77B6" w:rsidP="00DB77B6" w:rsidR="00DB77B6">
      <w:pPr>
        <w:overflowPunct w:val="false"/>
        <w:autoSpaceDE w:val="false"/>
        <w:autoSpaceDN w:val="false"/>
        <w:adjustRightInd w:val="false"/>
        <w:ind w:firstLine="708"/>
        <w:jc w:val="both"/>
        <w:textAlignment w:val="baseline"/>
        <w:rPr>
          <w:lang w:eastAsia="hr-HR"/>
        </w:rPr>
      </w:pPr>
      <w:r>
        <w:rPr>
          <w:lang w:eastAsia="hr-HR" w:val="pt-BR"/>
        </w:rPr>
        <w:t xml:space="preserve">Trgovački sud u Zagrebu, po sucu mr.sc. Ivani Koštarić Fegeš, u predstečajnom postupku nad dužnikom </w:t>
      </w:r>
      <w:r>
        <w:rPr>
          <w:lang w:val="pt-BR"/>
        </w:rPr>
        <w:t xml:space="preserve">ARIA-F, d.o.o., Zagreb, Šeferova 8ª, OIB: </w:t>
      </w:r>
      <w:r>
        <w:t xml:space="preserve">13991214264, kojeg zastupa punomoćnik Bariša Pavičić, odvjetnik u Zagrebu, Petra i Tome Erdody 12, </w:t>
      </w:r>
      <w:r w:rsidR="00C97C56">
        <w:rPr>
          <w:lang w:eastAsia="hr-HR" w:val="pt-BR"/>
        </w:rPr>
        <w:t>2</w:t>
      </w:r>
      <w:r>
        <w:rPr>
          <w:lang w:eastAsia="hr-HR" w:val="pt-BR"/>
        </w:rPr>
        <w:t xml:space="preserve">. </w:t>
      </w:r>
      <w:r w:rsidR="00C97C56">
        <w:rPr>
          <w:lang w:eastAsia="hr-HR" w:val="pt-BR"/>
        </w:rPr>
        <w:t>veljače</w:t>
      </w:r>
      <w:r>
        <w:rPr>
          <w:lang w:eastAsia="hr-HR" w:val="pt-BR"/>
        </w:rPr>
        <w:t xml:space="preserve"> 2018.</w:t>
      </w:r>
      <w:r>
        <w:rPr>
          <w:lang w:eastAsia="hr-HR"/>
        </w:rPr>
        <w:t>,</w:t>
      </w:r>
    </w:p>
    <w:p w:rsidRDefault="00DB77B6" w:rsidP="00DB77B6" w:rsidR="00DB77B6">
      <w:pPr>
        <w:jc w:val="center"/>
        <w:rPr>
          <w:b/>
        </w:rPr>
      </w:pPr>
      <w:r>
        <w:t>r i j e š i o  j e</w:t>
      </w:r>
    </w:p>
    <w:p w:rsidRDefault="00DB77B6" w:rsidP="00224479" w:rsidR="00224479">
      <w:pPr>
        <w:jc w:val="both"/>
      </w:pPr>
      <w:r>
        <w:tab/>
      </w:r>
    </w:p>
    <w:p w:rsidRDefault="00224479" w:rsidP="008C7087" w:rsidR="00524764">
      <w:pPr>
        <w:ind w:firstLine="708"/>
        <w:jc w:val="both"/>
      </w:pPr>
      <w:r>
        <w:rPr>
          <w:rFonts w:eastAsiaTheme="minorHAnsi"/>
          <w:noProof/>
        </w:rPr>
        <w:t xml:space="preserve">I. Nalaže se </w:t>
      </w:r>
      <w:r w:rsidR="00C76223">
        <w:rPr>
          <w:rFonts w:eastAsiaTheme="minorHAnsi"/>
          <w:noProof/>
        </w:rPr>
        <w:t xml:space="preserve">vjerovniku </w:t>
      </w:r>
      <w:r w:rsidR="00C76223" w:rsidRPr="00200DB0">
        <w:t xml:space="preserve">CENTAR BANKA d.d. u stečaju, </w:t>
      </w:r>
      <w:r w:rsidR="00C76223">
        <w:t xml:space="preserve">Zagreb, Heinzelova 47A, OIB: </w:t>
      </w:r>
      <w:r w:rsidR="00C76223" w:rsidRPr="00AE4DE7">
        <w:t>89296739230</w:t>
      </w:r>
      <w:r w:rsidR="00FB4A34">
        <w:t>,</w:t>
      </w:r>
      <w:r w:rsidR="008E40A3">
        <w:t xml:space="preserve"> </w:t>
      </w:r>
      <w:r w:rsidR="008E16A0">
        <w:t xml:space="preserve">u </w:t>
      </w:r>
      <w:r w:rsidR="008E16A0">
        <w:rPr>
          <w:rFonts w:eastAsiaTheme="minorHAnsi"/>
          <w:noProof/>
        </w:rPr>
        <w:t xml:space="preserve">roku osam (8) od isteka osmog dana od dana objave ovog rješenja na mrežnoj stranici e-Oglasna ploča Trgovačkog suda u Zagrebu kao dana dostave ovog rješenja, </w:t>
      </w:r>
      <w:r w:rsidR="00A47167">
        <w:rPr>
          <w:rFonts w:eastAsiaTheme="minorHAnsi"/>
          <w:noProof/>
        </w:rPr>
        <w:t xml:space="preserve">platiti </w:t>
      </w:r>
      <w:r w:rsidR="00A47167">
        <w:t xml:space="preserve">Financijskoj agenciji, Zagreb, Ulica grada Vukovara 70, OIB: 85821130368, </w:t>
      </w:r>
      <w:r>
        <w:t xml:space="preserve">iznos od </w:t>
      </w:r>
      <w:r w:rsidR="00A47167">
        <w:t xml:space="preserve">200,00 kn </w:t>
      </w:r>
      <w:r>
        <w:t xml:space="preserve">sa zateznom kamatom koja teče od </w:t>
      </w:r>
      <w:r w:rsidR="00A47167">
        <w:t xml:space="preserve">2. veljače 2018. </w:t>
      </w:r>
      <w:r w:rsidR="008E16A0">
        <w:t xml:space="preserve">do isplate po stopi koja se, </w:t>
      </w:r>
      <w:r>
        <w:t>za svako polugodište</w:t>
      </w:r>
      <w:r w:rsidR="008E16A0">
        <w:t>, određuje</w:t>
      </w:r>
      <w:r>
        <w:t xml:space="preserve"> uvećanjem prosječne kamatne stope na stanj</w:t>
      </w:r>
      <w:r w:rsidR="008E16A0">
        <w:t>a</w:t>
      </w:r>
      <w:r>
        <w:t xml:space="preserve"> kredita odobrenih na razdoblje dulje od godine dana nefinancijskim trgovačkim društvima izračunate za referentno razdoblje koje prethodi tekućem po</w:t>
      </w:r>
      <w:r w:rsidR="00A47167">
        <w:t>lugodištu za tri postotna poena, na žiro račun HR4223900011100017042, model HR05, po</w:t>
      </w:r>
      <w:r w:rsidR="008E40A3">
        <w:t>ziv na broj 7524005-89296739230</w:t>
      </w:r>
      <w:r w:rsidR="008E16A0">
        <w:t>.</w:t>
      </w:r>
    </w:p>
    <w:p w:rsidRDefault="008E16A0" w:rsidP="008C7087" w:rsidR="008E16A0">
      <w:pPr>
        <w:ind w:firstLine="708"/>
        <w:jc w:val="both"/>
      </w:pPr>
    </w:p>
    <w:p w:rsidRDefault="004103B3" w:rsidP="008C7087" w:rsidR="008C7087">
      <w:pPr>
        <w:ind w:firstLine="708"/>
        <w:jc w:val="both"/>
      </w:pPr>
      <w:r>
        <w:t xml:space="preserve">II. </w:t>
      </w:r>
      <w:r w:rsidR="008C7087">
        <w:rPr>
          <w:rFonts w:eastAsiaTheme="minorHAnsi"/>
          <w:noProof/>
        </w:rPr>
        <w:t xml:space="preserve">Nalaže se dužniku </w:t>
      </w:r>
      <w:r w:rsidR="008C7087">
        <w:rPr>
          <w:lang w:val="pt-BR"/>
        </w:rPr>
        <w:t xml:space="preserve">ARIA-F, d.o.o., Zagreb, Šeferova 8ª, OIB: </w:t>
      </w:r>
      <w:r w:rsidR="008C7087">
        <w:t xml:space="preserve">13991214264, </w:t>
      </w:r>
      <w:r w:rsidR="00E83ECD">
        <w:rPr>
          <w:rFonts w:eastAsiaTheme="minorHAnsi"/>
          <w:noProof/>
        </w:rPr>
        <w:t>u roku osam (8) od isteka osmog dana od dana objave ovog rješenja na mrežnoj stranici e-Oglasna ploča Trgovačkog suda u Zagrebu kao dana dostave ovog rješenja</w:t>
      </w:r>
      <w:r w:rsidR="00E83ECD">
        <w:t>, p</w:t>
      </w:r>
      <w:r w:rsidR="008C7087">
        <w:rPr>
          <w:rFonts w:eastAsiaTheme="minorHAnsi"/>
          <w:noProof/>
        </w:rPr>
        <w:t xml:space="preserve">latiti </w:t>
      </w:r>
      <w:r w:rsidR="008C7087">
        <w:t xml:space="preserve">Financijskoj agenciji, Zagreb, Ulica grada Vukovara 70, OIB: 85821130368, iznos od </w:t>
      </w:r>
      <w:r w:rsidR="0028723E">
        <w:t xml:space="preserve">253,37 </w:t>
      </w:r>
      <w:r w:rsidR="008C7087">
        <w:t xml:space="preserve">kn sa zateznom kamatom koja teče od 2. veljače 2018. do isplate </w:t>
      </w:r>
      <w:r w:rsidR="00E83ECD">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t>, na žiro račun HR4223900011100017042, model HR05, poziv na broj 7524005-</w:t>
      </w:r>
      <w:r w:rsidR="00622AE4">
        <w:t>13991214264.</w:t>
      </w:r>
      <w:r w:rsidR="00AD37AE">
        <w:t xml:space="preserve"> </w:t>
      </w:r>
    </w:p>
    <w:p w:rsidRDefault="00524764" w:rsidP="00116051" w:rsidR="00116051">
      <w:pPr>
        <w:pStyle w:val="Odlomakpopisa"/>
        <w:spacing w:before="200"/>
        <w:ind w:firstLine="708" w:left="0"/>
        <w:jc w:val="both"/>
      </w:pPr>
      <w:r>
        <w:rPr>
          <w:rFonts w:eastAsiaTheme="minorHAnsi"/>
          <w:noProof/>
        </w:rPr>
        <w:t>III</w:t>
      </w:r>
      <w:r w:rsidR="00AD37AE">
        <w:rPr>
          <w:rFonts w:eastAsiaTheme="minorHAnsi"/>
          <w:noProof/>
        </w:rPr>
        <w:t xml:space="preserve">. </w:t>
      </w:r>
      <w:r w:rsidR="00116051">
        <w:rPr>
          <w:rFonts w:eastAsiaTheme="minorHAnsi"/>
          <w:noProof/>
        </w:rPr>
        <w:t xml:space="preserve">Odbija se zahtjev Financijske agencije, </w:t>
      </w:r>
      <w:r w:rsidR="00116051">
        <w:t xml:space="preserve">Zagreb, Ulica grada Vukovara 70, OIB: 85821130368, za isplatu iznosa od </w:t>
      </w:r>
      <w:r w:rsidR="000A65FF">
        <w:t xml:space="preserve">113,34 </w:t>
      </w:r>
      <w:r w:rsidR="00116051">
        <w:t>kn sa zakonskom zateznom kamatom koja teče od 2. veljače 2018.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8B5870" w:rsidP="00224479" w:rsidR="008B5870">
      <w:pPr>
        <w:spacing w:after="100" w:before="240"/>
        <w:jc w:val="center"/>
        <w:rPr>
          <w:rFonts w:eastAsia="Calibri"/>
        </w:rPr>
      </w:pPr>
    </w:p>
    <w:p w:rsidRDefault="00224479" w:rsidP="00224479" w:rsidR="00224479">
      <w:pPr>
        <w:spacing w:after="100" w:before="240"/>
        <w:jc w:val="center"/>
        <w:rPr>
          <w:rFonts w:eastAsia="Calibri"/>
        </w:rPr>
      </w:pPr>
      <w:r>
        <w:rPr>
          <w:rFonts w:eastAsia="Calibri"/>
        </w:rPr>
        <w:lastRenderedPageBreak/>
        <w:t>Obrazloženje</w:t>
      </w:r>
    </w:p>
    <w:p w:rsidRDefault="00224479" w:rsidP="00224479" w:rsidR="00224479">
      <w:pPr>
        <w:ind w:firstLine="708"/>
        <w:jc w:val="both"/>
      </w:pPr>
    </w:p>
    <w:p w:rsidRDefault="00224479" w:rsidP="00224479" w:rsidR="00224479">
      <w:pPr>
        <w:ind w:firstLine="708"/>
        <w:jc w:val="both"/>
      </w:pPr>
      <w:r>
        <w:t xml:space="preserve">Podneskom od 11. rujna 2017. </w:t>
      </w:r>
      <w:r w:rsidR="00E50CED">
        <w:t>(l</w:t>
      </w:r>
      <w:r w:rsidR="004E0224">
        <w:t>ist 779.</w:t>
      </w:r>
      <w:r w:rsidR="00E50CED">
        <w:t xml:space="preserve"> -</w:t>
      </w:r>
      <w:r w:rsidR="004E0224">
        <w:t xml:space="preserve"> 780. spisa) </w:t>
      </w:r>
      <w:r>
        <w:t xml:space="preserve">Financijska agencija podnijela je ovom sudu </w:t>
      </w:r>
      <w:r w:rsidR="00370326">
        <w:t>zahtjev</w:t>
      </w:r>
      <w:r>
        <w:t xml:space="preserve"> za naknadu </w:t>
      </w:r>
      <w:r w:rsidR="008D3389">
        <w:t>za</w:t>
      </w:r>
      <w:r>
        <w:t xml:space="preserve"> prijav</w:t>
      </w:r>
      <w:r w:rsidR="00C164A2">
        <w:t>u</w:t>
      </w:r>
      <w:r>
        <w:t xml:space="preserve"> tražbin</w:t>
      </w:r>
      <w:r w:rsidR="00C164A2">
        <w:t>a</w:t>
      </w:r>
      <w:r>
        <w:t xml:space="preserve">, </w:t>
      </w:r>
      <w:r w:rsidR="008D3389">
        <w:t>kojim zahtijeva isplatu</w:t>
      </w:r>
      <w:r>
        <w:t>:</w:t>
      </w:r>
    </w:p>
    <w:p w:rsidRDefault="00224479" w:rsidP="00224479" w:rsidR="008D3389">
      <w:pPr>
        <w:ind w:firstLine="708"/>
        <w:jc w:val="both"/>
      </w:pPr>
      <w:r>
        <w:t>1) naknad</w:t>
      </w:r>
      <w:r w:rsidR="008D3389">
        <w:t>e</w:t>
      </w:r>
      <w:r>
        <w:t xml:space="preserve"> u iznosu</w:t>
      </w:r>
      <w:r w:rsidR="008D3389">
        <w:t xml:space="preserve"> od 250,00 kn (200,00 kn + </w:t>
      </w:r>
      <w:r w:rsidR="009562E3">
        <w:t xml:space="preserve">porez na dodanu vrijednost (dalje: </w:t>
      </w:r>
      <w:r w:rsidR="008D3389">
        <w:t>PDV</w:t>
      </w:r>
      <w:r w:rsidR="009562E3">
        <w:t>)</w:t>
      </w:r>
      <w:r w:rsidR="008D3389">
        <w:t>)</w:t>
      </w:r>
      <w:r>
        <w:t xml:space="preserve">, za prijavljenu tražbinu vjerovnika </w:t>
      </w:r>
      <w:r w:rsidRPr="00200DB0">
        <w:t xml:space="preserve">Centar banka d.d. u stečaju, </w:t>
      </w:r>
      <w:r>
        <w:t xml:space="preserve">Zagreb, Heinzelova 47A, OIB: </w:t>
      </w:r>
      <w:r w:rsidRPr="00AE4DE7">
        <w:t>89296739230</w:t>
      </w:r>
      <w:r>
        <w:t xml:space="preserve">, </w:t>
      </w:r>
      <w:r w:rsidR="008D3389">
        <w:t xml:space="preserve">u iznosu od 2.861.836,46 kn, koja je navedena </w:t>
      </w:r>
      <w:r>
        <w:t>u prijedlogu za otvaranje predstečajnog</w:t>
      </w:r>
      <w:r w:rsidR="008D3389">
        <w:t>a</w:t>
      </w:r>
      <w:r>
        <w:t xml:space="preserve"> postupka i koj</w:t>
      </w:r>
      <w:r w:rsidR="008D3389">
        <w:t>a</w:t>
      </w:r>
      <w:r>
        <w:t xml:space="preserve"> </w:t>
      </w:r>
      <w:r w:rsidR="008D3389">
        <w:t xml:space="preserve">je (djelomično) </w:t>
      </w:r>
      <w:r>
        <w:t>o</w:t>
      </w:r>
      <w:r w:rsidR="008D3389">
        <w:t>s</w:t>
      </w:r>
      <w:r>
        <w:t>poren</w:t>
      </w:r>
      <w:r w:rsidR="008D3389">
        <w:t>a,</w:t>
      </w:r>
      <w:r w:rsidR="004E0224">
        <w:t xml:space="preserve"> a koju je dužan platiti navedeni vjerovnik, te</w:t>
      </w:r>
    </w:p>
    <w:p w:rsidRDefault="008D3389" w:rsidP="00224479" w:rsidR="00224479">
      <w:pPr>
        <w:ind w:firstLine="708"/>
        <w:jc w:val="both"/>
      </w:pPr>
      <w:r>
        <w:t>2)</w:t>
      </w:r>
      <w:r w:rsidR="00224479">
        <w:t xml:space="preserve"> </w:t>
      </w:r>
      <w:r>
        <w:t>naknad</w:t>
      </w:r>
      <w:r w:rsidR="004E0224">
        <w:t>e</w:t>
      </w:r>
      <w:r>
        <w:t xml:space="preserve"> za prijavljene tražbine koju nisu navedene u prijedlogu za otvaranje predstečajnoga postupka i nisu osporene</w:t>
      </w:r>
      <w:r w:rsidR="00DE4C41">
        <w:t xml:space="preserve"> u ukupnom iznosu od 316,71 kn</w:t>
      </w:r>
      <w:r>
        <w:t xml:space="preserve">, </w:t>
      </w:r>
      <w:r w:rsidR="00DE4C41">
        <w:t xml:space="preserve">koju je dužan platiti dužnik, </w:t>
      </w:r>
      <w:r>
        <w:t>i to:</w:t>
      </w:r>
    </w:p>
    <w:p w:rsidRDefault="00DE4C41" w:rsidP="00224479" w:rsidR="008D3389">
      <w:pPr>
        <w:ind w:firstLine="708"/>
        <w:jc w:val="both"/>
      </w:pPr>
      <w:r>
        <w:t>- naknadu</w:t>
      </w:r>
      <w:r w:rsidR="008D3389">
        <w:t xml:space="preserve"> u iznosu od 4,56 kn (3,65 kn + PDV) za prijavljenu tražbinu vjerovnika </w:t>
      </w:r>
      <w:r w:rsidR="004D6C01">
        <w:t>Financijska</w:t>
      </w:r>
      <w:r w:rsidR="008D3389">
        <w:t xml:space="preserve"> agencija, Zagreb,</w:t>
      </w:r>
      <w:r w:rsidR="004D6C01">
        <w:t xml:space="preserve"> Ulica grada V</w:t>
      </w:r>
      <w:r w:rsidR="00D81547">
        <w:t>ukovara 70, OIB: 85821130368</w:t>
      </w:r>
      <w:r w:rsidR="00FE3423">
        <w:t>, u iznosu od 182,91 kn,</w:t>
      </w:r>
    </w:p>
    <w:p w:rsidRDefault="00DE4C41" w:rsidP="00224479" w:rsidR="00FE3423">
      <w:pPr>
        <w:ind w:firstLine="708"/>
        <w:jc w:val="both"/>
      </w:pPr>
      <w:r>
        <w:t xml:space="preserve">- naknadu </w:t>
      </w:r>
      <w:r w:rsidR="00FE3423">
        <w:t xml:space="preserve">u iznosu do 109,05 kn (87,24 kn + PDV), za prijavljenu tražbinu vjerovnika HEP - Opskrba d.o.o., Zagreb, Ulica grada Vukovara 37, OIB: </w:t>
      </w:r>
      <w:r w:rsidR="00103981">
        <w:t>63073332379, u iznosu od 4.362,35 kn,</w:t>
      </w:r>
    </w:p>
    <w:p w:rsidRDefault="00DE4C41" w:rsidP="00224479" w:rsidR="00103981">
      <w:pPr>
        <w:ind w:firstLine="708"/>
        <w:jc w:val="both"/>
      </w:pPr>
      <w:r>
        <w:t xml:space="preserve">- naknadu </w:t>
      </w:r>
      <w:r w:rsidR="00103981">
        <w:t>u iznosu od 38,27 kn (30,62 kn + PDV), za prijavljenu tražbinu vjerovnika Hrvatska radiotelevizija, Zagreb, Prisavlje 3, OIB:</w:t>
      </w:r>
      <w:r w:rsidR="00B51A15">
        <w:t xml:space="preserve"> 68419124305, u iznosu od 1.531,14 kn,</w:t>
      </w:r>
    </w:p>
    <w:p w:rsidRDefault="00DE4C41" w:rsidP="00224479" w:rsidR="00B51A15">
      <w:pPr>
        <w:ind w:firstLine="708"/>
        <w:jc w:val="both"/>
      </w:pPr>
      <w:r>
        <w:t>- naknadu</w:t>
      </w:r>
      <w:r w:rsidR="00B51A15">
        <w:t xml:space="preserve"> u iznosu od 14,49 kn (11,59 kn + PDV), za prijavljenu tražbinu vjerovnika Hrvatske vode, Zagreb, Grada Vukovara 220, OIB: </w:t>
      </w:r>
      <w:r>
        <w:t>28921383001, u iznosu od 579,64 kn,</w:t>
      </w:r>
      <w:r w:rsidR="004E0224">
        <w:t xml:space="preserve"> te</w:t>
      </w:r>
    </w:p>
    <w:p w:rsidRDefault="00DE4C41" w:rsidP="00224479" w:rsidR="00DE4C41">
      <w:pPr>
        <w:ind w:firstLine="708"/>
        <w:jc w:val="both"/>
      </w:pPr>
      <w:r>
        <w:t xml:space="preserve">- naknadu u iznosu od 150,34 kn (120,27 kn + PDV), za prijavljenu tražbinu vjerovnika ZAGREBAČKI HOLDING d.o.o,. Zagreb, </w:t>
      </w:r>
      <w:r w:rsidR="004E0224">
        <w:t>ULica grada VUkovara 41, OIB: 85584865987, u iznosu od 6.013,80 kn,</w:t>
      </w:r>
    </w:p>
    <w:p w:rsidRDefault="004E0224" w:rsidP="00224479" w:rsidR="007B58BC" w:rsidRPr="00BD431A">
      <w:pPr>
        <w:ind w:firstLine="708"/>
        <w:jc w:val="both"/>
      </w:pPr>
      <w:r w:rsidRPr="00BD431A">
        <w:t>kao i isplatu zakonskih zateznih kamata na određene iznose naknade po stopi propisanoj odredbom čl. 29. st. 2. Zakona o obveznim odnosima ("Narodne novine" broj</w:t>
      </w:r>
      <w:r w:rsidR="00FF56D1" w:rsidRPr="00BD431A">
        <w:t xml:space="preserve"> 35/05, </w:t>
      </w:r>
      <w:r w:rsidR="00DC350D" w:rsidRPr="00BD431A">
        <w:t>41/08, 125/11 i 78/15; dalje: ZOO</w:t>
      </w:r>
      <w:r w:rsidRPr="00BD431A">
        <w:t>) za ostale odnose</w:t>
      </w:r>
      <w:r w:rsidR="007B58BC" w:rsidRPr="00BD431A">
        <w:t>.</w:t>
      </w:r>
    </w:p>
    <w:p w:rsidRDefault="007B58BC" w:rsidP="00224479" w:rsidR="007B58BC">
      <w:pPr>
        <w:ind w:firstLine="708"/>
        <w:jc w:val="both"/>
        <w:rPr>
          <w:b/>
        </w:rPr>
      </w:pPr>
    </w:p>
    <w:p w:rsidRDefault="0075017D" w:rsidP="0075017D" w:rsidR="007B58BC">
      <w:pPr>
        <w:ind w:firstLine="720"/>
        <w:jc w:val="both"/>
      </w:pPr>
      <w:r>
        <w:t xml:space="preserve">Prema odredbi </w:t>
      </w:r>
      <w:r w:rsidR="007B58BC">
        <w:t xml:space="preserve">čl. 40. st. 1. </w:t>
      </w:r>
      <w:r w:rsidRPr="00B056DF">
        <w:t>Stečajnog zakona („Narodne n</w:t>
      </w:r>
      <w:r>
        <w:t xml:space="preserve">ovine“ broj 71/2015: dalje: SZ), ako </w:t>
      </w:r>
      <w:r w:rsidR="007B58BC">
        <w:t>je pojedina prijavljena tražbina navedena u prijedlogu za otvaranje predstečajnog</w:t>
      </w:r>
      <w:r>
        <w:t>a</w:t>
      </w:r>
      <w:r w:rsidR="007B58BC">
        <w:t xml:space="preserve"> postupka i bude osporena, podnositelj prijave dužan je za prijavu svake pojedine tražbine platiti naknadu Financijskoj agenciji u iznosu od 2% </w:t>
      </w:r>
      <w:r>
        <w:t xml:space="preserve">od </w:t>
      </w:r>
      <w:r w:rsidR="007B58BC">
        <w:t>iznosa tražbine, ali ne više od 200,00 kn. Ako pojedina prijavljena tražbina nije navedena u prijedlogu za otvaranje predstečajnog</w:t>
      </w:r>
      <w:r>
        <w:t>a</w:t>
      </w:r>
      <w:r w:rsidR="007B58BC">
        <w:t xml:space="preserve"> postupka i nije osporena, naknadu za prijavu tražbine dužan je platiti dužnik</w:t>
      </w:r>
      <w:r w:rsidR="00C164A2">
        <w:t xml:space="preserve"> (čl. 40. st. 2. SZ)</w:t>
      </w:r>
      <w:r w:rsidR="009F3301">
        <w:t>.</w:t>
      </w:r>
    </w:p>
    <w:p w:rsidRDefault="00224479" w:rsidP="00224479" w:rsidR="00224479">
      <w:pPr>
        <w:ind w:firstLine="708"/>
        <w:jc w:val="both"/>
      </w:pPr>
    </w:p>
    <w:p w:rsidRDefault="00224479" w:rsidP="00C76223" w:rsidR="00224479">
      <w:pPr>
        <w:ind w:firstLine="709"/>
        <w:jc w:val="both"/>
      </w:pPr>
      <w:r w:rsidRPr="00227DFC">
        <w:rPr>
          <w:lang w:eastAsia="hr-HR"/>
        </w:rPr>
        <w:t>Rješenjem ovoga suda od 31. ožujka 2017., koje je istoga dana objavljeno na mrežnoj stranici e-oglasna ploča ovoga suda, otvoren je predstečajni postupak nad dužnikom u skladu s odredbama čl. 34. SZ-a, dok je 26. svibnja 2017. održano ročište radi ispitivanja tražbina u skladu s odredbama</w:t>
      </w:r>
      <w:r w:rsidR="00227DFC">
        <w:rPr>
          <w:lang w:eastAsia="hr-HR"/>
        </w:rPr>
        <w:t xml:space="preserve"> čl. 46. SZ-a, koje je odgođeno, a novo </w:t>
      </w:r>
      <w:r w:rsidRPr="00227DFC">
        <w:t xml:space="preserve">ročište radi ispitivanja tražbina </w:t>
      </w:r>
      <w:r w:rsidRPr="00227DFC">
        <w:rPr>
          <w:lang w:eastAsia="hr-HR"/>
        </w:rPr>
        <w:t>održano je 11. srpnja 2017.</w:t>
      </w:r>
      <w:r w:rsidR="009A124D">
        <w:rPr>
          <w:lang w:eastAsia="hr-HR"/>
        </w:rPr>
        <w:t>, nakon kojeg je 14. srpnja 2017. donijeto rješenje o utvrđenim i osporenim tražbinama, te o upućivanju u parnicu radi osporavanja tražbine u skladu s odredbama čl. 50. SZ-a.</w:t>
      </w:r>
    </w:p>
    <w:p w:rsidRDefault="00224479" w:rsidP="00224479" w:rsidR="00224479">
      <w:pPr>
        <w:jc w:val="both"/>
      </w:pPr>
    </w:p>
    <w:p w:rsidRDefault="001364EA" w:rsidP="009A124D" w:rsidR="009A124D">
      <w:pPr>
        <w:ind w:firstLine="708"/>
        <w:jc w:val="both"/>
      </w:pPr>
      <w:r>
        <w:rPr>
          <w:lang w:eastAsia="hr-HR"/>
        </w:rPr>
        <w:t>Uvidom u isprave u spisu utvrđeno je kako je v</w:t>
      </w:r>
      <w:r w:rsidR="00116051">
        <w:rPr>
          <w:lang w:eastAsia="hr-HR"/>
        </w:rPr>
        <w:t>jerovnik CENTAR BANKA d.d.</w:t>
      </w:r>
      <w:r w:rsidR="009A63A0">
        <w:rPr>
          <w:lang w:eastAsia="hr-HR"/>
        </w:rPr>
        <w:t xml:space="preserve"> u stečaju</w:t>
      </w:r>
      <w:r w:rsidR="00116051">
        <w:rPr>
          <w:lang w:eastAsia="hr-HR"/>
        </w:rPr>
        <w:t xml:space="preserve">, 14. travnja 2017., podnio pravovremenu prijavu tražbine u iznosu od 2.861.836,46 kn, dok je uvidom u </w:t>
      </w:r>
      <w:r w:rsidR="00116051">
        <w:t xml:space="preserve">prijedlog za otvaranje predstečajnoga postupka (list 31., 43. i 53. spisa) utvrđeno kako je tražbina navedenog vjerovnika navedena u prijedlogu za otvaranje </w:t>
      </w:r>
      <w:r w:rsidR="00116051">
        <w:lastRenderedPageBreak/>
        <w:t xml:space="preserve">predstečajnoga postupka u iznosu od 1.923.676,00 kn. </w:t>
      </w:r>
      <w:r w:rsidR="001331DB">
        <w:t xml:space="preserve">Tražbina navedenog vjerovnika je djelomično osporena </w:t>
      </w:r>
      <w:r w:rsidR="009A124D">
        <w:t>u iznosu od 1.961.836,46 kn, što je utvrđeno pravomoćnim rješenjem ovoga suda od 14. srpnja 2017. S obzirom na to da je prijavljena tražbina navedenog vjerovnika navedena u prijedlogu</w:t>
      </w:r>
      <w:r w:rsidR="009A63A0">
        <w:t xml:space="preserve"> i da je (djelomično) osporena</w:t>
      </w:r>
      <w:r w:rsidR="009A124D">
        <w:t xml:space="preserve"> to je, u skladu s odredbom </w:t>
      </w:r>
      <w:r w:rsidR="009A63A0">
        <w:t xml:space="preserve"> </w:t>
      </w:r>
      <w:r w:rsidR="009A124D">
        <w:t>čl. 40. st. 1. SZ-a, navedeni vjerovnik kao podnositelj prijave dužan platiti naknadu Financijskoj agenciji za prijavu tražbine u propisanom maksimalnom iznosu od 200,00 kn.</w:t>
      </w:r>
    </w:p>
    <w:p w:rsidRDefault="009A124D" w:rsidP="009A124D" w:rsidR="009A124D">
      <w:pPr>
        <w:ind w:firstLine="708"/>
        <w:jc w:val="both"/>
      </w:pPr>
    </w:p>
    <w:p w:rsidRDefault="009A124D" w:rsidP="009A124D" w:rsidR="00DB3B2A">
      <w:pPr>
        <w:ind w:firstLine="708"/>
        <w:jc w:val="both"/>
      </w:pPr>
      <w:r>
        <w:t>Na određeni iznos naknade Financijska agencija ima pravo i na zateznu kamatu u skladu s odredbom čl. 29. s</w:t>
      </w:r>
      <w:r w:rsidR="00DB3B2A">
        <w:t>t. 2. ZOO-a, po stopi propisanoj za ostale odnose, koja teče od dana donošenja ovog rješenja do isplate.</w:t>
      </w:r>
    </w:p>
    <w:p w:rsidRDefault="001960D5" w:rsidP="009A124D" w:rsidR="001960D5">
      <w:pPr>
        <w:ind w:firstLine="708"/>
        <w:jc w:val="both"/>
      </w:pPr>
    </w:p>
    <w:p w:rsidRDefault="001960D5" w:rsidP="009A124D" w:rsidR="001960D5">
      <w:pPr>
        <w:ind w:firstLine="708"/>
        <w:jc w:val="both"/>
      </w:pPr>
      <w:r>
        <w:t>Slijedom navedenog, na temelju odredbe čl. 40. st. 1. SZ-a, odlučeno je kao u točki I. izreke ovog rješenja.</w:t>
      </w:r>
    </w:p>
    <w:p w:rsidRDefault="00DB3B2A" w:rsidP="009A124D" w:rsidR="00DB3B2A">
      <w:pPr>
        <w:ind w:firstLine="708"/>
        <w:jc w:val="both"/>
      </w:pPr>
    </w:p>
    <w:p w:rsidRDefault="0069766E" w:rsidP="0069766E" w:rsidR="0069766E">
      <w:pPr>
        <w:ind w:firstLine="708"/>
        <w:jc w:val="both"/>
      </w:pPr>
      <w:r>
        <w:t xml:space="preserve">Nadalje, uvidom u </w:t>
      </w:r>
      <w:r w:rsidR="001364EA">
        <w:t xml:space="preserve">isprave u spisu </w:t>
      </w:r>
      <w:r>
        <w:t>utvrđeno je kako su sljedeći vjerovnici podnijeli pravovremene prijave tražbina:</w:t>
      </w:r>
    </w:p>
    <w:p w:rsidRDefault="0069766E" w:rsidP="0069766E" w:rsidR="0069766E">
      <w:pPr>
        <w:ind w:firstLine="708"/>
        <w:jc w:val="both"/>
        <w:rPr>
          <w:lang w:eastAsia="hr-HR"/>
        </w:rPr>
      </w:pPr>
      <w:r>
        <w:rPr>
          <w:lang w:eastAsia="hr-HR"/>
        </w:rPr>
        <w:t xml:space="preserve">- Financijska </w:t>
      </w:r>
      <w:r w:rsidR="00370D47">
        <w:rPr>
          <w:lang w:eastAsia="hr-HR"/>
        </w:rPr>
        <w:t>agencija</w:t>
      </w:r>
      <w:r w:rsidR="00203C23">
        <w:rPr>
          <w:lang w:eastAsia="hr-HR"/>
        </w:rPr>
        <w:t xml:space="preserve">, 12. </w:t>
      </w:r>
      <w:r w:rsidR="00384DD4">
        <w:rPr>
          <w:lang w:eastAsia="hr-HR"/>
        </w:rPr>
        <w:t xml:space="preserve">travnja </w:t>
      </w:r>
      <w:r w:rsidR="00203C23">
        <w:rPr>
          <w:lang w:eastAsia="hr-HR"/>
        </w:rPr>
        <w:t xml:space="preserve">2017., </w:t>
      </w:r>
      <w:r w:rsidR="00384DD4">
        <w:rPr>
          <w:lang w:eastAsia="hr-HR"/>
        </w:rPr>
        <w:t xml:space="preserve">u iznosu od </w:t>
      </w:r>
      <w:r w:rsidR="00203C23">
        <w:rPr>
          <w:lang w:eastAsia="hr-HR"/>
        </w:rPr>
        <w:t xml:space="preserve">182,91 </w:t>
      </w:r>
      <w:r w:rsidR="00370D47">
        <w:rPr>
          <w:lang w:eastAsia="hr-HR"/>
        </w:rPr>
        <w:t>kn</w:t>
      </w:r>
      <w:r w:rsidR="00203C23">
        <w:rPr>
          <w:lang w:eastAsia="hr-HR"/>
        </w:rPr>
        <w:t>,</w:t>
      </w:r>
    </w:p>
    <w:p w:rsidRDefault="00203C23" w:rsidP="008E062F" w:rsidR="008E062F">
      <w:pPr>
        <w:ind w:firstLine="708"/>
        <w:jc w:val="both"/>
        <w:rPr>
          <w:lang w:eastAsia="hr-HR"/>
        </w:rPr>
      </w:pPr>
      <w:r>
        <w:rPr>
          <w:lang w:eastAsia="hr-HR"/>
        </w:rPr>
        <w:t xml:space="preserve">- ZAGREBAČKI </w:t>
      </w:r>
      <w:r w:rsidR="001364EA">
        <w:rPr>
          <w:lang w:eastAsia="hr-HR"/>
        </w:rPr>
        <w:t xml:space="preserve">HOLDING </w:t>
      </w:r>
      <w:r w:rsidR="003459F3">
        <w:rPr>
          <w:lang w:eastAsia="hr-HR"/>
        </w:rPr>
        <w:t xml:space="preserve">d.o.o., </w:t>
      </w:r>
      <w:r w:rsidR="0069766E">
        <w:rPr>
          <w:lang w:eastAsia="hr-HR"/>
        </w:rPr>
        <w:t>1</w:t>
      </w:r>
      <w:r w:rsidR="001364EA">
        <w:rPr>
          <w:lang w:eastAsia="hr-HR"/>
        </w:rPr>
        <w:t>1</w:t>
      </w:r>
      <w:r w:rsidR="0069766E">
        <w:rPr>
          <w:lang w:eastAsia="hr-HR"/>
        </w:rPr>
        <w:t>. travnja 2017.</w:t>
      </w:r>
      <w:r w:rsidR="008E062F">
        <w:rPr>
          <w:lang w:eastAsia="hr-HR"/>
        </w:rPr>
        <w:t>, u</w:t>
      </w:r>
      <w:r w:rsidR="0069766E">
        <w:rPr>
          <w:lang w:eastAsia="hr-HR"/>
        </w:rPr>
        <w:t xml:space="preserve"> iznosu od </w:t>
      </w:r>
      <w:r w:rsidR="001364EA">
        <w:rPr>
          <w:lang w:eastAsia="hr-HR"/>
        </w:rPr>
        <w:t>6.013,80</w:t>
      </w:r>
      <w:r w:rsidR="0069766E">
        <w:rPr>
          <w:lang w:eastAsia="hr-HR"/>
        </w:rPr>
        <w:t xml:space="preserve"> kn,</w:t>
      </w:r>
    </w:p>
    <w:p w:rsidRDefault="008E062F" w:rsidP="008E062F" w:rsidR="0069766E">
      <w:pPr>
        <w:ind w:firstLine="708"/>
        <w:jc w:val="both"/>
        <w:rPr>
          <w:lang w:eastAsia="hr-HR"/>
        </w:rPr>
      </w:pPr>
      <w:r>
        <w:rPr>
          <w:lang w:eastAsia="hr-HR"/>
        </w:rPr>
        <w:t xml:space="preserve">- </w:t>
      </w:r>
      <w:r w:rsidR="0069766E">
        <w:rPr>
          <w:lang w:eastAsia="hr-HR"/>
        </w:rPr>
        <w:t>HEP - Opskrba d.o.o.</w:t>
      </w:r>
      <w:r>
        <w:rPr>
          <w:lang w:eastAsia="hr-HR"/>
        </w:rPr>
        <w:t xml:space="preserve">, </w:t>
      </w:r>
      <w:r w:rsidR="0069766E">
        <w:rPr>
          <w:lang w:eastAsia="hr-HR"/>
        </w:rPr>
        <w:t>14. travnja 2017.</w:t>
      </w:r>
      <w:r>
        <w:rPr>
          <w:lang w:eastAsia="hr-HR"/>
        </w:rPr>
        <w:t xml:space="preserve">, </w:t>
      </w:r>
      <w:r w:rsidR="0069766E">
        <w:rPr>
          <w:lang w:eastAsia="hr-HR"/>
        </w:rPr>
        <w:t>u iznosu od 4.362,35 kn,</w:t>
      </w:r>
    </w:p>
    <w:p w:rsidRDefault="008E062F" w:rsidP="008E062F" w:rsidR="0069766E">
      <w:pPr>
        <w:jc w:val="both"/>
        <w:rPr>
          <w:lang w:eastAsia="hr-HR"/>
        </w:rPr>
      </w:pPr>
      <w:r>
        <w:rPr>
          <w:lang w:eastAsia="hr-HR"/>
        </w:rPr>
        <w:tab/>
        <w:t xml:space="preserve">- </w:t>
      </w:r>
      <w:r w:rsidR="0069766E">
        <w:rPr>
          <w:lang w:eastAsia="hr-HR"/>
        </w:rPr>
        <w:t>HRVATSKA RADIOTELEVIZIJA, 07. travnja 2017</w:t>
      </w:r>
      <w:r>
        <w:rPr>
          <w:lang w:eastAsia="hr-HR"/>
        </w:rPr>
        <w:t xml:space="preserve">., u iznosu od 1.531,14 kn i </w:t>
      </w:r>
    </w:p>
    <w:p w:rsidRDefault="008E062F" w:rsidP="00370D47" w:rsidR="009A63A0">
      <w:pPr>
        <w:jc w:val="both"/>
        <w:rPr>
          <w:lang w:eastAsia="hr-HR"/>
        </w:rPr>
      </w:pPr>
      <w:r>
        <w:rPr>
          <w:lang w:eastAsia="hr-HR"/>
        </w:rPr>
        <w:tab/>
        <w:t xml:space="preserve">- </w:t>
      </w:r>
      <w:r w:rsidR="0069766E">
        <w:rPr>
          <w:lang w:eastAsia="hr-HR"/>
        </w:rPr>
        <w:t>H</w:t>
      </w:r>
      <w:r>
        <w:rPr>
          <w:lang w:eastAsia="hr-HR"/>
        </w:rPr>
        <w:t xml:space="preserve">rvatske vode, </w:t>
      </w:r>
      <w:r w:rsidR="0069766E">
        <w:rPr>
          <w:lang w:eastAsia="hr-HR"/>
        </w:rPr>
        <w:t>10. travnja 2017.</w:t>
      </w:r>
      <w:r w:rsidR="009A63A0">
        <w:rPr>
          <w:lang w:eastAsia="hr-HR"/>
        </w:rPr>
        <w:t>, u iznosu od 579,64 kn,</w:t>
      </w:r>
    </w:p>
    <w:p w:rsidRDefault="00370D47" w:rsidP="009A63A0" w:rsidR="001364EA">
      <w:pPr>
        <w:ind w:firstLine="708"/>
        <w:jc w:val="both"/>
        <w:rPr>
          <w:lang w:eastAsia="hr-HR"/>
        </w:rPr>
      </w:pPr>
      <w:r>
        <w:rPr>
          <w:lang w:eastAsia="hr-HR"/>
        </w:rPr>
        <w:t>dok je u</w:t>
      </w:r>
      <w:r w:rsidR="001364EA">
        <w:rPr>
          <w:lang w:eastAsia="hr-HR"/>
        </w:rPr>
        <w:t>vidom u prijedlog za</w:t>
      </w:r>
      <w:r>
        <w:rPr>
          <w:lang w:eastAsia="hr-HR"/>
        </w:rPr>
        <w:t xml:space="preserve"> </w:t>
      </w:r>
      <w:r w:rsidR="001364EA">
        <w:rPr>
          <w:lang w:eastAsia="hr-HR"/>
        </w:rPr>
        <w:t xml:space="preserve">otvaranje predstečajnoga postupka (list </w:t>
      </w:r>
      <w:r>
        <w:rPr>
          <w:lang w:eastAsia="hr-HR"/>
        </w:rPr>
        <w:t>15. – 53. spisa) utvrđeno kako tražbine navedenih vjerovnika</w:t>
      </w:r>
      <w:r w:rsidR="00384DD4">
        <w:rPr>
          <w:lang w:eastAsia="hr-HR"/>
        </w:rPr>
        <w:t xml:space="preserve"> nisu navedene u tom prijedlogu. Tražbine navedenih vjerovnika su utvrđene pravomoćnim rješenjem od 14. srpnja 2017. jer nisu osporene.</w:t>
      </w:r>
    </w:p>
    <w:p w:rsidRDefault="00384DD4" w:rsidP="00370D47" w:rsidR="00384DD4">
      <w:pPr>
        <w:jc w:val="both"/>
        <w:rPr>
          <w:lang w:eastAsia="hr-HR"/>
        </w:rPr>
      </w:pPr>
    </w:p>
    <w:p w:rsidRDefault="00384DD4" w:rsidP="00370D47" w:rsidR="00384DD4">
      <w:pPr>
        <w:jc w:val="both"/>
        <w:rPr>
          <w:lang w:eastAsia="hr-HR"/>
        </w:rPr>
      </w:pPr>
      <w:r>
        <w:rPr>
          <w:lang w:eastAsia="hr-HR"/>
        </w:rPr>
        <w:tab/>
        <w:t>S obzirom na to da tražbine navedenih vjerovnika nisu navedene u prijedlogu za otvaranje predstečajnoga postupka i da nisu osporene, to je, u skladu odredbom čl. 40. st. 2.  SZ-a, dužnik dužan platiti naknadu za prijavu tih tražbina</w:t>
      </w:r>
      <w:r w:rsidR="007E64D1">
        <w:rPr>
          <w:lang w:eastAsia="hr-HR"/>
        </w:rPr>
        <w:t xml:space="preserve"> u iznosu 2% od iznosa tih tražbina</w:t>
      </w:r>
      <w:r w:rsidR="009A63A0">
        <w:rPr>
          <w:lang w:eastAsia="hr-HR"/>
        </w:rPr>
        <w:t xml:space="preserve"> (ali ne više od 200,00 kn)</w:t>
      </w:r>
      <w:r>
        <w:rPr>
          <w:lang w:eastAsia="hr-HR"/>
        </w:rPr>
        <w:t>, i to:</w:t>
      </w:r>
    </w:p>
    <w:p w:rsidRDefault="00384DD4" w:rsidP="00384DD4" w:rsidR="00384DD4">
      <w:pPr>
        <w:pStyle w:val="Odlomakpopisa"/>
        <w:numPr>
          <w:ilvl w:val="0"/>
          <w:numId w:val="10"/>
        </w:numPr>
        <w:jc w:val="both"/>
        <w:rPr>
          <w:lang w:eastAsia="hr-HR"/>
        </w:rPr>
      </w:pPr>
      <w:r>
        <w:rPr>
          <w:lang w:eastAsia="hr-HR"/>
        </w:rPr>
        <w:t>za prijavu vjerovnika Financijska agencija u iznosu od 3,65 k</w:t>
      </w:r>
      <w:r w:rsidR="007E64D1">
        <w:rPr>
          <w:lang w:eastAsia="hr-HR"/>
        </w:rPr>
        <w:t>n (2% od 182,91 kn)</w:t>
      </w:r>
      <w:r>
        <w:rPr>
          <w:lang w:eastAsia="hr-HR"/>
        </w:rPr>
        <w:t>,</w:t>
      </w:r>
    </w:p>
    <w:p w:rsidRDefault="00384DD4" w:rsidP="00384DD4" w:rsidR="00384DD4">
      <w:pPr>
        <w:pStyle w:val="Odlomakpopisa"/>
        <w:numPr>
          <w:ilvl w:val="0"/>
          <w:numId w:val="10"/>
        </w:numPr>
        <w:jc w:val="both"/>
        <w:rPr>
          <w:lang w:eastAsia="hr-HR"/>
        </w:rPr>
      </w:pPr>
      <w:r>
        <w:rPr>
          <w:lang w:eastAsia="hr-HR"/>
        </w:rPr>
        <w:t xml:space="preserve">za prijavu vjerovnika </w:t>
      </w:r>
      <w:r w:rsidR="007E64D1">
        <w:rPr>
          <w:lang w:eastAsia="hr-HR"/>
        </w:rPr>
        <w:t xml:space="preserve">ZAGREBAČKI HOLDING </w:t>
      </w:r>
      <w:r w:rsidR="00BB4B40">
        <w:rPr>
          <w:lang w:eastAsia="hr-HR"/>
        </w:rPr>
        <w:t xml:space="preserve">d.o.o. u iznosu od 120,27 kn (2% od </w:t>
      </w:r>
      <w:r w:rsidR="00B715AD">
        <w:rPr>
          <w:lang w:eastAsia="hr-HR"/>
        </w:rPr>
        <w:t>6.013,80 kn),</w:t>
      </w:r>
    </w:p>
    <w:p w:rsidRDefault="00B715AD" w:rsidP="00384DD4" w:rsidR="00B715AD">
      <w:pPr>
        <w:pStyle w:val="Odlomakpopisa"/>
        <w:numPr>
          <w:ilvl w:val="0"/>
          <w:numId w:val="10"/>
        </w:numPr>
        <w:jc w:val="both"/>
        <w:rPr>
          <w:lang w:eastAsia="hr-HR"/>
        </w:rPr>
      </w:pPr>
      <w:r>
        <w:rPr>
          <w:lang w:eastAsia="hr-HR"/>
        </w:rPr>
        <w:t>za prijavu vjerovnika HEP - Opskrba d.o.o. u iznosu od 87,24 kn (2% od 4.362,35 kn),</w:t>
      </w:r>
    </w:p>
    <w:p w:rsidRDefault="00B715AD" w:rsidP="00384DD4" w:rsidR="00B715AD">
      <w:pPr>
        <w:pStyle w:val="Odlomakpopisa"/>
        <w:numPr>
          <w:ilvl w:val="0"/>
          <w:numId w:val="10"/>
        </w:numPr>
        <w:jc w:val="both"/>
        <w:rPr>
          <w:lang w:eastAsia="hr-HR"/>
        </w:rPr>
      </w:pPr>
      <w:r>
        <w:rPr>
          <w:lang w:eastAsia="hr-HR"/>
        </w:rPr>
        <w:t>za prijavu vjerovnika HRVATSKA RADIOTELEVIZIJA u iznosu od 30,62 kn (2% od 1.531,14 kn) i</w:t>
      </w:r>
    </w:p>
    <w:p w:rsidRDefault="00B715AD" w:rsidP="00384DD4" w:rsidR="00197704">
      <w:pPr>
        <w:pStyle w:val="Odlomakpopisa"/>
        <w:numPr>
          <w:ilvl w:val="0"/>
          <w:numId w:val="10"/>
        </w:numPr>
        <w:jc w:val="both"/>
        <w:rPr>
          <w:lang w:eastAsia="hr-HR"/>
        </w:rPr>
      </w:pPr>
      <w:r>
        <w:rPr>
          <w:lang w:eastAsia="hr-HR"/>
        </w:rPr>
        <w:t>za prijavu vjerovnika Hrvatske vode u iznosu od 11,59 kn (2% od 579,64 kn</w:t>
      </w:r>
      <w:r w:rsidR="00197704">
        <w:rPr>
          <w:lang w:eastAsia="hr-HR"/>
        </w:rPr>
        <w:t>),</w:t>
      </w:r>
    </w:p>
    <w:p w:rsidRDefault="00197704" w:rsidP="00197704" w:rsidR="00197704">
      <w:pPr>
        <w:ind w:firstLine="705"/>
        <w:jc w:val="both"/>
        <w:rPr>
          <w:lang w:eastAsia="hr-HR"/>
        </w:rPr>
      </w:pPr>
    </w:p>
    <w:p w:rsidRDefault="00B715AD" w:rsidP="000A65FF" w:rsidR="0069766E">
      <w:pPr>
        <w:ind w:firstLine="705"/>
        <w:jc w:val="both"/>
        <w:rPr>
          <w:lang w:eastAsia="hr-HR"/>
        </w:rPr>
      </w:pPr>
      <w:r>
        <w:rPr>
          <w:lang w:eastAsia="hr-HR"/>
        </w:rPr>
        <w:t xml:space="preserve">odnosno naknadu za prijavu tražbina u ukupnom iznosu od </w:t>
      </w:r>
      <w:r w:rsidR="00197704">
        <w:rPr>
          <w:lang w:eastAsia="hr-HR"/>
        </w:rPr>
        <w:t>253,37 kn</w:t>
      </w:r>
      <w:r w:rsidR="000A65FF">
        <w:rPr>
          <w:lang w:eastAsia="hr-HR"/>
        </w:rPr>
        <w:t xml:space="preserve"> (3,65 kn + 120,27 kn + 87,24 kn + 30,62 kn + 11,59 kn).</w:t>
      </w:r>
    </w:p>
    <w:p w:rsidRDefault="000A65FF" w:rsidP="000A65FF" w:rsidR="000A65FF" w:rsidRPr="001337AE">
      <w:pPr>
        <w:ind w:firstLine="705"/>
        <w:jc w:val="both"/>
      </w:pPr>
    </w:p>
    <w:p w:rsidRDefault="00197704" w:rsidP="00197704" w:rsidR="00197704">
      <w:pPr>
        <w:ind w:firstLine="708"/>
        <w:jc w:val="both"/>
      </w:pPr>
      <w:r>
        <w:t>Na određeni iznos naknade Financijska agencija ima pravo i na zateznu kamatu u skladu s odredbom čl. 29. st. 2. ZOO-a, po stopi propisanoj za ostale odnose, koja teče od dana donošenja ovog rješenja do isplate.</w:t>
      </w:r>
    </w:p>
    <w:p w:rsidRDefault="00197704" w:rsidP="00197704" w:rsidR="00197704">
      <w:pPr>
        <w:ind w:firstLine="708"/>
        <w:jc w:val="both"/>
      </w:pPr>
    </w:p>
    <w:p w:rsidRDefault="00197704" w:rsidP="00197704" w:rsidR="00197704">
      <w:pPr>
        <w:ind w:firstLine="708"/>
        <w:jc w:val="both"/>
      </w:pPr>
      <w:r>
        <w:t>Slijedom navedenog, na temelju odredbe čl. 40. st. 2. SZ-a, odlučeno je kao u točki II. izreke ovog rješenja.</w:t>
      </w:r>
    </w:p>
    <w:p w:rsidRDefault="00197704" w:rsidP="00197704" w:rsidR="000E6E07">
      <w:pPr>
        <w:ind w:firstLine="708"/>
        <w:jc w:val="both"/>
      </w:pPr>
      <w:r>
        <w:lastRenderedPageBreak/>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000E6E07">
        <w:t xml:space="preserve">broj 106/15, dalje: Pravilnik) nije </w:t>
      </w:r>
      <w:r>
        <w:t xml:space="preserve">propisano da se naknada za prijavu tražbina uvećava za PDV, kao što je to, </w:t>
      </w:r>
      <w:r w:rsidRPr="001337AE">
        <w:t>primjerice, propisano u čl. 2. st. 1. Pravilnika za naknadu za obavljanje poslova u predstečajnom postupku</w:t>
      </w:r>
      <w:r>
        <w:t>.</w:t>
      </w:r>
      <w:r w:rsidR="000E6E07">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t>e</w:t>
      </w:r>
      <w:r w:rsidR="000E6E07">
        <w:t xml:space="preserve">, već u odnosu na </w:t>
      </w:r>
      <w:r w:rsidR="003D4A41">
        <w:t xml:space="preserve">tu </w:t>
      </w:r>
      <w:r w:rsidR="000E6E07">
        <w:t xml:space="preserve">naknadu samo upućuje na odredbe čl. 40. SZ-a, kojima također nije propisano pravo Financijske agencije na PDV na </w:t>
      </w:r>
      <w:r w:rsidR="003D4A41">
        <w:t xml:space="preserve">navedenu </w:t>
      </w:r>
      <w:r w:rsidR="000E6E07">
        <w:t>naknadu</w:t>
      </w:r>
      <w:r w:rsidR="003D4A41">
        <w:t>.</w:t>
      </w:r>
    </w:p>
    <w:p w:rsidRDefault="000E6E07" w:rsidP="00197704" w:rsidR="000E6E07">
      <w:pPr>
        <w:ind w:firstLine="708"/>
        <w:jc w:val="both"/>
      </w:pPr>
    </w:p>
    <w:p w:rsidRDefault="003D4A41" w:rsidP="00197704" w:rsidR="00524764">
      <w:pPr>
        <w:ind w:firstLine="708"/>
        <w:jc w:val="both"/>
      </w:pPr>
      <w:r>
        <w:t xml:space="preserve">Uzevši u obzir navedeno utvrđeno je kako </w:t>
      </w:r>
      <w:r w:rsidR="00197704">
        <w:t>na određeni iznos naknade za prijavu tražbin</w:t>
      </w:r>
      <w:r>
        <w:t>e</w:t>
      </w:r>
      <w:r w:rsidR="00197704">
        <w:t xml:space="preserve"> u iznosu od 200,00 kn (koju je dužan platiti vjerovnik Centar banka d.d. u stečaju)</w:t>
      </w:r>
      <w:r w:rsidR="00197704" w:rsidRPr="00197704">
        <w:t xml:space="preserve"> </w:t>
      </w:r>
      <w:r w:rsidR="00197704">
        <w:t>Financijska agencija nema pravo na PDV u iznosu od 50,00 kn (25% od 200,00 kn). Isto tako, na određeni iznos naknade za prijavu tražbin</w:t>
      </w:r>
      <w:r>
        <w:t>e</w:t>
      </w:r>
      <w:r w:rsidR="00197704">
        <w:t xml:space="preserve"> u iznosu od </w:t>
      </w:r>
      <w:r w:rsidR="00197704">
        <w:rPr>
          <w:lang w:eastAsia="hr-HR"/>
        </w:rPr>
        <w:t>253,37 kn (koju je dužan platiti dužnik)</w:t>
      </w:r>
      <w:r w:rsidR="00197704">
        <w:t>, Financijska agencija nema pravo na PDV u iznosu od 63,34 kn (25% od 253,37 kn). Stoga Financijska agencija nema pravo na PDV u ukupnom iznosu od 113,34 kn (50,00 kn + 63,34 kn)</w:t>
      </w:r>
      <w:r w:rsidR="00524764">
        <w:t xml:space="preserve"> pa je, uzevši u obzir</w:t>
      </w:r>
      <w:r w:rsidR="00197704">
        <w:t xml:space="preserve"> </w:t>
      </w:r>
      <w:r w:rsidR="00524764">
        <w:t>navedeno odlučeno kao u točki III. izreke ovog rješenja.</w:t>
      </w:r>
    </w:p>
    <w:p w:rsidRDefault="00DB77B6" w:rsidP="00DB77B6" w:rsidR="00DB77B6">
      <w:pPr>
        <w:jc w:val="center"/>
      </w:pPr>
      <w:r>
        <w:t xml:space="preserve">U Zagrebu 2. </w:t>
      </w:r>
      <w:r w:rsidR="00C97C56">
        <w:t>veljače</w:t>
      </w:r>
      <w:r>
        <w:t xml:space="preserve"> 2018.                                                                                                                 </w:t>
      </w:r>
    </w:p>
    <w:p w:rsidRDefault="00DB77B6" w:rsidP="00DB77B6" w:rsidR="00DB77B6">
      <w:pPr>
        <w:pStyle w:val="Podnaslov"/>
        <w:ind w:firstLine="708" w:left="4956"/>
        <w:rPr>
          <w:rFonts w:hAnsi="Times New Roman" w:ascii="Times New Roman"/>
          <w:b w:val="false"/>
          <w:color w:val="auto"/>
          <w:szCs w:val="24"/>
        </w:rPr>
      </w:pPr>
    </w:p>
    <w:p w:rsidRDefault="00DB77B6" w:rsidP="003D4A41" w:rsidR="00DB77B6">
      <w:pPr>
        <w:pStyle w:val="Podnaslov"/>
        <w:ind w:firstLine="708" w:left="5664"/>
        <w:rPr>
          <w:rFonts w:hAnsi="Times New Roman" w:ascii="Times New Roman"/>
          <w:b w:val="false"/>
          <w:color w:val="auto"/>
          <w:szCs w:val="24"/>
        </w:rPr>
      </w:pPr>
      <w:r>
        <w:rPr>
          <w:rFonts w:hAnsi="Times New Roman" w:ascii="Times New Roman"/>
          <w:b w:val="false"/>
          <w:color w:val="auto"/>
          <w:szCs w:val="24"/>
        </w:rPr>
        <w:t>Sudac:</w:t>
      </w:r>
    </w:p>
    <w:p w:rsidRDefault="00DB77B6" w:rsidP="00DB77B6" w:rsidR="00DB77B6">
      <w:pPr>
        <w:pStyle w:val="Podnaslov"/>
        <w:ind w:firstLine="708" w:left="4956"/>
        <w:rPr>
          <w:rFonts w:hAnsi="Times New Roman" w:ascii="Times New Roman"/>
          <w:b w:val="false"/>
          <w:color w:val="auto"/>
          <w:szCs w:val="24"/>
        </w:rPr>
      </w:pPr>
      <w:r>
        <w:rPr>
          <w:rFonts w:hAnsi="Times New Roman" w:ascii="Times New Roman"/>
          <w:b w:val="false"/>
          <w:color w:val="auto"/>
          <w:szCs w:val="24"/>
        </w:rPr>
        <w:t>mr.sc. Ivana Koštarić Fegeš</w:t>
      </w:r>
      <w:r w:rsidR="001C2AE5">
        <w:rPr>
          <w:rFonts w:hAnsi="Times New Roman" w:ascii="Times New Roman"/>
          <w:b w:val="false"/>
          <w:color w:val="auto"/>
          <w:szCs w:val="24"/>
        </w:rPr>
        <w:t>, v.r.</w:t>
      </w:r>
    </w:p>
    <w:p w:rsidRDefault="00DB77B6" w:rsidP="00DB77B6" w:rsidR="00DB77B6">
      <w:pPr>
        <w:jc w:val="both"/>
      </w:pPr>
    </w:p>
    <w:p w:rsidRDefault="00DB77B6" w:rsidP="00DB77B6" w:rsidR="00DB77B6">
      <w:pPr>
        <w:jc w:val="both"/>
      </w:pPr>
      <w:r>
        <w:t>Uputa o pravnom lijeku:</w:t>
      </w:r>
    </w:p>
    <w:p w:rsidRDefault="00DB77B6" w:rsidP="00777FA4" w:rsidR="00DB77B6">
      <w:pPr>
        <w:jc w:val="both"/>
      </w:pPr>
      <w:r>
        <w:t xml:space="preserve">Protiv ovog rješenja može se izjaviti žalba Visokom trgovačkom sudu Republike Hrvatske u roku od 8 dana od dostave rješenja (čl. 19. st. 2. SZ), a podnosi se putem ovog suda u 2 primjerka. </w:t>
      </w:r>
      <w:r>
        <w:rPr>
          <w:color w:val="000000"/>
        </w:rPr>
        <w:t>Dostava se smatra obavljenom istekom osmoga dana od dana objave pismena na mrežnoj stranici e-Oglasna ploča sudova (čl. 12. st. 2. SZ).</w:t>
      </w:r>
    </w:p>
    <w:p w:rsidRDefault="00DB77B6" w:rsidP="00DB77B6" w:rsidR="00DB77B6">
      <w:pPr>
        <w:jc w:val="both"/>
      </w:pPr>
    </w:p>
    <w:p w:rsidRDefault="00DB77B6" w:rsidP="00DB77B6" w:rsidR="00DB77B6"/>
    <w:p w:rsidRDefault="001C2AE5" w:rsidP="001C2AE5" w:rsidR="001C2AE5">
      <w:pPr>
        <w:autoSpaceDE w:val="false"/>
        <w:autoSpaceDN w:val="false"/>
        <w:adjustRightInd w:val="false"/>
        <w:rPr>
          <w:lang w:eastAsia="hr-HR"/>
        </w:rPr>
      </w:pPr>
      <w:r>
        <w:rPr>
          <w:lang w:eastAsia="hr-HR"/>
        </w:rPr>
        <w:t>Za točnost otpravka - ovlašteni službenik</w:t>
      </w:r>
    </w:p>
    <w:p w:rsidRDefault="001C2AE5" w:rsidP="001C2AE5" w:rsidR="001D7C1D" w:rsidRPr="00DB77B6">
      <w:pPr>
        <w:jc w:val="both"/>
      </w:pPr>
      <w:r>
        <w:rPr>
          <w:lang w:eastAsia="hr-HR"/>
        </w:rPr>
        <w:t>Katarina Drndelić</w:t>
      </w:r>
    </w:p>
    <w:sectPr w:rsidSect="00414A38" w:rsidR="001D7C1D" w:rsidRPr="00DB77B6">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1C2AE5">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55738A">
          <w:t>854</w:t>
        </w:r>
        <w:r>
          <w:t>/17</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943BB6">
      <w:t>854</w:t>
    </w:r>
    <w:r>
      <w:t>/17</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55738A">
          <w:t>854</w:t>
        </w:r>
        <w:r>
          <w:t>/17</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7">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9">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7"/>
  </w:num>
  <w:num w:numId="4">
    <w:abstractNumId w:val="4"/>
  </w:num>
  <w:num w:numId="5">
    <w:abstractNumId w:val="3"/>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45037"/>
    <w:rsid w:val="00053AEB"/>
    <w:rsid w:val="00055F89"/>
    <w:rsid w:val="00065FA4"/>
    <w:rsid w:val="00074EEC"/>
    <w:rsid w:val="000846DF"/>
    <w:rsid w:val="00086A78"/>
    <w:rsid w:val="00096401"/>
    <w:rsid w:val="00097773"/>
    <w:rsid w:val="000A0DD4"/>
    <w:rsid w:val="000A65FF"/>
    <w:rsid w:val="000A740B"/>
    <w:rsid w:val="000B0FFB"/>
    <w:rsid w:val="000E6E07"/>
    <w:rsid w:val="00103981"/>
    <w:rsid w:val="00103DAA"/>
    <w:rsid w:val="00110AFA"/>
    <w:rsid w:val="00116051"/>
    <w:rsid w:val="0012053C"/>
    <w:rsid w:val="0012466F"/>
    <w:rsid w:val="00131378"/>
    <w:rsid w:val="001331DB"/>
    <w:rsid w:val="001337AE"/>
    <w:rsid w:val="001364EA"/>
    <w:rsid w:val="001655BD"/>
    <w:rsid w:val="001702E2"/>
    <w:rsid w:val="00180101"/>
    <w:rsid w:val="00182FF6"/>
    <w:rsid w:val="0018441A"/>
    <w:rsid w:val="001960D5"/>
    <w:rsid w:val="00197704"/>
    <w:rsid w:val="001A1C1F"/>
    <w:rsid w:val="001C2AE5"/>
    <w:rsid w:val="001C5A54"/>
    <w:rsid w:val="001D30AF"/>
    <w:rsid w:val="001D33C9"/>
    <w:rsid w:val="001D7C1D"/>
    <w:rsid w:val="001E4739"/>
    <w:rsid w:val="00200422"/>
    <w:rsid w:val="0020114B"/>
    <w:rsid w:val="0020156D"/>
    <w:rsid w:val="00203C23"/>
    <w:rsid w:val="002074CC"/>
    <w:rsid w:val="00220063"/>
    <w:rsid w:val="00224479"/>
    <w:rsid w:val="00227DFC"/>
    <w:rsid w:val="00227E5D"/>
    <w:rsid w:val="00250691"/>
    <w:rsid w:val="002764F2"/>
    <w:rsid w:val="00277304"/>
    <w:rsid w:val="0028723E"/>
    <w:rsid w:val="00293775"/>
    <w:rsid w:val="00293D54"/>
    <w:rsid w:val="002951AA"/>
    <w:rsid w:val="00296D5A"/>
    <w:rsid w:val="002A6BCA"/>
    <w:rsid w:val="002B6196"/>
    <w:rsid w:val="002D3E0D"/>
    <w:rsid w:val="002D6042"/>
    <w:rsid w:val="002F0C57"/>
    <w:rsid w:val="00313E2E"/>
    <w:rsid w:val="0032387F"/>
    <w:rsid w:val="00334785"/>
    <w:rsid w:val="00337CEE"/>
    <w:rsid w:val="00344C8E"/>
    <w:rsid w:val="003459F3"/>
    <w:rsid w:val="00346BD0"/>
    <w:rsid w:val="0035307A"/>
    <w:rsid w:val="0035454C"/>
    <w:rsid w:val="00370326"/>
    <w:rsid w:val="00370D47"/>
    <w:rsid w:val="00373E34"/>
    <w:rsid w:val="00375B58"/>
    <w:rsid w:val="00383019"/>
    <w:rsid w:val="00384DD4"/>
    <w:rsid w:val="00393847"/>
    <w:rsid w:val="003B2CD3"/>
    <w:rsid w:val="003B7D65"/>
    <w:rsid w:val="003C590F"/>
    <w:rsid w:val="003D054D"/>
    <w:rsid w:val="003D4A41"/>
    <w:rsid w:val="003D70F4"/>
    <w:rsid w:val="003D730A"/>
    <w:rsid w:val="003E718A"/>
    <w:rsid w:val="003E7EA5"/>
    <w:rsid w:val="00401738"/>
    <w:rsid w:val="004103B3"/>
    <w:rsid w:val="00414A38"/>
    <w:rsid w:val="0042407B"/>
    <w:rsid w:val="00435D2B"/>
    <w:rsid w:val="00442CF9"/>
    <w:rsid w:val="00454DEC"/>
    <w:rsid w:val="00470861"/>
    <w:rsid w:val="00471619"/>
    <w:rsid w:val="00482080"/>
    <w:rsid w:val="004933A0"/>
    <w:rsid w:val="00494008"/>
    <w:rsid w:val="004A0AF2"/>
    <w:rsid w:val="004A1741"/>
    <w:rsid w:val="004A2A5B"/>
    <w:rsid w:val="004A33A9"/>
    <w:rsid w:val="004C3D03"/>
    <w:rsid w:val="004C6D26"/>
    <w:rsid w:val="004D6C01"/>
    <w:rsid w:val="004E0224"/>
    <w:rsid w:val="004E0ABE"/>
    <w:rsid w:val="004E0E98"/>
    <w:rsid w:val="004E4C27"/>
    <w:rsid w:val="004E5BEE"/>
    <w:rsid w:val="004E6026"/>
    <w:rsid w:val="004F0341"/>
    <w:rsid w:val="004F0AB4"/>
    <w:rsid w:val="004F2E0E"/>
    <w:rsid w:val="004F5330"/>
    <w:rsid w:val="004F5B4C"/>
    <w:rsid w:val="00503716"/>
    <w:rsid w:val="00505DE4"/>
    <w:rsid w:val="00524764"/>
    <w:rsid w:val="00525A5B"/>
    <w:rsid w:val="00530573"/>
    <w:rsid w:val="0053599E"/>
    <w:rsid w:val="00540747"/>
    <w:rsid w:val="0054148E"/>
    <w:rsid w:val="00542C31"/>
    <w:rsid w:val="00552AAE"/>
    <w:rsid w:val="00552D15"/>
    <w:rsid w:val="00554285"/>
    <w:rsid w:val="0055738A"/>
    <w:rsid w:val="00560713"/>
    <w:rsid w:val="005620F0"/>
    <w:rsid w:val="00585191"/>
    <w:rsid w:val="005965EE"/>
    <w:rsid w:val="005A3656"/>
    <w:rsid w:val="005A5C51"/>
    <w:rsid w:val="005B4DE4"/>
    <w:rsid w:val="005C0355"/>
    <w:rsid w:val="005C3C8E"/>
    <w:rsid w:val="005C7340"/>
    <w:rsid w:val="005D7B34"/>
    <w:rsid w:val="005E1F45"/>
    <w:rsid w:val="00600151"/>
    <w:rsid w:val="00615BDD"/>
    <w:rsid w:val="00622AE4"/>
    <w:rsid w:val="00622C1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9766E"/>
    <w:rsid w:val="006A4C7C"/>
    <w:rsid w:val="006B7E45"/>
    <w:rsid w:val="006C2AC8"/>
    <w:rsid w:val="006C6D31"/>
    <w:rsid w:val="006E00FF"/>
    <w:rsid w:val="006E2473"/>
    <w:rsid w:val="006E4706"/>
    <w:rsid w:val="006F1FCB"/>
    <w:rsid w:val="006F2525"/>
    <w:rsid w:val="006F2E2D"/>
    <w:rsid w:val="006F730C"/>
    <w:rsid w:val="007165BF"/>
    <w:rsid w:val="00723C40"/>
    <w:rsid w:val="00723FFE"/>
    <w:rsid w:val="00726EFF"/>
    <w:rsid w:val="0073147B"/>
    <w:rsid w:val="00746277"/>
    <w:rsid w:val="0075017D"/>
    <w:rsid w:val="00751ABD"/>
    <w:rsid w:val="007700B1"/>
    <w:rsid w:val="00771160"/>
    <w:rsid w:val="00772463"/>
    <w:rsid w:val="0077772F"/>
    <w:rsid w:val="00777FA4"/>
    <w:rsid w:val="0078257D"/>
    <w:rsid w:val="0078780C"/>
    <w:rsid w:val="00794081"/>
    <w:rsid w:val="007A0858"/>
    <w:rsid w:val="007A21D5"/>
    <w:rsid w:val="007B1722"/>
    <w:rsid w:val="007B58BC"/>
    <w:rsid w:val="007D6A64"/>
    <w:rsid w:val="007E0E3A"/>
    <w:rsid w:val="007E520E"/>
    <w:rsid w:val="007E64D1"/>
    <w:rsid w:val="007F7623"/>
    <w:rsid w:val="0081351F"/>
    <w:rsid w:val="00832796"/>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E062F"/>
    <w:rsid w:val="008E16A0"/>
    <w:rsid w:val="008E3CE2"/>
    <w:rsid w:val="008E40A3"/>
    <w:rsid w:val="008F1F6F"/>
    <w:rsid w:val="00904A28"/>
    <w:rsid w:val="00940333"/>
    <w:rsid w:val="00943BB6"/>
    <w:rsid w:val="009562E3"/>
    <w:rsid w:val="00975BD3"/>
    <w:rsid w:val="00977526"/>
    <w:rsid w:val="009903DB"/>
    <w:rsid w:val="009A124D"/>
    <w:rsid w:val="009A5362"/>
    <w:rsid w:val="009A63A0"/>
    <w:rsid w:val="009B0598"/>
    <w:rsid w:val="009B2A24"/>
    <w:rsid w:val="009B73E3"/>
    <w:rsid w:val="009C3707"/>
    <w:rsid w:val="009E07C4"/>
    <w:rsid w:val="009F0179"/>
    <w:rsid w:val="009F137F"/>
    <w:rsid w:val="009F3301"/>
    <w:rsid w:val="00A0453E"/>
    <w:rsid w:val="00A053F6"/>
    <w:rsid w:val="00A143B2"/>
    <w:rsid w:val="00A153F8"/>
    <w:rsid w:val="00A164BF"/>
    <w:rsid w:val="00A47167"/>
    <w:rsid w:val="00A50489"/>
    <w:rsid w:val="00A545CD"/>
    <w:rsid w:val="00A570A5"/>
    <w:rsid w:val="00A60343"/>
    <w:rsid w:val="00A66E04"/>
    <w:rsid w:val="00A705A4"/>
    <w:rsid w:val="00A73B0F"/>
    <w:rsid w:val="00A76D45"/>
    <w:rsid w:val="00A82235"/>
    <w:rsid w:val="00A8321B"/>
    <w:rsid w:val="00AA05AE"/>
    <w:rsid w:val="00AB52BF"/>
    <w:rsid w:val="00AC5095"/>
    <w:rsid w:val="00AC7202"/>
    <w:rsid w:val="00AD1CD0"/>
    <w:rsid w:val="00AD37AE"/>
    <w:rsid w:val="00AD4799"/>
    <w:rsid w:val="00AF1C54"/>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4D19"/>
    <w:rsid w:val="00C4558D"/>
    <w:rsid w:val="00C46F9A"/>
    <w:rsid w:val="00C63B0D"/>
    <w:rsid w:val="00C73C08"/>
    <w:rsid w:val="00C76223"/>
    <w:rsid w:val="00C80D02"/>
    <w:rsid w:val="00C97C56"/>
    <w:rsid w:val="00CB7B6F"/>
    <w:rsid w:val="00CC24A9"/>
    <w:rsid w:val="00CC73E1"/>
    <w:rsid w:val="00CD09E2"/>
    <w:rsid w:val="00CD2602"/>
    <w:rsid w:val="00CD6951"/>
    <w:rsid w:val="00CE0697"/>
    <w:rsid w:val="00CE49F6"/>
    <w:rsid w:val="00CE4C1C"/>
    <w:rsid w:val="00CF7906"/>
    <w:rsid w:val="00D00CC7"/>
    <w:rsid w:val="00D03905"/>
    <w:rsid w:val="00D30C96"/>
    <w:rsid w:val="00D42A79"/>
    <w:rsid w:val="00D4308A"/>
    <w:rsid w:val="00D46BFA"/>
    <w:rsid w:val="00D52B12"/>
    <w:rsid w:val="00D54DD5"/>
    <w:rsid w:val="00D576B0"/>
    <w:rsid w:val="00D579EF"/>
    <w:rsid w:val="00D623A3"/>
    <w:rsid w:val="00D70C6F"/>
    <w:rsid w:val="00D7257A"/>
    <w:rsid w:val="00D81547"/>
    <w:rsid w:val="00D83009"/>
    <w:rsid w:val="00D91CEA"/>
    <w:rsid w:val="00D926EC"/>
    <w:rsid w:val="00D94C92"/>
    <w:rsid w:val="00DA4D75"/>
    <w:rsid w:val="00DB3B2A"/>
    <w:rsid w:val="00DB479A"/>
    <w:rsid w:val="00DB77B6"/>
    <w:rsid w:val="00DC1B77"/>
    <w:rsid w:val="00DC350D"/>
    <w:rsid w:val="00DC7A16"/>
    <w:rsid w:val="00DD06AB"/>
    <w:rsid w:val="00DD1A2B"/>
    <w:rsid w:val="00DD2ED7"/>
    <w:rsid w:val="00DD4B2F"/>
    <w:rsid w:val="00DD6E91"/>
    <w:rsid w:val="00DE13B2"/>
    <w:rsid w:val="00DE4C41"/>
    <w:rsid w:val="00E02D42"/>
    <w:rsid w:val="00E03421"/>
    <w:rsid w:val="00E06AAF"/>
    <w:rsid w:val="00E42E98"/>
    <w:rsid w:val="00E50CED"/>
    <w:rsid w:val="00E617B1"/>
    <w:rsid w:val="00E82E09"/>
    <w:rsid w:val="00E83ECD"/>
    <w:rsid w:val="00E856EB"/>
    <w:rsid w:val="00EB3825"/>
    <w:rsid w:val="00EC0715"/>
    <w:rsid w:val="00EC11D4"/>
    <w:rsid w:val="00EC73C1"/>
    <w:rsid w:val="00ED3B98"/>
    <w:rsid w:val="00EE5E63"/>
    <w:rsid w:val="00F05D0A"/>
    <w:rsid w:val="00F226F7"/>
    <w:rsid w:val="00F66D6D"/>
    <w:rsid w:val="00F67B80"/>
    <w:rsid w:val="00F70A23"/>
    <w:rsid w:val="00F71B3C"/>
    <w:rsid w:val="00F753F1"/>
    <w:rsid w:val="00F766EF"/>
    <w:rsid w:val="00F86313"/>
    <w:rsid w:val="00FB4A34"/>
    <w:rsid w:val="00FB7F33"/>
    <w:rsid w:val="00FC1AFD"/>
    <w:rsid w:val="00FE2C2D"/>
    <w:rsid w:val="00FE3423"/>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622AE4"/>
    <w:rPr>
      <w:color w:val="808080"/>
      <w:bdr w:space="0" w:sz="0" w:color="auto" w:val="none"/>
      <w:shd w:fill="auto" w:color="auto" w:val="clear"/>
    </w:rPr>
  </w:style>
  <w:style w:customStyle="true" w:styleId="eSPISCCParagraphDefaultFont" w:type="character">
    <w:name w:val="eSPIS_CC_Paragraph Default Font"/>
    <w:basedOn w:val="Zadanifontodlomka"/>
    <w:rsid w:val="00622AE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22AE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22AE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22AE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622AE4"/>
    <w:rPr>
      <w:color w:val="808080"/>
      <w:bdr w:color="auto" w:space="0" w:sz="0" w:val="none"/>
      <w:shd w:color="auto" w:fill="auto" w:val="clear"/>
    </w:rPr>
  </w:style>
  <w:style w:customStyle="1" w:styleId="eSPISCCParagraphDefaultFont" w:type="character">
    <w:name w:val="eSPIS_CC_Paragraph Default Font"/>
    <w:basedOn w:val="Zadanifontodlomka"/>
    <w:rsid w:val="00622AE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22AE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22AE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22AE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naknada za prijavu tražbine 
čl. 40. SZ</izvorni_sadrzaj>
    <derivirana_varijabla naziv="DomainObject.Primjedba_1">naknada za prijavu tražbine 
čl. 40. SZ</derivirana_varijabla>
  </DomainObject.Primjedba>
  <DomainObject.Oznaka>
    <izvorni_sadrzaj>St-854/2017-54</izvorni_sadrzaj>
    <derivirana_varijabla naziv="DomainObject.Oznaka_1">St-854/2017-54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siječnja 2018.</izvorni_sadrzaj>
    <derivirana_varijabla naziv="DomainObject.Predmet.DatumRjesavanja_1">26.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St-854/2017</izvorni_sadrzaj>
    <derivirana_varijabla naziv="DomainObject.Predmet.OznakaBroj_1">St-854/2017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ARIA-F d.o.o. zastupanog po punomoćniku JUJNOVIĆ LUČIĆ MARKOVIĆ Odvjetničko društvo javno trgovačko društvo</izvorni_sadrzaj>
    <derivirana_varijabla naziv="DomainObject.Predmet.ProtustrankaFormated_1">  ARIA-F d.o.o. zastupanog po punomoćniku JUJNOVIĆ LUČIĆ MARKOVIĆ Odvjetničko društvo javno trgovačko društvo</derivirana_varijabla>
  </DomainObject.Predmet.ProtustrankaFormated>
  <DomainObject.Predmet.ProtustrankaFormatedOIB>
    <izvorni_sadrzaj>  ARIA-F d.o.o., OIB 13991214264 zastupanog po punomoćniku JUJNOVIĆ LUČIĆ MARKOVIĆ Odvjetničko društvo javno trgovačko društvo</izvorni_sadrzaj>
    <derivirana_varijabla naziv="DomainObject.Predmet.ProtustrankaFormatedOIB_1">  ARIA-F d.o.o., OIB 13991214264 zastupanog po punomoćniku JUJNOVIĆ LUČIĆ MARKOVIĆ Odvjetničko društvo javno trgovačko društvo</derivirana_varijabla>
  </DomainObject.Predmet.ProtustrankaFormatedOIB>
  <DomainObject.Predmet.ProtustrankaFormatedWithAdress>
    <izvorni_sadrzaj> ARIA-F d.o.o., Šeferova 8a, 10000 Zagreb zastupanog po punomoćniku JUJNOVIĆ LUČIĆ MARKOVIĆ Odvjetničko društvo javno trgovačko društvo</izvorni_sadrzaj>
    <derivirana_varijabla naziv="DomainObject.Predmet.ProtustrankaFormatedWithAdress_1"> ARIA-F d.o.o., Šeferova 8a, 10000 Zagreb zastupanog po punomoćniku JUJNOVIĆ LUČIĆ MARKOVIĆ Odvjetničko društvo javno trgovačko društvo</derivirana_varijabla>
  </DomainObject.Predmet.ProtustrankaFormatedWithAdress>
  <DomainObject.Predmet.ProtustrankaFormatedWithAdressOIB>
    <izvorni_sadrzaj> ARIA-F d.o.o., OIB 13991214264, Šeferova 8a, 10000 Zagreb zastupanog po punomoćniku JUJNOVIĆ LUČIĆ MARKOVIĆ Odvjetničko društvo javno trgovačko društvo</izvorni_sadrzaj>
    <derivirana_varijabla naziv="DomainObject.Predmet.ProtustrankaFormatedWithAdressOIB_1"> ARIA-F d.o.o., OIB 13991214264, Šeferova 8a, 10000 Zagreb zastupanog po punomoćniku JUJNOVIĆ LUČIĆ MARKOVIĆ Odvjetničko društvo javno trgovačko društvo</derivirana_varijabla>
  </DomainObject.Predmet.ProtustrankaFormatedWithAdressOIB>
  <DomainObject.Predmet.ProtustrankaWithAdress>
    <izvorni_sadrzaj>ARIA-F d.o.o. Šeferova 8a, 10000 Zagreb</izvorni_sadrzaj>
    <derivirana_varijabla naziv="DomainObject.Predmet.ProtustrankaWithAdress_1">ARIA-F d.o.o. Šeferova 8a, 10000 Zagreb</derivirana_varijabla>
  </DomainObject.Predmet.ProtustrankaWithAdress>
  <DomainObject.Predmet.ProtustrankaWithAdressOIB>
    <izvorni_sadrzaj>ARIA-F d.o.o., OIB 13991214264, Šeferova 8a, 10000 Zagreb</izvorni_sadrzaj>
    <derivirana_varijabla naziv="DomainObject.Predmet.ProtustrankaWithAdressOIB_1">ARIA-F d.o.o., OIB 13991214264, Šeferova 8a, 10000 Zagreb</derivirana_varijabla>
  </DomainObject.Predmet.ProtustrankaWithAdressOIB>
  <DomainObject.Predmet.ProtustrankaNazivFormated>
    <izvorni_sadrzaj>ARIA-F d.o.o.</izvorni_sadrzaj>
    <derivirana_varijabla naziv="DomainObject.Predmet.ProtustrankaNazivFormated_1">ARIA-F d.o.o.</derivirana_varijabla>
  </DomainObject.Predmet.ProtustrankaNazivFormated>
  <DomainObject.Predmet.ProtustrankaNazivFormatedOIB>
    <izvorni_sadrzaj>ARIA-F d.o.o., OIB 13991214264</izvorni_sadrzaj>
    <derivirana_varijabla naziv="DomainObject.Predmet.ProtustrankaNazivFormatedOIB_1">ARIA-F d.o.o., OIB 13991214264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ARIA-F d.o.o.</izvorni_sadrzaj>
    <derivirana_varijabla naziv="DomainObject.Predmet.StrankaFormated_1">  ARIA-F d.o.o.</derivirana_varijabla>
  </DomainObject.Predmet.StrankaFormated>
  <DomainObject.Predmet.StrankaFormatedOIB>
    <izvorni_sadrzaj>  ARIA-F d.o.o., OIB 13991214264</izvorni_sadrzaj>
    <derivirana_varijabla naziv="DomainObject.Predmet.StrankaFormatedOIB_1">  ARIA-F d.o.o., OIB 13991214264</derivirana_varijabla>
  </DomainObject.Predmet.StrankaFormatedOIB>
  <DomainObject.Predmet.StrankaFormatedWithAdress>
    <izvorni_sadrzaj> ARIA-F d.o.o., Šeferova 8a, 10000 Zagreb</izvorni_sadrzaj>
    <derivirana_varijabla naziv="DomainObject.Predmet.StrankaFormatedWithAdress_1"> ARIA-F d.o.o., Šeferova 8a, 10000 Zagreb</derivirana_varijabla>
  </DomainObject.Predmet.StrankaFormatedWithAdress>
  <DomainObject.Predmet.StrankaFormatedWithAdressOIB>
    <izvorni_sadrzaj> ARIA-F d.o.o., OIB 13991214264, Šeferova 8a, 10000 Zagreb</izvorni_sadrzaj>
    <derivirana_varijabla naziv="DomainObject.Predmet.StrankaFormatedWithAdressOIB_1"> ARIA-F d.o.o., OIB 13991214264, Šeferova 8a, 10000 Zagreb</derivirana_varijabla>
  </DomainObject.Predmet.StrankaFormatedWithAdressOIB>
  <DomainObject.Predmet.StrankaWithAdress>
    <izvorni_sadrzaj>ARIA-F d.o.o. Šeferova 8a,10000 Zagreb</izvorni_sadrzaj>
    <derivirana_varijabla naziv="DomainObject.Predmet.StrankaWithAdress_1">ARIA-F d.o.o. Šeferova 8a,10000 Zagreb</derivirana_varijabla>
  </DomainObject.Predmet.StrankaWithAdress>
  <DomainObject.Predmet.StrankaWithAdressOIB>
    <izvorni_sadrzaj>ARIA-F d.o.o., OIB 13991214264, Šeferova 8a,10000 Zagreb</izvorni_sadrzaj>
    <derivirana_varijabla naziv="DomainObject.Predmet.StrankaWithAdressOIB_1">ARIA-F d.o.o., OIB 13991214264, Šeferova 8a,10000 Zagreb</derivirana_varijabla>
  </DomainObject.Predmet.StrankaWithAdressOIB>
  <DomainObject.Predmet.StrankaNazivFormated>
    <izvorni_sadrzaj>ARIA-F d.o.o.</izvorni_sadrzaj>
    <derivirana_varijabla naziv="DomainObject.Predmet.StrankaNazivFormated_1">ARIA-F d.o.o.</derivirana_varijabla>
  </DomainObject.Predmet.StrankaNazivFormated>
  <DomainObject.Predmet.StrankaNazivFormatedOIB>
    <izvorni_sadrzaj>ARIA-F d.o.o., OIB 13991214264</izvorni_sadrzaj>
    <derivirana_varijabla naziv="DomainObject.Predmet.StrankaNazivFormatedOIB_1">ARIA-F d.o.o., OIB 13991214264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ARIA-F d.o.o.</item>
    </izvorni_sadrzaj>
    <derivirana_varijabla naziv="DomainObject.Predmet.StrankaListFormated_1">
      <item>ARIA-F d.o.o.</item>
    </derivirana_varijabla>
  </DomainObject.Predmet.StrankaListFormated>
  <DomainObject.Predmet.StrankaListFormatedOIB>
    <izvorni_sadrzaj>
      <item>ARIA-F d.o.o., OIB 13991214264</item>
    </izvorni_sadrzaj>
    <derivirana_varijabla naziv="DomainObject.Predmet.StrankaListFormatedOIB_1">
      <item>ARIA-F d.o.o., OIB 13991214264</item>
    </derivirana_varijabla>
  </DomainObject.Predmet.StrankaListFormatedOIB>
  <DomainObject.Predmet.StrankaListFormatedWithAdress>
    <izvorni_sadrzaj>
      <item>ARIA-F d.o.o., Šeferova 8a, 10000 Zagreb</item>
    </izvorni_sadrzaj>
    <derivirana_varijabla naziv="DomainObject.Predmet.StrankaListFormatedWithAdress_1">
      <item>ARIA-F d.o.o., Šeferova 8a, 10000 Zagreb</item>
    </derivirana_varijabla>
  </DomainObject.Predmet.StrankaListFormatedWithAdress>
  <DomainObject.Predmet.StrankaListFormatedWithAdressOIB>
    <izvorni_sadrzaj>
      <item>ARIA-F d.o.o., OIB 13991214264, Šeferova 8a, 10000 Zagreb</item>
    </izvorni_sadrzaj>
    <derivirana_varijabla naziv="DomainObject.Predmet.StrankaListFormatedWithAdressOIB_1">
      <item>ARIA-F d.o.o., OIB 13991214264, Šeferova 8a, 10000 Zagreb</item>
    </derivirana_varijabla>
  </DomainObject.Predmet.StrankaListFormatedWithAdressOIB>
  <DomainObject.Predmet.StrankaListNazivFormated>
    <izvorni_sadrzaj>
      <item>ARIA-F d.o.o.</item>
    </izvorni_sadrzaj>
    <derivirana_varijabla naziv="DomainObject.Predmet.StrankaListNazivFormated_1">
      <item>ARIA-F d.o.o.</item>
    </derivirana_varijabla>
  </DomainObject.Predmet.StrankaListNazivFormated>
  <DomainObject.Predmet.StrankaListNazivFormatedOIB>
    <izvorni_sadrzaj>
      <item>ARIA-F d.o.o., OIB 13991214264</item>
    </izvorni_sadrzaj>
    <derivirana_varijabla naziv="DomainObject.Predmet.StrankaListNazivFormatedOIB_1">
      <item>ARIA-F d.o.o., OIB 13991214264</item>
    </derivirana_varijabla>
  </DomainObject.Predmet.StrankaListNazivFormatedOIB>
  <DomainObject.Predmet.ProtuStrankaListFormated>
    <izvorni_sadrzaj>
      <item>ARIA-F d.o.o. zastupanog po punomoćniku JUJNOVIĆ LUČIĆ MARKOVIĆ Odvjetničko društvo javno trgovačko društvo</item>
    </izvorni_sadrzaj>
    <derivirana_varijabla naziv="DomainObject.Predmet.ProtuStrankaListFormated_1">
      <item>ARIA-F d.o.o. zastupanog po punomoćniku JUJNOVIĆ LUČIĆ MARKOVIĆ Odvjetničko društvo javno trgovačko društvo</item>
    </derivirana_varijabla>
  </DomainObject.Predmet.ProtuStrankaListFormated>
  <DomainObject.Predmet.ProtuStrankaListFormatedOIB>
    <izvorni_sadrzaj>
      <item>ARIA-F d.o.o., OIB 13991214264 zastupanog po punomoćniku JUJNOVIĆ LUČIĆ MARKOVIĆ Odvjetničko društvo javno trgovačko društvo</item>
    </izvorni_sadrzaj>
    <derivirana_varijabla naziv="DomainObject.Predmet.ProtuStrankaListFormatedOIB_1">
      <item>ARIA-F d.o.o., OIB 13991214264 zastupanog po punomoćniku JUJNOVIĆ LUČIĆ MARKOVIĆ Odvjetničko društvo javno trgovačko društvo</item>
    </derivirana_varijabla>
  </DomainObject.Predmet.ProtuStrankaListFormatedOIB>
  <DomainObject.Predmet.ProtuStrankaListFormatedWithAdress>
    <izvorni_sadrzaj>
      <item>ARIA-F d.o.o., Šeferova 8a, 10000 Zagreb zastupanog po punomoćniku JUJNOVIĆ LUČIĆ MARKOVIĆ Odvjetničko društvo javno trgovačko društvo</item>
    </izvorni_sadrzaj>
    <derivirana_varijabla naziv="DomainObject.Predmet.ProtuStrankaListFormatedWithAdress_1">
      <item>ARIA-F d.o.o., Šeferova 8a, 10000 Zagreb zastupanog po punomoćniku JUJNOVIĆ LUČIĆ MARKOVIĆ Odvjetničko društvo javno trgovačko društvo</item>
    </derivirana_varijabla>
  </DomainObject.Predmet.ProtuStrankaListFormatedWithAdress>
  <DomainObject.Predmet.ProtuStrankaListFormatedWithAdressOIB>
    <izvorni_sadrzaj>
      <item>ARIA-F d.o.o., OIB 13991214264, Šeferova 8a, 10000 Zagreb zastupanog po punomoćniku JUJNOVIĆ LUČIĆ MARKOVIĆ Odvjetničko društvo javno trgovačko društvo</item>
    </izvorni_sadrzaj>
    <derivirana_varijabla naziv="DomainObject.Predmet.ProtuStrankaListFormatedWithAdressOIB_1">
      <item>ARIA-F d.o.o., OIB 13991214264, Šeferova 8a, 10000 Zagreb zastupanog po punomoćniku JUJNOVIĆ LUČIĆ MARKOVIĆ Odvjetničko društvo javno trgovačko društvo</item>
    </derivirana_varijabla>
  </DomainObject.Predmet.ProtuStrankaListFormatedWithAdressOIB>
  <DomainObject.Predmet.ProtuStrankaListNazivFormated>
    <izvorni_sadrzaj>
      <item>ARIA-F d.o.o.</item>
    </izvorni_sadrzaj>
    <derivirana_varijabla naziv="DomainObject.Predmet.ProtuStrankaListNazivFormated_1">
      <item>ARIA-F d.o.o.</item>
    </derivirana_varijabla>
  </DomainObject.Predmet.ProtuStrankaListNazivFormated>
  <DomainObject.Predmet.ProtuStrankaListNazivFormatedOIB>
    <izvorni_sadrzaj>
      <item>ARIA-F d.o.o., OIB 13991214264</item>
    </izvorni_sadrzaj>
    <derivirana_varijabla naziv="DomainObject.Predmet.ProtuStrankaListNazivFormatedOIB_1">
      <item>ARIA-F d.o.o., OIB 13991214264</item>
    </derivirana_varijabla>
  </DomainObject.Predmet.ProtuStrankaListNazivFormatedOIB>
  <DomainObject.Predmet.OstaliListFormated>
    <izvorni_sadrzaj>
      <item>Ilija Kožulj</item>
      <item>JUJNOVIĆ LUČIĆ MARKOVIĆ Odvjetničko društvo javno trgovačko društvo punomoćnik sudionika u postupku ARIA-F d.o.o.</item>
      <item>Bariša Pavičić</item>
      <item>Karlo Frković</item>
    </izvorni_sadrzaj>
    <derivirana_varijabla naziv="DomainObject.Predmet.OstaliListFormated_1">
      <item>Ilija Kožulj</item>
      <item>JUJNOVIĆ LUČIĆ MARKOVIĆ Odvjetničko društvo javno trgovačko društvo punomoćnik sudionika u postupku ARIA-F d.o.o.</item>
      <item>Bariša Pavičić</item>
      <item>Karlo Frković</item>
    </derivirana_varijabla>
  </DomainObject.Predmet.OstaliListFormated>
  <DomainObject.Predmet.OstaliListFormatedOIB>
    <izvorni_sadrzaj>
      <item>Ilija Kožulj, OIB 63827683251</item>
      <item>JUJNOVIĆ LUČIĆ MARKOVIĆ Odvjetničko društvo javno trgovačko društvo, OIB 46736017727 punomoćnik sudionika u postupku ARIA-F d.o.o.</item>
      <item>Bariša Pavičić, OIB 54280025302</item>
      <item>Karlo Frković</item>
    </izvorni_sadrzaj>
    <derivirana_varijabla naziv="DomainObject.Predmet.OstaliListFormatedOIB_1">
      <item>Ilija Kožulj, OIB 63827683251</item>
      <item>JUJNOVIĆ LUČIĆ MARKOVIĆ Odvjetničko društvo javno trgovačko društvo, OIB 46736017727 punomoćnik sudionika u postupku ARIA-F d.o.o.</item>
      <item>Bariša Pavičić, OIB 54280025302</item>
      <item>Karlo Frković</item>
    </derivirana_varijabla>
  </DomainObject.Predmet.OstaliListFormatedOIB>
  <DomainObject.Predmet.OstaliListFormatedWithAdress>
    <izvorni_sadrzaj>
      <item>Ilija Kožulj, Hegedušićeva Ulica 7, 10000 Zagreb</item>
      <item>JUJNOVIĆ LUČIĆ MARKOVIĆ Odvjetničko društvo javno trgovačko društvo, Strojarska cesta 20, 10000 Zagreb punomoćnik sudionika u postupku ARIA-F d.o.o.</item>
      <item>Bariša Pavičić, Petra i Tome Erdody 12, 10000 Zagreb</item>
      <item>Karlo Frković, Lj. Marakovića 7, 10000 Zagreb</item>
    </izvorni_sadrzaj>
    <derivirana_varijabla naziv="DomainObject.Predmet.OstaliListFormatedWithAdress_1">
      <item>Ilija Kožulj, Hegedušićeva Ulica 7, 10000 Zagreb</item>
      <item>JUJNOVIĆ LUČIĆ MARKOVIĆ Odvjetničko društvo javno trgovačko društvo, Strojarska cesta 20, 10000 Zagreb punomoćnik sudionika u postupku ARIA-F d.o.o.</item>
      <item>Bariša Pavičić, Petra i Tome Erdody 12, 10000 Zagreb</item>
      <item>Karlo Frković, Lj. Marakovića 7, 10000 Zagreb</item>
    </derivirana_varijabla>
  </DomainObject.Predmet.OstaliListFormatedWithAdress>
  <DomainObject.Predmet.OstaliListFormatedWithAdressOIB>
    <izvorni_sadrzaj>
      <item>Ilija Kožulj, OIB 63827683251, Hegedušićeva Ulica 7, 10000 Zagreb</item>
      <item>JUJNOVIĆ LUČIĆ MARKOVIĆ Odvjetničko društvo javno trgovačko društvo, OIB 46736017727, Strojarska cesta 20, 10000 Zagreb punomoćnik sudionika u postupku ARIA-F d.o.o.</item>
      <item>Bariša Pavičić, OIB 54280025302, Petra i Tome Erdody 12, 10000 Zagreb</item>
      <item>Karlo Frković, Lj. Marakovića 7, 10000 Zagreb</item>
    </izvorni_sadrzaj>
    <derivirana_varijabla naziv="DomainObject.Predmet.OstaliListFormatedWithAdressOIB_1">
      <item>Ilija Kožulj, OIB 63827683251, Hegedušićeva Ulica 7, 10000 Zagreb</item>
      <item>JUJNOVIĆ LUČIĆ MARKOVIĆ Odvjetničko društvo javno trgovačko društvo, OIB 46736017727, Strojarska cesta 20, 10000 Zagreb punomoćnik sudionika u postupku ARIA-F d.o.o.</item>
      <item>Bariša Pavičić, OIB 54280025302, Petra i Tome Erdody 12, 10000 Zagreb</item>
      <item>Karlo Frković, Lj. Marakovića 7, 10000 Zagreb</item>
    </derivirana_varijabla>
  </DomainObject.Predmet.OstaliListFormatedWithAdressOIB>
  <DomainObject.Predmet.OstaliListNazivFormated>
    <izvorni_sadrzaj>
      <item>Ilija Kožulj</item>
      <item>JUJNOVIĆ LUČIĆ MARKOVIĆ Odvjetničko društvo javno trgovačko društvo</item>
      <item>Bariša Pavičić</item>
      <item>Karlo Frković</item>
    </izvorni_sadrzaj>
    <derivirana_varijabla naziv="DomainObject.Predmet.OstaliListNazivFormated_1">
      <item>Ilija Kožulj</item>
      <item>JUJNOVIĆ LUČIĆ MARKOVIĆ Odvjetničko društvo javno trgovačko društvo</item>
      <item>Bariša Pavičić</item>
      <item>Karlo Frković</item>
    </derivirana_varijabla>
  </DomainObject.Predmet.OstaliListNazivFormated>
  <DomainObject.Predmet.OstaliListNazivFormatedOIB>
    <izvorni_sadrzaj>
      <item>Ilija Kožulj, OIB 63827683251</item>
      <item>JUJNOVIĆ LUČIĆ MARKOVIĆ Odvjetničko društvo javno trgovačko društvo, OIB 46736017727</item>
      <item>Bariša Pavičić, OIB 54280025302</item>
      <item>Karlo Frković</item>
    </izvorni_sadrzaj>
    <derivirana_varijabla naziv="DomainObject.Predmet.OstaliListNazivFormatedOIB_1">
      <item>Ilija Kožulj, OIB 63827683251</item>
      <item>JUJNOVIĆ LUČIĆ MARKOVIĆ Odvjetničko društvo javno trgovačko društvo, OIB 46736017727</item>
      <item>Bariša Pavičić, OIB 54280025302</item>
      <item>Karlo Frković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St-854/2017-54</izvorni_sadrzaj>
    <derivirana_varijabla naziv="DomainObject.PoslovniBrojDokumenta_1">St-854/2017-54</derivirana_varijabla>
  </DomainObject.PoslovniBrojDokumenta>
  <DomainObject.Predmet.StrankaIDrugi>
    <izvorni_sadrzaj>ARIA-F d.o.o.</izvorni_sadrzaj>
    <derivirana_varijabla naziv="DomainObject.Predmet.StrankaIDrugi_1">ARIA-F d.o.o.</derivirana_varijabla>
  </DomainObject.Predmet.StrankaIDrugi>
  <DomainObject.Predmet.ProtustrankaIDrugi>
    <izvorni_sadrzaj>ARIA-F d.o.o.</izvorni_sadrzaj>
    <derivirana_varijabla naziv="DomainObject.Predmet.ProtustrankaIDrugi_1">ARIA-F d.o.o.</derivirana_varijabla>
  </DomainObject.Predmet.ProtustrankaIDrugi>
  <DomainObject.Predmet.StrankaIDrugiAdressOIB>
    <izvorni_sadrzaj>ARIA-F d.o.o., OIB 13991214264, Šeferova 8a, 10000 Zagreb</izvorni_sadrzaj>
    <derivirana_varijabla naziv="DomainObject.Predmet.StrankaIDrugiAdressOIB_1">ARIA-F d.o.o., OIB 13991214264, Šeferova 8a, 10000 Zagreb</derivirana_varijabla>
  </DomainObject.Predmet.StrankaIDrugiAdressOIB>
  <DomainObject.Predmet.ProtustrankaIDrugiAdressOIB>
    <izvorni_sadrzaj>ARIA-F d.o.o., OIB 13991214264, Šeferova 8a, 10000 Zagreb</izvorni_sadrzaj>
    <derivirana_varijabla naziv="DomainObject.Predmet.ProtustrankaIDrugiAdressOIB_1">ARIA-F d.o.o., OIB 13991214264, Šeferova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2018.</izvorni_sadrzaj>
    <derivirana_varijabla naziv="DomainObject.Predmet.OdlukaRjesenje.DatumDonosenjaOdluke_1">26.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St-854/2017-52</izvorni_sadrzaj>
    <derivirana_varijabla naziv="DomainObject.Predmet.OdlukaRjesenje.Oznaka_1">St-854/2017-52</derivirana_varijabla>
  </DomainObject.Predmet.OdlukaRjesenje.Oznaka>
  <DomainObject.Predmet.SudioniciListNaziv>
    <izvorni_sadrzaj>
      <item>ARIA-F d.o.o.</item>
      <item>ARIA-F d.o.o.</item>
      <item>Ilija Kožulj</item>
      <item>JUJNOVIĆ LUČIĆ MARKOVIĆ Odvjetničko društvo javno trgovačko društvo</item>
      <item>Bariša Pavičić</item>
      <item>Karlo Frković</item>
    </izvorni_sadrzaj>
    <derivirana_varijabla naziv="DomainObject.Predmet.SudioniciListNaziv_1">
      <item>ARIA-F d.o.o.</item>
      <item>ARIA-F d.o.o.</item>
      <item>Ilija Kožulj</item>
      <item>JUJNOVIĆ LUČIĆ MARKOVIĆ Odvjetničko društvo javno trgovačko društvo</item>
      <item>Bariša Pavičić</item>
      <item>Karlo Frković</item>
    </derivirana_varijabla>
  </DomainObject.Predmet.SudioniciListNaziv>
  <DomainObject.Predmet.SudioniciListAdressOIB>
    <izvorni_sadrzaj>
      <item>ARIA-F d.o.o., OIB 13991214264, Šeferova 8a,10000 Zagreb</item>
      <item>ARIA-F d.o.o., OIB 13991214264, Šeferova 8a,10000 Zagreb</item>
      <item>Ilija Kožulj, OIB 63827683251, Hegedušićeva Ulica 7,10000 Zagreb</item>
      <item>JUJNOVIĆ LUČIĆ MARKOVIĆ Odvjetničko društvo javno trgovačko društvo, OIB 46736017727, Strojarska cesta 20,10000 Zagreb</item>
      <item>Bariša Pavičić, OIB 54280025302, Petra i Tome Erdody 12,10000 Zagreb</item>
      <item>Karlo Frković, Lj. Marakovića 7,10000 Zagreb</item>
    </izvorni_sadrzaj>
    <derivirana_varijabla naziv="DomainObject.Predmet.SudioniciListAdressOIB_1">
      <item>ARIA-F d.o.o., OIB 13991214264, Šeferova 8a,10000 Zagreb</item>
      <item>ARIA-F d.o.o., OIB 13991214264, Šeferova 8a,10000 Zagreb</item>
      <item>Ilija Kožulj, OIB 63827683251, Hegedušićeva Ulica 7,10000 Zagreb</item>
      <item>JUJNOVIĆ LUČIĆ MARKOVIĆ Odvjetničko društvo javno trgovačko društvo, OIB 46736017727, Strojarska cesta 20,10000 Zagreb</item>
      <item>Bariša Pavičić, OIB 54280025302, Petra i Tome Erdody 12,10000 Zagreb</item>
      <item>Karlo Frković, Lj. Marakovića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13991214264</item>
      <item>, OIB 13991214264</item>
      <item>, OIB 63827683251</item>
      <item>, OIB 46736017727</item>
      <item>, OIB 54280025302</item>
      <item>, OIB null</item>
    </izvorni_sadrzaj>
    <derivirana_varijabla naziv="DomainObject.Predmet.SudioniciListNazivOIB_1">
      <item>, OIB 13991214264</item>
      <item>, OIB 13991214264</item>
      <item>, OIB 63827683251</item>
      <item>, OIB 46736017727</item>
      <item>, OIB 54280025302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1E26FB-11D7-49C1-A887-41F6218475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1730</properties:Words>
  <properties:Characters>9037</properties:Characters>
  <properties:Lines>179</properties:Lines>
  <properties:Paragraphs>52</properties:Paragraphs>
  <properties:TotalTime>177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2018-02-01T13:16:00Z</dcterms:created>
  <dc:creator>nribaric</dc:creator>
  <cp:lastModifiedBy>Katarina Drndelić</cp:lastModifiedBy>
  <cp:lastPrinted>2018-02-02T10:14:00Z</cp:lastPrinted>
  <dcterms:modified xmlns:xsi="http://www.w3.org/2001/XMLSchema-instance" xsi:type="dcterms:W3CDTF">2018-02-02T10:14:00Z</dcterms:modified>
  <cp:revision>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St-854/2017-54 / Odluka - Rješenje</vt:lpwstr>
  </prop:property>
  <prop:property name="CC_coloring" pid="5" fmtid="{D5CDD505-2E9C-101B-9397-08002B2CF9AE}">
    <vt:bool>false</vt:bool>
  </prop:property>
</prop:Properties>
</file>