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8dd7" w14:paraId="05c8dd7" w:rsidRDefault="009224F2" w:rsidP="009224F2" w:rsidR="009224F2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7216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  <w:t xml:space="preserve"> 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>REPUBLIKA HRVATSKA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 xml:space="preserve">TRGOVAČKI SUD U OSIJEKU                                                      </w:t>
      </w:r>
      <w:r w:rsidR="00DA486F">
        <w:rPr>
          <w:b/>
        </w:rPr>
        <w:t>Broj:3/St-</w:t>
      </w:r>
      <w:r w:rsidR="00CA4385">
        <w:rPr>
          <w:b/>
        </w:rPr>
        <w:t>1603/2017-6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9224F2" w:rsidP="009224F2" w:rsidR="009224F2">
      <w:pPr>
        <w:pStyle w:val="IzvornikNacrt"/>
        <w:rPr>
          <w:b/>
        </w:rPr>
      </w:pPr>
    </w:p>
    <w:p w:rsidRDefault="009224F2" w:rsidP="009224F2" w:rsidR="009224F2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9224F2" w:rsidP="009224F2" w:rsidR="009224F2">
      <w:pPr>
        <w:pStyle w:val="IzvornikNacrt"/>
        <w:jc w:val="center"/>
        <w:rPr>
          <w:b/>
        </w:rPr>
      </w:pPr>
    </w:p>
    <w:p w:rsidRDefault="009224F2" w:rsidP="009224F2" w:rsidR="009224F2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9224F2" w:rsidP="009224F2" w:rsidR="009224F2">
      <w:pPr>
        <w:pStyle w:val="IzvornikNacrt"/>
        <w:jc w:val="center"/>
        <w:rPr>
          <w:b/>
        </w:rPr>
      </w:pPr>
    </w:p>
    <w:p w:rsidRDefault="009224F2" w:rsidP="009025FB" w:rsidR="009224F2">
      <w:pPr>
        <w:pStyle w:val="IzvornikNacrt"/>
        <w:jc w:val="both"/>
        <w:rPr>
          <w:color w:val="auto"/>
        </w:rPr>
      </w:pPr>
      <w:r>
        <w:t xml:space="preserve"> </w:t>
      </w:r>
      <w:r w:rsidR="009025FB">
        <w:tab/>
      </w:r>
      <w:r>
        <w:rPr>
          <w:b/>
          <w:color w:val="auto"/>
        </w:rPr>
        <w:t>TRGOVAČKI SUD U  OSIJEKU, STALNA SLUŽBA U SLAVONSKOM BRODU,</w:t>
      </w:r>
      <w:r>
        <w:rPr>
          <w:color w:val="auto"/>
        </w:rPr>
        <w:t xml:space="preserve"> po stečajnoj sutkinji Danieli Martini Maoduš, </w:t>
      </w:r>
      <w:r>
        <w:t xml:space="preserve">nad stečajnom masom  </w:t>
      </w:r>
      <w:r w:rsidR="00CA4385">
        <w:rPr>
          <w:b/>
        </w:rPr>
        <w:t>NOGOMETNI KLUB "GRANIČAR" SLAVONSKI BROD, L. LUKIĆA 0, SLAVONSKI BROD, OIB: 72313926795</w:t>
      </w:r>
      <w:r w:rsidR="009025FB">
        <w:rPr>
          <w:color w:val="auto"/>
        </w:rPr>
        <w:t>,  20</w:t>
      </w:r>
      <w:r>
        <w:rPr>
          <w:color w:val="auto"/>
        </w:rPr>
        <w:t>. veljače 2018.</w:t>
      </w:r>
    </w:p>
    <w:p w:rsidRDefault="009224F2" w:rsidP="009224F2" w:rsidR="009224F2">
      <w:pPr>
        <w:pStyle w:val="IzvornikNacrt"/>
        <w:ind w:firstLine="708"/>
        <w:jc w:val="both"/>
        <w:rPr>
          <w:color w:val="FF0000"/>
        </w:rPr>
      </w:pPr>
    </w:p>
    <w:p w:rsidRDefault="009224F2" w:rsidP="009224F2" w:rsidR="009224F2">
      <w:pPr>
        <w:pStyle w:val="IzvornikNacrt"/>
        <w:jc w:val="center"/>
      </w:pPr>
      <w:r>
        <w:t>r i j e š i o  j e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</w:t>
      </w:r>
      <w:r w:rsidR="00DC001F" w:rsidRPr="009025FB">
        <w:rPr>
          <w:rFonts w:cs="Times New Roman" w:hAnsi="Times New Roman" w:ascii="Times New Roman"/>
          <w:b/>
          <w:color w:val="000000"/>
          <w:sz w:val="24"/>
          <w:szCs w:val="24"/>
        </w:rPr>
        <w:t>5.000,00</w:t>
      </w:r>
      <w:r w:rsidRPr="009025F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kn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uplati na </w:t>
      </w:r>
      <w:r>
        <w:rPr>
          <w:rFonts w:cs="Times New Roman" w:hAnsi="Times New Roman" w:ascii="Times New Roman"/>
          <w:sz w:val="24"/>
          <w:szCs w:val="24"/>
        </w:rPr>
        <w:t xml:space="preserve">Fond za namirenje troškova stečajnog postupka Trgovačkog suda u Osijeku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</w:t>
      </w:r>
      <w:r w:rsidR="00DC001F">
        <w:rPr>
          <w:rFonts w:cs="Times New Roman" w:hAnsi="Times New Roman" w:ascii="Times New Roman"/>
          <w:b/>
          <w:sz w:val="24"/>
          <w:szCs w:val="24"/>
          <w:u w:val="single"/>
        </w:rPr>
        <w:t>1603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/2017),</w:t>
      </w:r>
    </w:p>
    <w:p w:rsidRDefault="009224F2" w:rsidP="009224F2" w:rsidR="009224F2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te sudu dostaviti račun radi prebacivanja na račun Fine iznosa troškova Fine.</w:t>
      </w:r>
    </w:p>
    <w:p w:rsidRDefault="009224F2" w:rsidP="009224F2" w:rsidR="009224F2">
      <w:pPr>
        <w:pStyle w:val="IzvornikNacrt"/>
        <w:ind w:left="1428"/>
        <w:jc w:val="both"/>
      </w:pPr>
    </w:p>
    <w:p w:rsidRDefault="009224F2" w:rsidP="009224F2" w:rsidR="009224F2">
      <w:pPr>
        <w:pStyle w:val="IzvornikNacrt"/>
        <w:jc w:val="center"/>
      </w:pPr>
      <w:r>
        <w:t>Obrazloženje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Fina je pokrenula skraćeni stečajni postupak nad dužnikom. Skraćeni stečajni postupak je okončan donošenjem rješenja o otvaranju i zaključenju skraćenog stečajnog postupka, St-</w:t>
      </w:r>
      <w:r w:rsidR="00DC001F">
        <w:rPr>
          <w:rFonts w:cs="Times New Roman" w:hAnsi="Times New Roman" w:ascii="Times New Roman"/>
          <w:color w:val="000000"/>
          <w:sz w:val="24"/>
          <w:szCs w:val="24"/>
        </w:rPr>
        <w:t>1603/2017-4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DC001F">
        <w:rPr>
          <w:rFonts w:cs="Times New Roman" w:hAnsi="Times New Roman" w:ascii="Times New Roman"/>
          <w:color w:val="000000"/>
          <w:sz w:val="24"/>
          <w:szCs w:val="24"/>
        </w:rPr>
        <w:t>16. siječnja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2018., a k</w:t>
      </w:r>
      <w:r w:rsidR="00DC001F">
        <w:rPr>
          <w:rFonts w:cs="Times New Roman" w:hAnsi="Times New Roman" w:ascii="Times New Roman"/>
          <w:color w:val="000000"/>
          <w:sz w:val="24"/>
          <w:szCs w:val="24"/>
        </w:rPr>
        <w:t>oje je postalo pravomoćno dana 2</w:t>
      </w:r>
      <w:r>
        <w:rPr>
          <w:rFonts w:cs="Times New Roman" w:hAnsi="Times New Roman" w:ascii="Times New Roman"/>
          <w:color w:val="000000"/>
          <w:sz w:val="24"/>
          <w:szCs w:val="24"/>
        </w:rPr>
        <w:t>. veljače 2018.</w:t>
      </w:r>
    </w:p>
    <w:p w:rsidRDefault="009224F2" w:rsidP="00DC001F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Podneskom od </w:t>
      </w:r>
      <w:r w:rsidR="00DC001F">
        <w:rPr>
          <w:rFonts w:cs="Times New Roman" w:hAnsi="Times New Roman" w:ascii="Times New Roman"/>
          <w:color w:val="000000"/>
          <w:sz w:val="24"/>
          <w:szCs w:val="24"/>
        </w:rPr>
        <w:t>18. siječnja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Fina je obavijestila sud o tome da su na ime predujma za namirenje troškova steč.postupka zaplijenjena novčana sredstva u iznosu od </w:t>
      </w:r>
      <w:r w:rsidR="00DC001F">
        <w:rPr>
          <w:rFonts w:cs="Times New Roman" w:hAnsi="Times New Roman" w:ascii="Times New Roman"/>
          <w:color w:val="000000"/>
          <w:sz w:val="24"/>
          <w:szCs w:val="24"/>
        </w:rPr>
        <w:t>5.000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,00 kn.    </w:t>
      </w:r>
    </w:p>
    <w:p w:rsidRDefault="009224F2" w:rsidP="00DC001F" w:rsidR="00DC001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Stoga je</w:t>
      </w:r>
      <w:r w:rsidR="00DC001F">
        <w:rPr>
          <w:rFonts w:cs="Times New Roman" w:hAnsi="Times New Roman" w:ascii="Times New Roman"/>
          <w:color w:val="000000"/>
          <w:sz w:val="24"/>
          <w:szCs w:val="24"/>
        </w:rPr>
        <w:t xml:space="preserve"> odlučeno kao u izreci rješenja.</w:t>
      </w:r>
    </w:p>
    <w:p w:rsidRDefault="00DC001F" w:rsidP="00DC001F" w:rsidR="00DC001F">
      <w:pPr>
        <w:spacing w:after="0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="009224F2">
        <w:t xml:space="preserve"> </w:t>
      </w:r>
      <w:r w:rsidR="009025FB">
        <w:rPr>
          <w:rFonts w:cs="Times New Roman" w:hAnsi="Times New Roman" w:ascii="Times New Roman"/>
          <w:sz w:val="24"/>
          <w:szCs w:val="24"/>
        </w:rPr>
        <w:t>Slavonskom Brodu 20</w:t>
      </w:r>
      <w:r w:rsidR="009224F2" w:rsidRPr="00DC001F">
        <w:rPr>
          <w:rFonts w:cs="Times New Roman" w:hAnsi="Times New Roman" w:ascii="Times New Roman"/>
          <w:sz w:val="24"/>
          <w:szCs w:val="24"/>
        </w:rPr>
        <w:t>. veljače 2018.</w:t>
      </w:r>
      <w:r w:rsidR="009224F2">
        <w:t xml:space="preserve">         </w:t>
      </w:r>
      <w:r w:rsidR="009224F2">
        <w:tab/>
      </w:r>
      <w:r w:rsidR="009224F2">
        <w:tab/>
      </w:r>
      <w:r w:rsidR="009224F2">
        <w:tab/>
      </w:r>
      <w:r w:rsidR="009224F2">
        <w:tab/>
      </w:r>
      <w:r w:rsidR="009224F2">
        <w:tab/>
      </w:r>
      <w:r w:rsidR="009224F2">
        <w:tab/>
      </w:r>
      <w:r w:rsidR="009224F2">
        <w:tab/>
      </w:r>
      <w:r w:rsidR="009224F2">
        <w:tab/>
      </w:r>
      <w:r w:rsidR="009224F2" w:rsidRPr="00DC001F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="009224F2" w:rsidRPr="00DC001F">
        <w:rPr>
          <w:rFonts w:cs="Times New Roman" w:hAnsi="Times New Roman" w:ascii="Times New Roman"/>
          <w:sz w:val="24"/>
        </w:rPr>
        <w:t xml:space="preserve"> Stečajna sutkinja:        </w:t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ab/>
        <w:t xml:space="preserve"> </w:t>
      </w:r>
      <w:r>
        <w:rPr>
          <w:rFonts w:cs="Times New Roman" w:hAnsi="Times New Roman" w:ascii="Times New Roman"/>
          <w:sz w:val="24"/>
        </w:rPr>
        <w:tab/>
      </w:r>
      <w:r w:rsidR="009224F2" w:rsidRPr="00DC001F">
        <w:rPr>
          <w:rFonts w:cs="Times New Roman" w:hAnsi="Times New Roman" w:ascii="Times New Roman"/>
          <w:sz w:val="24"/>
        </w:rPr>
        <w:t>Daniela Martini Maoduš</w:t>
      </w:r>
    </w:p>
    <w:p w:rsidRDefault="009224F2" w:rsidP="00DC001F" w:rsidR="00DC001F">
      <w:pPr>
        <w:spacing w:after="0"/>
        <w:jc w:val="both"/>
        <w:rPr>
          <w:rFonts w:cs="Times New Roman" w:hAnsi="Times New Roman" w:ascii="Times New Roman"/>
          <w:sz w:val="16"/>
          <w:szCs w:val="16"/>
        </w:rPr>
      </w:pPr>
      <w:r w:rsidRPr="00DC001F">
        <w:rPr>
          <w:rFonts w:cs="Times New Roman" w:hAnsi="Times New Roman" w:ascii="Times New Roman"/>
          <w:b/>
          <w:sz w:val="16"/>
          <w:szCs w:val="16"/>
        </w:rPr>
        <w:t>NAPUTAK O PRAVNOM LIJEKU</w:t>
      </w:r>
      <w:r w:rsidRPr="00DC001F">
        <w:rPr>
          <w:rFonts w:cs="Times New Roman" w:hAnsi="Times New Roman" w:ascii="Times New Roman"/>
          <w:sz w:val="16"/>
          <w:szCs w:val="16"/>
        </w:rPr>
        <w:t>:</w:t>
      </w:r>
    </w:p>
    <w:p w:rsidRDefault="009224F2" w:rsidP="00DC001F" w:rsidR="00DC001F">
      <w:pPr>
        <w:spacing w:after="0"/>
        <w:jc w:val="both"/>
        <w:rPr>
          <w:sz w:val="16"/>
          <w:szCs w:val="16"/>
        </w:rPr>
      </w:pPr>
      <w:r w:rsidRPr="00DC001F">
        <w:rPr>
          <w:sz w:val="16"/>
          <w:szCs w:val="16"/>
        </w:rPr>
        <w:t>Protiv ovog rješenja dopuštena je žalba u roku od osam dana od</w:t>
      </w:r>
      <w:r w:rsidR="00DC001F">
        <w:rPr>
          <w:sz w:val="16"/>
          <w:szCs w:val="16"/>
        </w:rPr>
        <w:t xml:space="preserve"> d</w:t>
      </w:r>
      <w:r w:rsidRPr="00DC001F">
        <w:rPr>
          <w:sz w:val="16"/>
          <w:szCs w:val="16"/>
        </w:rPr>
        <w:t>ana objave</w:t>
      </w:r>
    </w:p>
    <w:p w:rsidRDefault="009224F2" w:rsidP="00DC001F" w:rsidR="00DC001F">
      <w:pPr>
        <w:spacing w:after="0"/>
        <w:jc w:val="both"/>
        <w:rPr>
          <w:sz w:val="16"/>
          <w:szCs w:val="16"/>
        </w:rPr>
      </w:pPr>
      <w:r w:rsidRPr="00DC001F">
        <w:rPr>
          <w:sz w:val="16"/>
          <w:szCs w:val="16"/>
        </w:rPr>
        <w:t xml:space="preserve"> rješenja na mrežnoj stranici e-Oglasna ploča sudova.</w:t>
      </w:r>
    </w:p>
    <w:p w:rsidRDefault="009224F2" w:rsidP="00DC001F" w:rsidR="00DC001F">
      <w:pPr>
        <w:spacing w:after="0"/>
        <w:jc w:val="both"/>
        <w:rPr>
          <w:sz w:val="16"/>
          <w:szCs w:val="16"/>
        </w:rPr>
      </w:pPr>
      <w:r w:rsidRPr="00DC001F">
        <w:rPr>
          <w:sz w:val="16"/>
          <w:szCs w:val="16"/>
        </w:rPr>
        <w:t>Žalba se podnosi Visokom trgovačkom sudu RH u Zagrebu putem ovog</w:t>
      </w:r>
    </w:p>
    <w:p w:rsidRDefault="009224F2" w:rsidP="00DC001F" w:rsidR="009224F2" w:rsidRPr="00DC001F">
      <w:pPr>
        <w:spacing w:after="0"/>
        <w:jc w:val="both"/>
        <w:rPr>
          <w:sz w:val="16"/>
          <w:szCs w:val="16"/>
        </w:rPr>
      </w:pPr>
      <w:r w:rsidRPr="00DC001F">
        <w:rPr>
          <w:sz w:val="16"/>
          <w:szCs w:val="16"/>
        </w:rPr>
        <w:t>Suda u tri primjerka. Žalba ne odgađa ovrhu rješenja.</w:t>
      </w:r>
    </w:p>
    <w:p w:rsidRDefault="009224F2" w:rsidP="009224F2" w:rsidR="009224F2" w:rsidRPr="00DC001F">
      <w:pPr>
        <w:pStyle w:val="IzvornikNacrt"/>
        <w:rPr>
          <w:sz w:val="16"/>
          <w:szCs w:val="16"/>
        </w:rPr>
      </w:pPr>
      <w:r w:rsidRPr="00DC001F">
        <w:rPr>
          <w:sz w:val="16"/>
          <w:szCs w:val="16"/>
        </w:rPr>
        <w:lastRenderedPageBreak/>
        <w:t xml:space="preserve"> </w:t>
      </w:r>
    </w:p>
    <w:p w:rsidRDefault="009224F2" w:rsidP="009224F2" w:rsidR="009224F2">
      <w:pPr>
        <w:pStyle w:val="IzvornikNacrt"/>
      </w:pPr>
      <w:r>
        <w:t>DNA:</w:t>
      </w:r>
    </w:p>
    <w:p w:rsidRDefault="009224F2" w:rsidP="009224F2" w:rsidR="009224F2">
      <w:pPr>
        <w:pStyle w:val="IzvornikNacrt"/>
      </w:pPr>
      <w:r>
        <w:t>Rješenje nepravomoćno</w:t>
      </w:r>
    </w:p>
    <w:p w:rsidRDefault="009224F2" w:rsidP="009224F2" w:rsidR="009224F2">
      <w:pPr>
        <w:pStyle w:val="IzvornikNacrt"/>
      </w:pPr>
      <w:r>
        <w:t>Objaviti na mrežnoj stranici e-Oglasna ploča sudova</w:t>
      </w:r>
    </w:p>
    <w:p w:rsidRDefault="009224F2" w:rsidP="009224F2" w:rsidR="009224F2">
      <w:pPr>
        <w:pStyle w:val="IzvornikNacrt"/>
      </w:pPr>
      <w:r>
        <w:t>Dostaviti:</w:t>
      </w:r>
    </w:p>
    <w:p w:rsidRDefault="009224F2" w:rsidP="009224F2" w:rsidR="009224F2">
      <w:pPr>
        <w:pStyle w:val="IzvornikNacrt"/>
      </w:pPr>
      <w:r>
        <w:t>Dužniku izravno-radi obavijesti, poštom</w:t>
      </w:r>
    </w:p>
    <w:p w:rsidRDefault="009224F2" w:rsidP="009224F2" w:rsidR="009224F2">
      <w:pPr>
        <w:pStyle w:val="IzvornikNacrt"/>
      </w:pPr>
      <w:r>
        <w:t>Financijskoj agenciji, Regionalnom centru Osijek, poštom</w:t>
      </w:r>
    </w:p>
    <w:p w:rsidRDefault="009224F2" w:rsidP="009224F2" w:rsidR="009224F2">
      <w:pPr>
        <w:pStyle w:val="Naslov3"/>
      </w:pPr>
    </w:p>
    <w:p w:rsidRDefault="00372A36" w:rsidP="009224F2" w:rsidR="009224F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224F2" w:rsidP="009224F2" w:rsidR="009224F2">
      <w:pPr>
        <w:pStyle w:val="SudSjedite"/>
      </w:pPr>
      <w:r>
        <w:tab/>
      </w:r>
    </w:p>
    <w:p w:rsidRDefault="009224F2" w:rsidP="009224F2" w:rsidR="009224F2">
      <w:pPr>
        <w:pStyle w:val="Naslovdokumenta"/>
      </w:pPr>
    </w:p>
    <w:p w:rsidRDefault="009224F2" w:rsidP="009224F2" w:rsidR="009224F2">
      <w:pPr>
        <w:pStyle w:val="Poetniodjeljak"/>
      </w:pPr>
    </w:p>
    <w:p w:rsidRDefault="009224F2" w:rsidP="009224F2" w:rsidR="009224F2">
      <w:pPr>
        <w:pStyle w:val="NormaleSPIS"/>
        <w:rPr>
          <w:noProof/>
        </w:rPr>
      </w:pPr>
    </w:p>
    <w:p w:rsidRDefault="009224F2" w:rsidP="009224F2" w:rsidR="009224F2">
      <w:pPr>
        <w:pStyle w:val="ZapisniarPotpis"/>
      </w:pPr>
    </w:p>
    <w:p w:rsidRDefault="009224F2" w:rsidP="009224F2" w:rsidR="009224F2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4F2"/>
    <w:rsid w:val="002A08A8"/>
    <w:rsid w:val="00372A36"/>
    <w:rsid w:val="005E15FD"/>
    <w:rsid w:val="009025FB"/>
    <w:rsid w:val="009224F2"/>
    <w:rsid w:val="00C22774"/>
    <w:rsid w:val="00CA4385"/>
    <w:rsid w:val="00D95FE2"/>
    <w:rsid w:val="00DA486F"/>
    <w:rsid w:val="00DC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24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224F2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224F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224F2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9224F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224F2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224F2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224F2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224F2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9224F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224F2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9224F2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9224F2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9224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224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7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4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224F2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224F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224F2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9224F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224F2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224F2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224F2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224F2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9224F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224F2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9224F2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9224F2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9224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224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72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38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2018.</izvorni_sadrzaj>
    <derivirana_varijabla naziv="DomainObject.Predmet.DatumRjesavanja_1">16.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15748.54</izvorni_sadrzaj>
    <derivirana_varijabla naziv="DomainObject.Predmet.InicijalnaVrijednost_1">15748.54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St-1603/2017</izvorni_sadrzaj>
    <derivirana_varijabla naziv="DomainObject.Predmet.OznakaBroj_1">St-1603/2017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NOGOMETNI KLUB "GRANIČAR" SLAVONSKI BROD</izvorni_sadrzaj>
    <derivirana_varijabla naziv="DomainObject.Predmet.ProtustrankaFormated_1">  NOGOMETNI KLUB "GRANIČAR" SLAVONSKI BROD</derivirana_varijabla>
  </DomainObject.Predmet.ProtustrankaFormated>
  <DomainObject.Predmet.ProtustrankaFormatedOIB>
    <izvorni_sadrzaj>  NOGOMETNI KLUB "GRANIČAR" SLAVONSKI BROD, OIB 72313926795</izvorni_sadrzaj>
    <derivirana_varijabla naziv="DomainObject.Predmet.ProtustrankaFormatedOIB_1">  NOGOMETNI KLUB "GRANIČAR" SLAVONSKI BROD, OIB 72313926795</derivirana_varijabla>
  </DomainObject.Predmet.ProtustrankaFormatedOIB>
  <DomainObject.Predmet.ProtustrankaFormatedWithAdress>
    <izvorni_sadrzaj> NOGOMETNI KLUB "GRANIČAR" SLAVONSKI BROD, L. Lukića 0, 35000 Slavonski Brod</izvorni_sadrzaj>
    <derivirana_varijabla naziv="DomainObject.Predmet.ProtustrankaFormatedWithAdress_1"> NOGOMETNI KLUB "GRANIČAR" SLAVONSKI BROD, L. Lukića 0, 35000 Slavonski Brod</derivirana_varijabla>
  </DomainObject.Predmet.ProtustrankaFormatedWithAdress>
  <DomainObject.Predmet.ProtustrankaFormatedWithAdressOIB>
    <izvorni_sadrzaj> NOGOMETNI KLUB "GRANIČAR" SLAVONSKI BROD, OIB 72313926795, L. Lukića 0, 35000 Slavonski Brod</izvorni_sadrzaj>
    <derivirana_varijabla naziv="DomainObject.Predmet.ProtustrankaFormatedWithAdressOIB_1"> NOGOMETNI KLUB "GRANIČAR" SLAVONSKI BROD, OIB 72313926795, L. Lukića 0, 35000 Slavonski Brod</derivirana_varijabla>
  </DomainObject.Predmet.ProtustrankaFormatedWithAdressOIB>
  <DomainObject.Predmet.ProtustrankaWithAdress>
    <izvorni_sadrzaj>NOGOMETNI KLUB "GRANIČAR" SLAVONSKI BROD L. Lukića 0, 35000 Slavonski Brod</izvorni_sadrzaj>
    <derivirana_varijabla naziv="DomainObject.Predmet.ProtustrankaWithAdress_1">NOGOMETNI KLUB "GRANIČAR" SLAVONSKI BROD L. Lukića 0, 35000 Slavonski Brod</derivirana_varijabla>
  </DomainObject.Predmet.ProtustrankaWithAdress>
  <DomainObject.Predmet.ProtustrankaWithAdressOIB>
    <izvorni_sadrzaj>NOGOMETNI KLUB "GRANIČAR" SLAVONSKI BROD, OIB 72313926795, L. Lukića 0, 35000 Slavonski Brod</izvorni_sadrzaj>
    <derivirana_varijabla naziv="DomainObject.Predmet.ProtustrankaWithAdressOIB_1">NOGOMETNI KLUB "GRANIČAR" SLAVONSKI BROD, OIB 72313926795, L. Lukića 0, 35000 Slavonski Brod</derivirana_varijabla>
  </DomainObject.Predmet.ProtustrankaWithAdressOIB>
  <DomainObject.Predmet.ProtustrankaNazivFormated>
    <izvorni_sadrzaj>NOGOMETNI KLUB "GRANIČAR" SLAVONSKI BROD</izvorni_sadrzaj>
    <derivirana_varijabla naziv="DomainObject.Predmet.ProtustrankaNazivFormated_1">NOGOMETNI KLUB "GRANIČAR" SLAVONSKI BROD</derivirana_varijabla>
  </DomainObject.Predmet.ProtustrankaNazivFormated>
  <DomainObject.Predmet.ProtustrankaNazivFormatedOIB>
    <izvorni_sadrzaj>NOGOMETNI KLUB "GRANIČAR" SLAVONSKI BROD, OIB 72313926795</izvorni_sadrzaj>
    <derivirana_varijabla naziv="DomainObject.Predmet.ProtustrankaNazivFormatedOIB_1">NOGOMETNI KLUB "GRANIČAR" SLAVONSKI BROD, OIB 72313926795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"GRANIČAR" SLAVONSKI BROD</item>
    </izvorni_sadrzaj>
    <derivirana_varijabla naziv="DomainObject.Predmet.ProtuStrankaListFormated_1">
      <item>NOGOMETNI KLUB "GRANIČAR" SLAVONSKI BROD</item>
    </derivirana_varijabla>
  </DomainObject.Predmet.ProtuStrankaListFormated>
  <DomainObject.Predmet.ProtuStrankaListFormatedOIB>
    <izvorni_sadrzaj>
      <item>NOGOMETNI KLUB "GRANIČAR" SLAVONSKI BROD, OIB 72313926795</item>
    </izvorni_sadrzaj>
    <derivirana_varijabla naziv="DomainObject.Predmet.ProtuStrankaListFormatedOIB_1">
      <item>NOGOMETNI KLUB "GRANIČAR" SLAVONSKI BROD, OIB 72313926795</item>
    </derivirana_varijabla>
  </DomainObject.Predmet.ProtuStrankaListFormatedOIB>
  <DomainObject.Predmet.ProtuStrankaListFormatedWithAdress>
    <izvorni_sadrzaj>
      <item>NOGOMETNI KLUB "GRANIČAR" SLAVONSKI BROD, L. Lukića 0, 35000 Slavonski Brod</item>
    </izvorni_sadrzaj>
    <derivirana_varijabla naziv="DomainObject.Predmet.ProtuStrankaListFormatedWithAdress_1">
      <item>NOGOMETNI KLUB "GRANIČAR" SLAVONSKI BROD, L. Lukića 0, 35000 Slavonski Brod</item>
    </derivirana_varijabla>
  </DomainObject.Predmet.ProtuStrankaListFormatedWithAdress>
  <DomainObject.Predmet.ProtuStrankaListFormatedWithAdressOIB>
    <izvorni_sadrzaj>
      <item>NOGOMETNI KLUB "GRANIČAR" SLAVONSKI BROD, OIB 72313926795, L. Lukića 0, 35000 Slavonski Brod</item>
    </izvorni_sadrzaj>
    <derivirana_varijabla naziv="DomainObject.Predmet.ProtuStrankaListFormatedWithAdressOIB_1">
      <item>NOGOMETNI KLUB "GRANIČAR" SLAVONSKI BROD, OIB 72313926795, L. Lukića 0, 35000 Slavonski Brod</item>
    </derivirana_varijabla>
  </DomainObject.Predmet.ProtuStrankaListFormatedWithAdressOIB>
  <DomainObject.Predmet.ProtuStrankaListNazivFormated>
    <izvorni_sadrzaj>
      <item>NOGOMETNI KLUB "GRANIČAR" SLAVONSKI BROD</item>
    </izvorni_sadrzaj>
    <derivirana_varijabla naziv="DomainObject.Predmet.ProtuStrankaListNazivFormated_1">
      <item>NOGOMETNI KLUB "GRANIČAR" SLAVONSKI BROD</item>
    </derivirana_varijabla>
  </DomainObject.Predmet.ProtuStrankaListNazivFormated>
  <DomainObject.Predmet.ProtuStrankaListNazivFormatedOIB>
    <izvorni_sadrzaj>
      <item>NOGOMETNI KLUB "GRANIČAR" SLAVONSKI BROD, OIB 72313926795</item>
    </izvorni_sadrzaj>
    <derivirana_varijabla naziv="DomainObject.Predmet.ProtuStrankaListNazivFormatedOIB_1">
      <item>NOGOMETNI KLUB "GRANIČAR" SLAVONSKI BROD, OIB 72313926795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"GRANIČAR" SLAVONSKI BROD</izvorni_sadrzaj>
    <derivirana_varijabla naziv="DomainObject.Predmet.ProtustrankaIDrugi_1">NOGOMETNI KLUB "GRANIČAR" SLAVONSKI BROD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"GRANIČAR" SLAVONSKI BROD, OIB 72313926795, L. Lukića 0, 35000 Slavonski Brod</izvorni_sadrzaj>
    <derivirana_varijabla naziv="DomainObject.Predmet.ProtustrankaIDrugiAdressOIB_1">NOGOMETNI KLUB "GRANIČAR" SLAVONSKI BROD, OIB 72313926795, L. Lukića 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2018.</izvorni_sadrzaj>
    <derivirana_varijabla naziv="DomainObject.Predmet.OdlukaRjesenje.DatumDonosenjaOdluke_1">16. siječnja 2018.</derivirana_varijabla>
  </DomainObject.Predmet.OdlukaRjesenje.DatumDonosenjaOdluke>
  <DomainObject.Predmet.OdlukaRjesenje.DatumPravomocnosti>
    <izvorni_sadrzaj>2. veljače 2018.</izvorni_sadrzaj>
    <derivirana_varijabla naziv="DomainObject.Predmet.OdlukaRjesenje.DatumPravomocnosti_1">2. veljače 2018.</derivirana_varijabla>
  </DomainObject.Predmet.OdlukaRjesenje.DatumPravomocnosti>
  <DomainObject.Predmet.OdlukaRjesenje.Oznaka>
    <izvorni_sadrzaj>St-1603/2017-4</izvorni_sadrzaj>
    <derivirana_varijabla naziv="DomainObject.Predmet.OdlukaRjesenje.Oznaka_1">St-1603/2017-4</derivirana_varijabla>
  </DomainObject.Predmet.OdlukaRjesenje.Oznaka>
  <DomainObject.Predmet.SudioniciListNaziv>
    <izvorni_sadrzaj>
      <item>Financijska agencija</item>
      <item>NOGOMETNI KLUB "GRANIČAR" SLAVONSKI BROD</item>
    </izvorni_sadrzaj>
    <derivirana_varijabla naziv="DomainObject.Predmet.SudioniciListNaziv_1">
      <item>Financijska agencija</item>
      <item>NOGOMETNI KLUB "GRANIČAR" SLAVONSKI BROD</item>
    </derivirana_varijabla>
  </DomainObject.Predmet.SudioniciListNaziv>
  <DomainObject.Predmet.SudioniciListAdressOIB>
    <izvorni_sadrzaj>
      <item>Financijska agencija, OIB 85821130368, Ulica grada Vukovara 70,10000 Zagreb</item>
      <item>NOGOMETNI KLUB "GRANIČAR" SLAVONSKI BROD, OIB 72313926795, L. Lukića 0,35000 Slavonski Brod</item>
    </izvorni_sadrzaj>
    <derivirana_varijabla naziv="DomainObject.Predmet.SudioniciListAdressOIB_1">
      <item>Financijska agencija, OIB 85821130368, Ulica grada Vukovara 70,10000 Zagreb</item>
      <item>NOGOMETNI KLUB "GRANIČAR" SLAVONSKI BROD, OIB 72313926795, L. Lukića 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72313926795</item>
    </izvorni_sadrzaj>
    <derivirana_varijabla naziv="DomainObject.Predmet.SudioniciListNazivOIB_1">
      <item>, OIB 85821130368</item>
      <item>, OIB 72313926795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281</properties:Words>
  <properties:Characters>1499</properties:Characters>
  <properties:Lines>56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2018-02-19T07:18:00Z</dcterms:created>
  <dc:creator>wsadmin</dc:creator>
  <cp:lastModifiedBy>wsadmin</cp:lastModifiedBy>
  <cp:lastPrinted>2018-02-19T07:19:00Z</cp:lastPrinted>
  <dcterms:modified xmlns:xsi="http://www.w3.org/2001/XMLSchema-instance" xsi:type="dcterms:W3CDTF">2018-02-20T10:22:00Z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