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461e4" w14:paraId="51461e4" w:rsidRDefault="00C27672" w:rsidP="00C27672" w:rsidR="00C27672">
      <w:pPr>
        <w:pStyle w:val="Zaglavlje"/>
        <w:jc w:val="right"/>
        <w15:collapsed w:val="false"/>
      </w:pPr>
      <w:bookmarkStart w:name="_GoBack" w:id="0"/>
      <w:bookmarkEnd w:id="0"/>
      <w:r>
        <w:t>8 St-408/13-45</w:t>
      </w:r>
    </w:p>
    <w:p w:rsidRDefault="0058716C" w:rsidP="0058716C" w:rsidR="0058716C"/>
    <w:p w:rsidRDefault="00761B11" w:rsidP="00761B11" w:rsidR="00761B11">
      <w:pPr>
        <w:jc w:val="both"/>
      </w:pPr>
    </w:p>
    <w:p w:rsidRDefault="00761B11" w:rsidP="00761B11" w:rsidR="00761B11">
      <w:pPr>
        <w:jc w:val="both"/>
      </w:pPr>
    </w:p>
    <w:p w:rsidRDefault="00761B11" w:rsidP="00951A1B" w:rsidR="00761B11" w:rsidRPr="00761B11">
      <w:pPr>
        <w:jc w:val="center"/>
      </w:pPr>
      <w:r w:rsidRPr="00761B11">
        <w:t>R E P U B L I K A   H R V A T S K A</w:t>
      </w:r>
    </w:p>
    <w:p w:rsidRDefault="00DC2D6E" w:rsidP="00951A1B" w:rsidR="00DC2D6E">
      <w:pPr>
        <w:jc w:val="center"/>
      </w:pPr>
    </w:p>
    <w:p w:rsidRDefault="00951A1B" w:rsidP="00951A1B" w:rsidR="0058716C">
      <w:pPr>
        <w:jc w:val="center"/>
      </w:pPr>
      <w:r>
        <w:t>R J E Š E NJ E</w:t>
      </w:r>
    </w:p>
    <w:p w:rsidRDefault="00AE2055" w:rsidP="00951A1B" w:rsidR="00AE2055">
      <w:pPr>
        <w:jc w:val="center"/>
      </w:pPr>
    </w:p>
    <w:p w:rsidRDefault="001853B9" w:rsidP="00C27672" w:rsidR="001853B9" w:rsidRPr="001853B9">
      <w:pPr>
        <w:ind w:firstLine="720"/>
        <w:jc w:val="both"/>
      </w:pPr>
      <w:r w:rsidRPr="001853B9">
        <w:t>Trgovački sud u Rijeci po stečajnoj sutkinji Emi Brdovčak, u stečajnom postupku nad dužnikom ALUMEN d.o.o. u stečaju, Šmrika, Doljnje selo 28/a, OIB: 012995043080, MBS: 040137362, kojeg zastupa stečajni upravitelj Zinko Grgurić iz Rijeke, Ante Starčevića 5</w:t>
      </w:r>
      <w:r>
        <w:t>, 11</w:t>
      </w:r>
      <w:r w:rsidRPr="001853B9">
        <w:t>. studenoga 2016.,</w:t>
      </w:r>
    </w:p>
    <w:p w:rsidRDefault="00DC2D6E" w:rsidP="00951A1B" w:rsidR="00DC2D6E">
      <w:pPr>
        <w:jc w:val="center"/>
      </w:pPr>
    </w:p>
    <w:p w:rsidRDefault="00951A1B" w:rsidP="0058716C" w:rsidR="0058716C" w:rsidRPr="00761B11">
      <w:pPr>
        <w:jc w:val="center"/>
      </w:pPr>
      <w:r>
        <w:t xml:space="preserve">r i j e š i o  </w:t>
      </w:r>
      <w:r w:rsidR="0058716C" w:rsidRPr="00761B11">
        <w:t>j e</w:t>
      </w:r>
    </w:p>
    <w:p w:rsidRDefault="00761B11" w:rsidP="0058716C" w:rsidR="00761B11">
      <w:pPr>
        <w:pStyle w:val="Tijeloteksta"/>
        <w:ind w:firstLine="720"/>
        <w:rPr>
          <w:b/>
          <w:lang w:eastAsia="en-US"/>
        </w:rPr>
      </w:pPr>
    </w:p>
    <w:p w:rsidRDefault="00951A1B" w:rsidP="00951A1B" w:rsidR="00D102B0">
      <w:pPr>
        <w:numPr>
          <w:ilvl w:val="12"/>
          <w:numId w:val="0"/>
        </w:numPr>
        <w:jc w:val="both"/>
      </w:pPr>
      <w:r>
        <w:t xml:space="preserve"> </w:t>
      </w:r>
      <w:r w:rsidR="00D102B0" w:rsidRPr="00E23552">
        <w:t>Određuje se ročište vje</w:t>
      </w:r>
      <w:r w:rsidR="00D102B0">
        <w:t xml:space="preserve">rovnika na kojem će se ispitati </w:t>
      </w:r>
      <w:r w:rsidR="00D102B0" w:rsidRPr="00E23552">
        <w:t>prijavljene tražbine (</w:t>
      </w:r>
      <w:r w:rsidR="00562330">
        <w:t xml:space="preserve">posebno </w:t>
      </w:r>
      <w:r w:rsidR="00D102B0" w:rsidRPr="00E23552">
        <w:t xml:space="preserve">ispitno ročište) za </w:t>
      </w:r>
    </w:p>
    <w:p w:rsidRDefault="001853B9" w:rsidP="00D102B0" w:rsidR="00D102B0">
      <w:pPr>
        <w:numPr>
          <w:ilvl w:val="12"/>
          <w:numId w:val="0"/>
        </w:numPr>
        <w:ind w:hanging="720" w:left="720"/>
        <w:jc w:val="center"/>
      </w:pPr>
      <w:r>
        <w:rPr>
          <w:b/>
        </w:rPr>
        <w:t>6. prosinca</w:t>
      </w:r>
      <w:r w:rsidR="00DC2D6E">
        <w:rPr>
          <w:b/>
        </w:rPr>
        <w:t xml:space="preserve"> </w:t>
      </w:r>
      <w:r>
        <w:rPr>
          <w:b/>
        </w:rPr>
        <w:t>2016. u 12:45</w:t>
      </w:r>
      <w:r w:rsidR="00D102B0" w:rsidRPr="00E23552">
        <w:rPr>
          <w:b/>
        </w:rPr>
        <w:t xml:space="preserve"> sati</w:t>
      </w:r>
      <w:r w:rsidR="00D102B0" w:rsidRPr="00E23552">
        <w:t>, u prostorijama Trgovačkog suda u</w:t>
      </w:r>
      <w:r w:rsidR="00D102B0">
        <w:t xml:space="preserve"> Rijeci, </w:t>
      </w:r>
    </w:p>
    <w:p w:rsidRDefault="00D102B0" w:rsidP="006B3750" w:rsidR="00951A1B">
      <w:pPr>
        <w:numPr>
          <w:ilvl w:val="12"/>
          <w:numId w:val="0"/>
        </w:numPr>
        <w:ind w:hanging="720" w:left="720"/>
        <w:jc w:val="center"/>
      </w:pPr>
      <w:r>
        <w:t>Rijeka, Zadarska 1 i 3, sudnica 8, prvi kat.</w:t>
      </w:r>
    </w:p>
    <w:p w:rsidRDefault="00951A1B" w:rsidP="00951A1B" w:rsidR="00951A1B">
      <w:pPr>
        <w:numPr>
          <w:ilvl w:val="12"/>
          <w:numId w:val="0"/>
        </w:numPr>
        <w:ind w:hanging="720" w:left="720"/>
      </w:pPr>
    </w:p>
    <w:p w:rsidRDefault="00C27672" w:rsidP="00C27672" w:rsidR="00C27672">
      <w:pPr>
        <w:pStyle w:val="Tijeloteksta"/>
        <w:ind w:firstLine="720"/>
        <w:jc w:val="center"/>
        <w:rPr>
          <w:lang w:eastAsia="en-US"/>
        </w:rPr>
      </w:pPr>
      <w:r>
        <w:rPr>
          <w:lang w:eastAsia="en-US"/>
        </w:rPr>
        <w:t>U Rijeci 11. studenoga 2016.</w:t>
      </w:r>
    </w:p>
    <w:p w:rsidRDefault="00817CF3" w:rsidP="00817CF3" w:rsidR="00817CF3"/>
    <w:p w:rsidRDefault="00817CF3" w:rsidP="00C27672" w:rsidR="00817CF3">
      <w:pPr>
        <w:ind w:left="7200"/>
      </w:pPr>
      <w:r>
        <w:t xml:space="preserve">      Sutkinja</w:t>
      </w:r>
    </w:p>
    <w:p w:rsidRDefault="00817CF3" w:rsidP="00C27672" w:rsidR="00817CF3">
      <w:pPr>
        <w:ind w:left="7200"/>
      </w:pPr>
      <w:r>
        <w:t>Ema Brdovčak</w:t>
      </w:r>
    </w:p>
    <w:p w:rsidRDefault="00817CF3" w:rsidP="00817CF3" w:rsidR="00817CF3">
      <w:pPr>
        <w:jc w:val="right"/>
      </w:pPr>
    </w:p>
    <w:p w:rsidRDefault="00817CF3" w:rsidP="00817CF3" w:rsidR="00817CF3"/>
    <w:p w:rsidRDefault="00817CF3" w:rsidP="00817CF3" w:rsidR="00817CF3"/>
    <w:p w:rsidRDefault="00C27672" w:rsidP="00817CF3" w:rsidR="00C27672"/>
    <w:p w:rsidRDefault="00C27672" w:rsidP="00817CF3" w:rsidR="00C27672"/>
    <w:p w:rsidRDefault="00C27672" w:rsidP="00817CF3" w:rsidR="00C27672"/>
    <w:p w:rsidRDefault="00817CF3" w:rsidP="00817CF3" w:rsidR="00817CF3">
      <w:r>
        <w:t xml:space="preserve">UPUTA O PRAVNOM LIJEKU: </w:t>
      </w:r>
    </w:p>
    <w:p w:rsidRDefault="00817CF3" w:rsidP="00817CF3" w:rsidR="00817CF3">
      <w:r>
        <w:tab/>
        <w:t>Protiv ovog rješenja nije dopuštena žalba (članak 278. stavak 2. ZPP-a u vezi s člankom 6. SZ).</w:t>
      </w:r>
      <w:r>
        <w:tab/>
      </w:r>
    </w:p>
    <w:p w:rsidRDefault="00817CF3" w:rsidP="00817CF3" w:rsidR="00817CF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</w:p>
    <w:p w:rsidRDefault="00C27672" w:rsidP="00817CF3" w:rsidR="00C27672"/>
    <w:p w:rsidRDefault="00C27672" w:rsidP="00817CF3" w:rsidR="00C27672"/>
    <w:p w:rsidRDefault="00C27672" w:rsidP="00817CF3" w:rsidR="00C27672"/>
    <w:p w:rsidRDefault="00817CF3" w:rsidP="00817CF3" w:rsidR="00817CF3">
      <w:r>
        <w:t>DNA:</w:t>
      </w:r>
    </w:p>
    <w:p w:rsidRDefault="00817CF3" w:rsidP="00817CF3" w:rsidR="00817CF3"/>
    <w:p w:rsidRDefault="00817CF3" w:rsidP="00817CF3" w:rsidR="00817CF3">
      <w:r>
        <w:t>-</w:t>
      </w:r>
      <w:r>
        <w:tab/>
      </w:r>
      <w:r>
        <w:tab/>
        <w:t xml:space="preserve">e-oglasna ploča </w:t>
      </w:r>
    </w:p>
    <w:p w:rsidRDefault="00817CF3" w:rsidP="00817CF3" w:rsidR="00817CF3">
      <w:r>
        <w:t>-</w:t>
      </w:r>
      <w:r>
        <w:tab/>
        <w:t xml:space="preserve">    tablicu naknadno prijavljenih tražbina objaviti na web stranici e-oglasna ploča </w:t>
      </w:r>
    </w:p>
    <w:p w:rsidRDefault="00817CF3" w:rsidP="00817CF3" w:rsidR="00817CF3"/>
    <w:p w:rsidRDefault="00817CF3" w:rsidP="00817CF3" w:rsidR="00817CF3"/>
    <w:p w:rsidRDefault="00B639DE" w:rsidR="00B639DE"/>
    <w:sectPr w:rsidSect="00C27672" w:rsidR="00B639DE">
      <w:headerReference w:type="even" r:id="rId10"/>
      <w:headerReference w:type="default" r:id="rId11"/>
      <w:footerReference w:type="default" r:id="rId12"/>
      <w:headerReference w:type="first" r:id="rId13"/>
      <w:pgSz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7400" w:rsidR="00AE7400">
      <w:r>
        <w:separator/>
      </w:r>
    </w:p>
  </w:endnote>
  <w:endnote w:id="0" w:type="continuationSeparator">
    <w:p w:rsidRDefault="00AE7400" w:rsidR="00AE74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0408" w:rsidR="00790408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7A58D1">
      <w:rPr>
        <w:noProof/>
      </w:rPr>
      <w:t>2</w:t>
    </w:r>
    <w:r>
      <w:fldChar w:fldCharType="end"/>
    </w:r>
  </w:p>
  <w:p w:rsidRDefault="00790408" w:rsidR="0079040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7400" w:rsidR="00AE7400">
      <w:r>
        <w:separator/>
      </w:r>
    </w:p>
  </w:footnote>
  <w:footnote w:id="0" w:type="continuationSeparator">
    <w:p w:rsidRDefault="00AE7400" w:rsidR="00AE74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73F6" w:rsidP="00E25608" w:rsidR="00AD73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D73F6" w:rsidR="00AD73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2AAF" w:rsidR="00362AAF">
    <w:pPr>
      <w:pStyle w:val="Zaglavlje"/>
    </w:pPr>
    <w:r>
      <w:tab/>
    </w:r>
    <w:r>
      <w:tab/>
      <w:t>8 St-307/14-98</w:t>
    </w:r>
  </w:p>
  <w:p w:rsidRDefault="009459B8" w:rsidP="00790408" w:rsidR="009459B8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7672" w:rsidP="00A45EAD" w:rsidR="00C27672" w:rsidRPr="00C27672">
    <w:pPr>
      <w:ind w:firstLine="708"/>
      <w:rPr>
        <w:sz w:val="20"/>
        <w:szCs w:val="20"/>
      </w:rPr>
    </w:pPr>
    <w:r w:rsidRPr="00C27672">
      <w:rPr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C27672" w:rsidP="00210E4E" w:rsidR="00C27672" w:rsidRPr="00C27672">
    <w:pPr>
      <w:rPr>
        <w:sz w:val="20"/>
        <w:szCs w:val="20"/>
      </w:rPr>
    </w:pPr>
    <w:r w:rsidRPr="00C27672">
      <w:rPr>
        <w:rFonts w:eastAsia="MS Mincho"/>
        <w:sz w:val="20"/>
        <w:szCs w:val="20"/>
      </w:rPr>
      <w:t>REPUBLIKA HRVATSKA</w:t>
    </w:r>
  </w:p>
  <w:p w:rsidRDefault="00C27672" w:rsidP="00210E4E" w:rsidR="00C27672" w:rsidRPr="00C27672">
    <w:pPr>
      <w:rPr>
        <w:sz w:val="20"/>
        <w:szCs w:val="20"/>
      </w:rPr>
    </w:pPr>
    <w:r w:rsidRPr="00C27672">
      <w:rPr>
        <w:rFonts w:eastAsia="MS Mincho"/>
        <w:sz w:val="20"/>
        <w:szCs w:val="20"/>
      </w:rPr>
      <w:t>TRGOVAČKI SUD U RIJECI</w:t>
    </w:r>
  </w:p>
  <w:p w:rsidRDefault="00C27672" w:rsidP="00A45EAD" w:rsidR="00C27672" w:rsidRPr="00C27672">
    <w:pPr>
      <w:rPr>
        <w:rFonts w:eastAsia="MS Mincho"/>
        <w:sz w:val="20"/>
        <w:szCs w:val="20"/>
      </w:rPr>
    </w:pPr>
    <w:r w:rsidRPr="00C27672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DB74436"/>
    <w:multiLevelType w:val="hybridMultilevel"/>
    <w:tmpl w:val="6F92CF1E"/>
    <w:lvl w:tplc="978AF1F8" w:ilvl="0">
      <w:start w:val="27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716C"/>
    <w:rsid w:val="001853B9"/>
    <w:rsid w:val="00221551"/>
    <w:rsid w:val="00347BB4"/>
    <w:rsid w:val="00362AAF"/>
    <w:rsid w:val="003A3049"/>
    <w:rsid w:val="004501AC"/>
    <w:rsid w:val="004921B3"/>
    <w:rsid w:val="004A514F"/>
    <w:rsid w:val="004B7F3F"/>
    <w:rsid w:val="004E5469"/>
    <w:rsid w:val="004F022B"/>
    <w:rsid w:val="004F7C2D"/>
    <w:rsid w:val="005071FA"/>
    <w:rsid w:val="005336AC"/>
    <w:rsid w:val="005454CF"/>
    <w:rsid w:val="00562330"/>
    <w:rsid w:val="0056792B"/>
    <w:rsid w:val="0058716C"/>
    <w:rsid w:val="005E269F"/>
    <w:rsid w:val="00646AD8"/>
    <w:rsid w:val="00665504"/>
    <w:rsid w:val="006B3750"/>
    <w:rsid w:val="006D4A54"/>
    <w:rsid w:val="006E4475"/>
    <w:rsid w:val="00700893"/>
    <w:rsid w:val="007141AF"/>
    <w:rsid w:val="00761B11"/>
    <w:rsid w:val="00790408"/>
    <w:rsid w:val="007A52BF"/>
    <w:rsid w:val="007A58D1"/>
    <w:rsid w:val="007A6843"/>
    <w:rsid w:val="007B3F07"/>
    <w:rsid w:val="007C2F7F"/>
    <w:rsid w:val="007C5A47"/>
    <w:rsid w:val="007F4588"/>
    <w:rsid w:val="00807812"/>
    <w:rsid w:val="00817CF3"/>
    <w:rsid w:val="008B05F8"/>
    <w:rsid w:val="009222E0"/>
    <w:rsid w:val="009459B8"/>
    <w:rsid w:val="00951A1B"/>
    <w:rsid w:val="0098464C"/>
    <w:rsid w:val="00A54D1F"/>
    <w:rsid w:val="00AC1E43"/>
    <w:rsid w:val="00AD73F6"/>
    <w:rsid w:val="00AE2055"/>
    <w:rsid w:val="00AE7400"/>
    <w:rsid w:val="00B00775"/>
    <w:rsid w:val="00B51066"/>
    <w:rsid w:val="00B639DE"/>
    <w:rsid w:val="00B92D2F"/>
    <w:rsid w:val="00BB6AEF"/>
    <w:rsid w:val="00BC657A"/>
    <w:rsid w:val="00BD44BB"/>
    <w:rsid w:val="00BD7721"/>
    <w:rsid w:val="00C27672"/>
    <w:rsid w:val="00C8630B"/>
    <w:rsid w:val="00CE5B93"/>
    <w:rsid w:val="00D03520"/>
    <w:rsid w:val="00D102B0"/>
    <w:rsid w:val="00DB06B8"/>
    <w:rsid w:val="00DC2D6E"/>
    <w:rsid w:val="00E25608"/>
    <w:rsid w:val="00E65737"/>
    <w:rsid w:val="00FA0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8716C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58716C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58716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D73F6"/>
  </w:style>
  <w:style w:styleId="Podnoje" w:type="paragraph">
    <w:name w:val="footer"/>
    <w:basedOn w:val="Normal"/>
    <w:link w:val="PodnojeChar"/>
    <w:uiPriority w:val="99"/>
    <w:rsid w:val="00AD73F6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761B11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761B11"/>
    <w:rPr>
      <w:rFonts w:hAnsi="Tahoma" w:ascii="Tahoma"/>
      <w:b/>
      <w:color w:val="0000FF"/>
      <w:sz w:val="24"/>
    </w:rPr>
  </w:style>
  <w:style w:customStyle="true" w:styleId="PodnojeChar" w:type="character">
    <w:name w:val="Podnožje Char"/>
    <w:link w:val="Podnoje"/>
    <w:uiPriority w:val="99"/>
    <w:rsid w:val="00790408"/>
    <w:rPr>
      <w:sz w:val="24"/>
      <w:szCs w:val="24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BD44BB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D44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D44BB"/>
    <w:rPr>
      <w:rFonts w:cs="Tahoma" w:hAnsi="Tahoma" w:ascii="Tahoma"/>
      <w:sz w:val="16"/>
      <w:szCs w:val="16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C2767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A58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58D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58D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58D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58D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8716C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58716C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58716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D73F6"/>
  </w:style>
  <w:style w:styleId="Podnoje" w:type="paragraph">
    <w:name w:val="footer"/>
    <w:basedOn w:val="Normal"/>
    <w:link w:val="PodnojeChar"/>
    <w:uiPriority w:val="99"/>
    <w:rsid w:val="00AD73F6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761B11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761B11"/>
    <w:rPr>
      <w:rFonts w:ascii="Tahoma" w:hAnsi="Tahoma"/>
      <w:b/>
      <w:color w:val="0000FF"/>
      <w:sz w:val="24"/>
    </w:rPr>
  </w:style>
  <w:style w:customStyle="1" w:styleId="PodnojeChar" w:type="character">
    <w:name w:val="Podnožje Char"/>
    <w:link w:val="Podnoje"/>
    <w:uiPriority w:val="99"/>
    <w:rsid w:val="00790408"/>
    <w:rPr>
      <w:sz w:val="24"/>
      <w:szCs w:val="24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BD44BB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D44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D44BB"/>
    <w:rPr>
      <w:rFonts w:ascii="Tahoma" w:cs="Tahoma" w:hAnsi="Tahoma"/>
      <w:sz w:val="16"/>
      <w:szCs w:val="16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C2767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A58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58D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58D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58D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58D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studenog 2016.</izvorni_sadrzaj>
    <derivirana_varijabla naziv="DomainObject.DatumDonosenjaOdluke_1">14.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408</izvorni_sadrzaj>
    <derivirana_varijabla naziv="DomainObject.Predmet.Broj_1">408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2013.</izvorni_sadrzaj>
    <derivirana_varijabla naziv="DomainObject.Predmet.DatumOsnivanja_1">24.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St-408/2013</izvorni_sadrzaj>
    <derivirana_varijabla naziv="DomainObject.Predmet.OznakaBroj_1">St-408/2013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ALUMEN d.o.o.  Šmrika</izvorni_sadrzaj>
    <derivirana_varijabla naziv="DomainObject.Predmet.ProtustrankaFormated_1">  ALUMEN d.o.o.  Šmrika</derivirana_varijabla>
  </DomainObject.Predmet.ProtustrankaFormated>
  <DomainObject.Predmet.ProtustrankaFormatedOIB>
    <izvorni_sadrzaj>  ALUMEN d.o.o.  Šmrika, OIB 01295043080</izvorni_sadrzaj>
    <derivirana_varijabla naziv="DomainObject.Predmet.ProtustrankaFormatedOIB_1">  ALUMEN d.o.o.  Šmrika, OIB 01295043080</derivirana_varijabla>
  </DomainObject.Predmet.ProtustrankaFormatedOIB>
  <DomainObject.Predmet.ProtustrankaFormatedWithAdress>
    <izvorni_sadrzaj> ALUMEN d.o.o.  Šmrika, Dolnje selo 28a, 51 263 Šmrika</izvorni_sadrzaj>
    <derivirana_varijabla naziv="DomainObject.Predmet.ProtustrankaFormatedWithAdress_1"> ALUMEN d.o.o.  Šmrika, Dolnje selo 28a, 51 263 Šmrika</derivirana_varijabla>
  </DomainObject.Predmet.ProtustrankaFormatedWithAdress>
  <DomainObject.Predmet.ProtustrankaFormatedWithAdressOIB>
    <izvorni_sadrzaj> ALUMEN d.o.o.  Šmrika, OIB 01295043080, Dolnje selo 28a, 51 263 Šmrika</izvorni_sadrzaj>
    <derivirana_varijabla naziv="DomainObject.Predmet.ProtustrankaFormatedWithAdressOIB_1"> ALUMEN d.o.o.  Šmrika, OIB 01295043080, Dolnje selo 28a, 51 263 Šmrika</derivirana_varijabla>
  </DomainObject.Predmet.ProtustrankaFormatedWithAdressOIB>
  <DomainObject.Predmet.ProtustrankaWithAdress>
    <izvorni_sadrzaj>ALUMEN d.o.o.  Šmrika Dolnje selo 28a, 51 263 Šmrika</izvorni_sadrzaj>
    <derivirana_varijabla naziv="DomainObject.Predmet.ProtustrankaWithAdress_1">ALUMEN d.o.o.  Šmrika Dolnje selo 28a, 51 263 Šmrika</derivirana_varijabla>
  </DomainObject.Predmet.ProtustrankaWithAdress>
  <DomainObject.Predmet.ProtustrankaWithAdressOIB>
    <izvorni_sadrzaj>ALUMEN d.o.o.  Šmrika, OIB 01295043080, Dolnje selo 28a, 51 263 Šmrika</izvorni_sadrzaj>
    <derivirana_varijabla naziv="DomainObject.Predmet.ProtustrankaWithAdressOIB_1">ALUMEN d.o.o.  Šmrika, OIB 01295043080, Dolnje selo 28a, 51 263 Šmrika</derivirana_varijabla>
  </DomainObject.Predmet.ProtustrankaWithAdressOIB>
  <DomainObject.Predmet.ProtustrankaNazivFormated>
    <izvorni_sadrzaj>ALUMEN d.o.o.  Šmrika</izvorni_sadrzaj>
    <derivirana_varijabla naziv="DomainObject.Predmet.ProtustrankaNazivFormated_1">ALUMEN d.o.o.  Šmrika</derivirana_varijabla>
  </DomainObject.Predmet.ProtustrankaNazivFormated>
  <DomainObject.Predmet.ProtustrankaNazivFormatedOIB>
    <izvorni_sadrzaj>ALUMEN d.o.o.  Šmrika, OIB 01295043080</izvorni_sadrzaj>
    <derivirana_varijabla naziv="DomainObject.Predmet.ProtustrankaNazivFormatedOIB_1">ALUMEN d.o.o.  Šmrika, OIB 01295043080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ALUMEN d.o.o.  Šmrika</item>
    </izvorni_sadrzaj>
    <derivirana_varijabla naziv="DomainObject.Predmet.ProtuStrankaListFormated_1">
      <item>ALUMEN d.o.o.  Šmrika</item>
    </derivirana_varijabla>
  </DomainObject.Predmet.ProtuStrankaListFormated>
  <DomainObject.Predmet.ProtuStrankaListFormatedOIB>
    <izvorni_sadrzaj>
      <item>ALUMEN d.o.o.  Šmrika, OIB 01295043080</item>
    </izvorni_sadrzaj>
    <derivirana_varijabla naziv="DomainObject.Predmet.ProtuStrankaListFormatedOIB_1">
      <item>ALUMEN d.o.o.  Šmrika, OIB 01295043080</item>
    </derivirana_varijabla>
  </DomainObject.Predmet.ProtuStrankaListFormatedOIB>
  <DomainObject.Predmet.ProtuStrankaListFormatedWithAdress>
    <izvorni_sadrzaj>
      <item>ALUMEN d.o.o.  Šmrika, Dolnje selo 28a, 51 263 Šmrika</item>
    </izvorni_sadrzaj>
    <derivirana_varijabla naziv="DomainObject.Predmet.ProtuStrankaListFormatedWithAdress_1">
      <item>ALUMEN d.o.o.  Šmrika, Dolnje selo 28a, 51 263 Šmrika</item>
    </derivirana_varijabla>
  </DomainObject.Predmet.ProtuStrankaListFormatedWithAdress>
  <DomainObject.Predmet.ProtuStrankaListFormatedWithAdressOIB>
    <izvorni_sadrzaj>
      <item>ALUMEN d.o.o.  Šmrika, OIB 01295043080, Dolnje selo 28a, 51 263 Šmrika</item>
    </izvorni_sadrzaj>
    <derivirana_varijabla naziv="DomainObject.Predmet.ProtuStrankaListFormatedWithAdressOIB_1">
      <item>ALUMEN d.o.o.  Šmrika, OIB 01295043080, Dolnje selo 28a, 51 263 Šmrika</item>
    </derivirana_varijabla>
  </DomainObject.Predmet.ProtuStrankaListFormatedWithAdressOIB>
  <DomainObject.Predmet.ProtuStrankaListNazivFormated>
    <izvorni_sadrzaj>
      <item>ALUMEN d.o.o.  Šmrika</item>
    </izvorni_sadrzaj>
    <derivirana_varijabla naziv="DomainObject.Predmet.ProtuStrankaListNazivFormated_1">
      <item>ALUMEN d.o.o.  Šmrika</item>
    </derivirana_varijabla>
  </DomainObject.Predmet.ProtuStrankaListNazivFormated>
  <DomainObject.Predmet.ProtuStrankaListNazivFormatedOIB>
    <izvorni_sadrzaj>
      <item>ALUMEN d.o.o.  Šmrika, OIB 01295043080</item>
    </izvorni_sadrzaj>
    <derivirana_varijabla naziv="DomainObject.Predmet.ProtuStrankaListNazivFormatedOIB_1">
      <item>ALUMEN d.o.o.  Šmrika, OIB 01295043080</item>
    </derivirana_varijabla>
  </DomainObject.Predmet.ProtuStrankaListNazivFormatedOIB>
  <DomainObject.Predmet.OstaliListFormated>
    <izvorni_sadrzaj>
      <item>Vladimir Pećarić</item>
      <item>Zinko Grgurić</item>
      <item>Zekić d.o.o.</item>
      <item>H-ABDUCO d.o.o.</item>
      <item>Šimun Vulić</item>
    </izvorni_sadrzaj>
    <derivirana_varijabla naziv="DomainObject.Predmet.OstaliListFormated_1">
      <item>Vladimir Pećarić</item>
      <item>Zinko Grgurić</item>
      <item>Zekić d.o.o.</item>
      <item>H-ABDUCO d.o.o.</item>
      <item>Šimun Vulić</item>
    </derivirana_varijabla>
  </DomainObject.Predmet.OstaliListFormated>
  <DomainObject.Predmet.OstaliListFormatedOIB>
    <izvorni_sadrzaj>
      <item>Vladimir Pećarić, OIB 02064746375</item>
      <item>Zinko Grgurić, OIB 83423185553</item>
      <item>Zekić d.o.o., OIB 77940172887</item>
      <item>H-ABDUCO d.o.o., OIB 13667298928</item>
      <item>Šimun Vulić</item>
    </izvorni_sadrzaj>
    <derivirana_varijabla naziv="DomainObject.Predmet.OstaliListFormatedOIB_1">
      <item>Vladimir Pećarić, OIB 02064746375</item>
      <item>Zinko Grgurić, OIB 83423185553</item>
      <item>Zekić d.o.o., OIB 77940172887</item>
      <item>H-ABDUCO d.o.o., OIB 13667298928</item>
      <item>Šimun Vulić</item>
    </derivirana_varijabla>
  </DomainObject.Predmet.OstaliListFormatedOIB>
  <DomainObject.Predmet.OstaliListFormatedWithAdress>
    <izvorni_sadrzaj>
      <item>Vladimir Pećarić, Žarka Pezelja 4, 51221 Kostrena</item>
      <item>Zinko Grgurić, Ante Starčevića 5, 51000 Rijeka</item>
      <item>Zekić d.o.o., Blažići 23, 51216 Viškovo</item>
      <item>H-ABDUCO d.o.o., Slavonska avenija 6a, 10000 Zagreb</item>
      <item>Šimun Vulić, V. Lisinskog 2, 51000 Rijeka</item>
    </izvorni_sadrzaj>
    <derivirana_varijabla naziv="DomainObject.Predmet.OstaliListFormatedWithAdress_1">
      <item>Vladimir Pećarić, Žarka Pezelja 4, 51221 Kostrena</item>
      <item>Zinko Grgurić, Ante Starčevića 5, 51000 Rijeka</item>
      <item>Zekić d.o.o., Blažići 23, 51216 Viškovo</item>
      <item>H-ABDUCO d.o.o., Slavonska avenija 6a, 10000 Zagreb</item>
      <item>Šimun Vulić, V. Lisinskog 2, 51000 Rijeka</item>
    </derivirana_varijabla>
  </DomainObject.Predmet.OstaliListFormatedWithAdress>
  <DomainObject.Predmet.OstaliListFormatedWithAdressOIB>
    <izvorni_sadrzaj>
      <item>Vladimir Pećarić, OIB 02064746375, Žarka Pezelja 4, 51221 Kostrena</item>
      <item>Zinko Grgurić, OIB 83423185553, Ante Starčevića 5, 51000 Rijeka</item>
      <item>Zekić d.o.o., OIB 77940172887, Blažići 23, 51216 Viškovo</item>
      <item>H-ABDUCO d.o.o., OIB 13667298928, Slavonska avenija 6a, 10000 Zagreb</item>
      <item>Šimun Vulić, V. Lisinskog 2, 51000 Rijeka</item>
    </izvorni_sadrzaj>
    <derivirana_varijabla naziv="DomainObject.Predmet.OstaliListFormatedWithAdressOIB_1">
      <item>Vladimir Pećarić, OIB 02064746375, Žarka Pezelja 4, 51221 Kostrena</item>
      <item>Zinko Grgurić, OIB 83423185553, Ante Starčevića 5, 51000 Rijeka</item>
      <item>Zekić d.o.o., OIB 77940172887, Blažići 23, 51216 Viškovo</item>
      <item>H-ABDUCO d.o.o., OIB 13667298928, Slavonska avenija 6a, 10000 Zagreb</item>
      <item>Šimun Vulić, V. Lisinskog 2, 51000 Rijeka</item>
    </derivirana_varijabla>
  </DomainObject.Predmet.OstaliListFormatedWithAdressOIB>
  <DomainObject.Predmet.OstaliListNazivFormated>
    <izvorni_sadrzaj>
      <item>Vladimir Pećarić</item>
      <item>Zinko Grgurić</item>
      <item>Zekić d.o.o.</item>
      <item>H-ABDUCO d.o.o.</item>
      <item>Šimun Vulić</item>
    </izvorni_sadrzaj>
    <derivirana_varijabla naziv="DomainObject.Predmet.OstaliListNazivFormated_1">
      <item>Vladimir Pećarić</item>
      <item>Zinko Grgurić</item>
      <item>Zekić d.o.o.</item>
      <item>H-ABDUCO d.o.o.</item>
      <item>Šimun Vulić</item>
    </derivirana_varijabla>
  </DomainObject.Predmet.OstaliListNazivFormated>
  <DomainObject.Predmet.OstaliListNazivFormatedOIB>
    <izvorni_sadrzaj>
      <item>Vladimir Pećarić, OIB 02064746375</item>
      <item>Zinko Grgurić, OIB 83423185553</item>
      <item>Zekić d.o.o., OIB 77940172887</item>
      <item>H-ABDUCO d.o.o., OIB 13667298928</item>
      <item>Šimun Vulić</item>
    </izvorni_sadrzaj>
    <derivirana_varijabla naziv="DomainObject.Predmet.OstaliListNazivFormatedOIB_1">
      <item>Vladimir Pećarić, OIB 02064746375</item>
      <item>Zinko Grgurić, OIB 83423185553</item>
      <item>Zekić d.o.o., OIB 77940172887</item>
      <item>H-ABDUCO d.o.o., OIB 13667298928</item>
      <item>Šimun Vulić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2016.</izvorni_sadrzaj>
    <derivirana_varijabla naziv="DomainObject.Datum_1">14.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ALUMEN d.o.o.  Šmrika</izvorni_sadrzaj>
    <derivirana_varijabla naziv="DomainObject.Predmet.ProtustrankaIDrugi_1">ALUMEN d.o.o.  Šmrika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ALUMEN d.o.o.  Šmrika, OIB 01295043080, Dolnje selo 28a, 51 263 Šmrika</izvorni_sadrzaj>
    <derivirana_varijabla naziv="DomainObject.Predmet.ProtustrankaIDrugiAdressOIB_1">ALUMEN d.o.o.  Šmrika, OIB 01295043080, Dolnje selo 28a, 51 263 Šmrika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ALUMEN d.o.o.  Šmrika</item>
      <item>Vladimir Pećarić</item>
      <item>Zinko Grgurić</item>
      <item>Zekić d.o.o.</item>
      <item>H-ABDUCO d.o.o.</item>
      <item>Šimun Vulić</item>
    </izvorni_sadrzaj>
    <derivirana_varijabla naziv="DomainObject.Predmet.SudioniciListNaziv_1">
      <item>FINA  Rijeka</item>
      <item>ALUMEN d.o.o.  Šmrika</item>
      <item>Vladimir Pećarić</item>
      <item>Zinko Grgurić</item>
      <item>Zekić d.o.o.</item>
      <item>H-ABDUCO d.o.o.</item>
      <item>Šimun Vulić</item>
    </derivirana_varijabla>
  </DomainObject.Predmet.SudioniciListNaziv>
  <DomainObject.Predmet.SudioniciListAdressOIB>
    <izvorni_sadrzaj>
      <item>FINA  Rijeka, OIB 85821130368, Frana Kurelca 8,51 000 Rijeka</item>
      <item>ALUMEN d.o.o.  Šmrika, OIB 01295043080, Dolnje selo 28a,51 263 Šmrika</item>
      <item>Vladimir Pećarić, OIB 02064746375, Žarka Pezelja 4,51221 Kostrena</item>
      <item>Zinko Grgurić, OIB 83423185553, Ante Starčevića 5,51000 Rijeka</item>
      <item>Zekić d.o.o., OIB 77940172887, Blažići 23,51216 Viškovo</item>
      <item>H-ABDUCO d.o.o., OIB 13667298928, Slavonska avenija 6a,10000 Zagreb</item>
      <item>Šimun Vulić, V. Lisinskog 2,51000 Rijeka</item>
    </izvorni_sadrzaj>
    <derivirana_varijabla naziv="DomainObject.Predmet.SudioniciListAdressOIB_1">
      <item>FINA  Rijeka, OIB 85821130368, Frana Kurelca 8,51 000 Rijeka</item>
      <item>ALUMEN d.o.o.  Šmrika, OIB 01295043080, Dolnje selo 28a,51 263 Šmrika</item>
      <item>Vladimir Pećarić, OIB 02064746375, Žarka Pezelja 4,51221 Kostrena</item>
      <item>Zinko Grgurić, OIB 83423185553, Ante Starčevića 5,51000 Rijeka</item>
      <item>Zekić d.o.o., OIB 77940172887, Blažići 23,51216 Viškovo</item>
      <item>H-ABDUCO d.o.o., OIB 13667298928, Slavonska avenija 6a,10000 Zagreb</item>
      <item>Šimun Vulić, V. Lisinskog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01295043080</item>
      <item>, OIB 02064746375</item>
      <item>, OIB 83423185553</item>
      <item>, OIB 77940172887</item>
      <item>, OIB 13667298928</item>
      <item>, OIB null</item>
    </izvorni_sadrzaj>
    <derivirana_varijabla naziv="DomainObject.Predmet.SudioniciListNazivOIB_1">
      <item>, OIB 85821130368</item>
      <item>, OIB 01295043080</item>
      <item>, OIB 02064746375</item>
      <item>, OIB 83423185553</item>
      <item>, OIB 77940172887</item>
      <item>, OIB 13667298928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Zinko Grgurić, OIB 83423185553, Ćikovići 126, 51215 Kastav</item>
    </izvorni_sadrzaj>
    <derivirana_varijabla naziv="DomainObject.Predmet.StecajniUpraviteljiListAddressOIB_1">
      <item>Zinko Grgurić, OIB 83423185553, Ćikovići 126, 51215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4E10F9-9AF1-4869-A74A-9D45AF691B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155</properties:Words>
  <properties:Characters>705</properties:Characters>
  <properties:Lines>43</properties:Lines>
  <properties:Paragraphs>16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2016-11-11T08:50:00Z</dcterms:created>
  <dc:creator>nmarkovic</dc:creator>
  <cp:lastModifiedBy>Renata Valić</cp:lastModifiedBy>
  <cp:lastPrinted>2016-11-14T08:08:00Z</cp:lastPrinted>
  <dcterms:modified xmlns:xsi="http://www.w3.org/2001/XMLSchema-instance" xsi:type="dcterms:W3CDTF">2016-11-14T08:16:00Z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