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332C29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964596">
                    <w:rPr>
                      <w:sz w:val="22"/>
                      <w:szCs w:val="22"/>
                    </w:rPr>
                    <w:t>1</w:t>
                  </w:r>
                  <w:r w:rsidR="00BB04F8">
                    <w:rPr>
                      <w:sz w:val="22"/>
                      <w:szCs w:val="22"/>
                    </w:rPr>
                    <w:t>1</w:t>
                  </w:r>
                  <w:r w:rsidR="0033681B">
                    <w:rPr>
                      <w:sz w:val="22"/>
                      <w:szCs w:val="22"/>
                    </w:rPr>
                    <w:t>53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9039FF">
                    <w:rPr>
                      <w:sz w:val="22"/>
                      <w:szCs w:val="22"/>
                    </w:rPr>
                    <w:t>10</w:t>
                  </w:r>
                  <w:r w:rsidR="00332C29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98de89f" w14:paraId="98de89f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BB04F8" w:rsidR="00BB04F8" w:rsidRPr="00BB04F8">
      <w:pPr>
        <w:jc w:val="center"/>
      </w:pPr>
      <w:r>
        <w:t>R J E Š E N J E</w:t>
      </w:r>
      <w:r w:rsidR="00BB04F8">
        <w:t xml:space="preserve"> </w:t>
      </w:r>
    </w:p>
    <w:p w:rsidRDefault="00BB04F8" w:rsidP="00BB04F8" w:rsidR="00BB04F8" w:rsidRPr="00BB04F8">
      <w:pPr>
        <w:jc w:val="center"/>
        <w:rPr>
          <w:b/>
          <w:bCs/>
        </w:rPr>
      </w:pPr>
    </w:p>
    <w:p w:rsidRDefault="00BB04F8" w:rsidP="00BB04F8" w:rsidR="00BB04F8" w:rsidRPr="00BB04F8">
      <w:pPr>
        <w:rPr>
          <w:b/>
          <w:bCs/>
        </w:rPr>
      </w:pPr>
    </w:p>
    <w:p w:rsidRDefault="00BB04F8" w:rsidP="0054589B" w:rsidR="0054589B">
      <w:pPr>
        <w:jc w:val="both"/>
      </w:pPr>
      <w:r w:rsidRPr="00BB04F8">
        <w:tab/>
      </w:r>
      <w:r w:rsidR="0054589B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33681B">
        <w:t>PERFECT USLUGE j.d.o.o. OIB: 39555433422, MBS: 080891575, Zagreb, Štefanovec 116</w:t>
      </w:r>
      <w:r w:rsidR="00563EAD">
        <w:t>,</w:t>
      </w:r>
      <w:r w:rsidR="0054589B">
        <w:t xml:space="preserve"> </w:t>
      </w:r>
      <w:r w:rsidR="00332C29">
        <w:t>3. srpnja</w:t>
      </w:r>
      <w:r w:rsidR="0054589B">
        <w:t xml:space="preserve"> 2018.</w:t>
      </w:r>
    </w:p>
    <w:p w:rsidRDefault="00563EAD" w:rsidP="0054589B" w:rsidR="00563EAD">
      <w:pPr>
        <w:jc w:val="both"/>
      </w:pPr>
    </w:p>
    <w:p w:rsidRDefault="004C5B4B" w:rsidP="004C5B4B" w:rsidR="00BB04F8" w:rsidRPr="00BB04F8">
      <w:pPr>
        <w:ind w:firstLine="708"/>
        <w:jc w:val="center"/>
      </w:pPr>
      <w:r w:rsidRPr="00BB04F8">
        <w:t>r i j e š i o   j e</w:t>
      </w:r>
    </w:p>
    <w:p w:rsidRDefault="00BB04F8" w:rsidP="00BB04F8" w:rsidR="00BB04F8" w:rsidRPr="00BB04F8">
      <w:pPr>
        <w:jc w:val="both"/>
      </w:pPr>
    </w:p>
    <w:p w:rsidRDefault="00BB04F8" w:rsidP="00BB04F8" w:rsid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 xml:space="preserve">Pozivaju se osobe koje imaju pravni interes da se provede stečajni postupak nad dužnikom </w:t>
      </w:r>
      <w:r w:rsidR="0033681B">
        <w:t>PERFECT USLUGE j.d.o.o. OIB: 39555433422, MBS: 080891575, Zagreb, Štefanovec 116</w:t>
      </w:r>
      <w:r w:rsidR="00E72A89">
        <w:t>,</w:t>
      </w:r>
      <w:r w:rsidRPr="00BB04F8">
        <w:t xml:space="preserve"> da u roku od 15 dana uplate na sudski depozit ovoga suda broj HR3123900011300000200 s pozivom na broj HR05 272-</w:t>
      </w:r>
      <w:r>
        <w:t>11</w:t>
      </w:r>
      <w:r w:rsidR="0033681B">
        <w:t>53</w:t>
      </w:r>
      <w:r w:rsidRPr="00BB04F8">
        <w:t xml:space="preserve">17 kod Hrvatske poštanske banke iznos od </w:t>
      </w:r>
      <w:r w:rsidR="0033681B">
        <w:t>25.000</w:t>
      </w:r>
      <w:r w:rsidR="00E72A89">
        <w:t>,00</w:t>
      </w:r>
      <w:r w:rsidRPr="00BB04F8">
        <w:t xml:space="preserve"> kn </w:t>
      </w:r>
      <w:r>
        <w:t>(</w:t>
      </w:r>
      <w:r w:rsidR="0033681B">
        <w:t>dvadesetpettisuća</w:t>
      </w:r>
      <w:r w:rsidR="00563EAD">
        <w:t>kune</w:t>
      </w:r>
      <w:r>
        <w:t xml:space="preserve">) </w:t>
      </w:r>
      <w:r w:rsidRPr="00BB04F8">
        <w:t>na ime predujma za pokriće troškova kako prethodnog, tako i otvorenog stečajnog postupka, te da u istom roku potvrdu o uplati dostave u sudski spis.</w:t>
      </w:r>
    </w:p>
    <w:p w:rsidRDefault="0054589B" w:rsidP="0054589B" w:rsidR="0054589B" w:rsidRPr="00BB04F8">
      <w:pPr>
        <w:ind w:left="1485"/>
        <w:jc w:val="both"/>
      </w:pPr>
    </w:p>
    <w:p w:rsidRDefault="00BB04F8" w:rsidP="00BB04F8" w:rsidR="00BB04F8" w:rsidRPr="00BB04F8">
      <w:pPr>
        <w:numPr>
          <w:ilvl w:val="0"/>
          <w:numId w:val="12"/>
        </w:numPr>
        <w:jc w:val="both"/>
      </w:pPr>
      <w:r w:rsidRPr="00BB04F8">
        <w:t>Ovo rješenje će se objaviti na mrežnoj stranici e-Oglasna ploča sudova.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ind w:firstLine="1485" w:left="0"/>
        <w:jc w:val="both"/>
      </w:pPr>
      <w:r w:rsidRPr="00BB04F8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BB04F8" w:rsidP="00BB04F8" w:rsidR="00BB04F8" w:rsidRPr="00BB04F8"/>
    <w:p w:rsidRDefault="00BB04F8" w:rsidP="00BB04F8" w:rsidR="00BB04F8" w:rsidRPr="00BB04F8"/>
    <w:p w:rsidRDefault="00BB04F8" w:rsidP="00BB04F8" w:rsidR="00BB04F8" w:rsidRPr="00BB04F8">
      <w:pPr>
        <w:keepNext/>
        <w:jc w:val="center"/>
        <w:outlineLvl w:val="0"/>
      </w:pPr>
      <w:r w:rsidRPr="00BB04F8">
        <w:t>Obrazloženje</w:t>
      </w:r>
    </w:p>
    <w:p w:rsidRDefault="00BB04F8" w:rsidP="00BB04F8" w:rsidR="00BB04F8" w:rsidRPr="00BB04F8"/>
    <w:p w:rsidRDefault="00BB04F8" w:rsidP="00BB04F8" w:rsidR="00BB04F8">
      <w:pPr>
        <w:ind w:firstLine="720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 </w:t>
      </w:r>
      <w:r w:rsidR="0033681B">
        <w:t>13</w:t>
      </w:r>
      <w:r w:rsidR="00E72A89">
        <w:t>. rujna</w:t>
      </w:r>
      <w:r w:rsidR="00332C29">
        <w:t xml:space="preserve"> 2016</w:t>
      </w:r>
      <w:r w:rsidRPr="00995FB2">
        <w:t xml:space="preserve">. ima u Očevidniku redoslijeda osnova za plaćanje evidentirane neizvršene osnove za plaćanje u neprekinutom razdoblju od 120 dana u ukupnom iznosu od </w:t>
      </w:r>
      <w:r w:rsidR="0033681B">
        <w:t>40.097,54</w:t>
      </w:r>
      <w:r w:rsidR="00E72A89">
        <w:t xml:space="preserve"> kn, te da ima dva zaposlena </w:t>
      </w:r>
      <w:r w:rsidRPr="00995FB2">
        <w:t>radnika.</w:t>
      </w:r>
    </w:p>
    <w:p w:rsidRDefault="00BB04F8" w:rsidP="00BB04F8" w:rsidR="00BB04F8">
      <w:pPr>
        <w:ind w:firstLine="720"/>
        <w:jc w:val="both"/>
      </w:pPr>
    </w:p>
    <w:p w:rsidRDefault="00BB04F8" w:rsidP="00BB04F8" w:rsidR="00BB04F8">
      <w:pPr>
        <w:ind w:firstLine="720"/>
        <w:jc w:val="both"/>
      </w:pPr>
    </w:p>
    <w:p w:rsidRDefault="00332C29" w:rsidP="00BB04F8" w:rsidR="00332C29" w:rsidRPr="00995FB2">
      <w:pPr>
        <w:ind w:firstLine="720"/>
        <w:jc w:val="both"/>
      </w:pPr>
    </w:p>
    <w:p w:rsidRDefault="00BB04F8" w:rsidP="00BB04F8" w:rsidR="00BB04F8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>
      <w:pPr>
        <w:ind w:firstLine="1428"/>
        <w:jc w:val="both"/>
      </w:pPr>
      <w:r w:rsidRPr="00995FB2">
        <w:t xml:space="preserve">Sud je pozvao  zastupnika po zakonu da dostavi pisano izvješće o financijsko-gospodarskom stanju kod dužnika i dostavi popis imovine i obveza dužnika. </w:t>
      </w:r>
      <w:r w:rsidR="00A1737D">
        <w:t xml:space="preserve">zastupnik dužnika nije dostavio izvješće. </w:t>
      </w:r>
    </w:p>
    <w:p w:rsidRDefault="00A1737D" w:rsidP="00BB04F8" w:rsidR="00A1737D" w:rsidRPr="00BB04F8">
      <w:pPr>
        <w:ind w:firstLine="1428"/>
        <w:jc w:val="both"/>
      </w:pPr>
      <w:r>
        <w:t xml:space="preserve">Rješenjem suda od </w:t>
      </w:r>
      <w:r w:rsidR="00332C29">
        <w:t>28. svibnja</w:t>
      </w:r>
      <w:r>
        <w:t xml:space="preserve"> 2018. sud je pokrenuo prethodni postupak radi utvrđivanja uvjeta za pokretanje stečajnog postupka nad dužnikom te je imenovao i stečajnog upravitelja.</w:t>
      </w:r>
    </w:p>
    <w:p w:rsidRDefault="00BB04F8" w:rsidP="00BB04F8" w:rsidR="001D6E35">
      <w:pPr>
        <w:jc w:val="both"/>
      </w:pPr>
      <w:r w:rsidRPr="00BB04F8">
        <w:tab/>
      </w:r>
      <w:r w:rsidRPr="00BB04F8">
        <w:tab/>
      </w:r>
      <w:r w:rsidR="00A1737D">
        <w:t xml:space="preserve"> Iz izvješća privremenog stečajnog upravitelja od </w:t>
      </w:r>
      <w:r w:rsidR="006E19D5">
        <w:t>2</w:t>
      </w:r>
      <w:r w:rsidR="00E72A89">
        <w:t>3</w:t>
      </w:r>
      <w:r w:rsidR="00332C29">
        <w:t>. lipnja</w:t>
      </w:r>
      <w:r w:rsidR="00A1737D">
        <w:t xml:space="preserve"> 2018. kao i Izjave s ročišta održanog </w:t>
      </w:r>
      <w:r w:rsidR="00332C29">
        <w:t>3. srpnja</w:t>
      </w:r>
      <w:r w:rsidR="00A1737D">
        <w:t xml:space="preserve"> 2018. proizlazi kako su ispunjene zakonske pretpostavke za otvaranje stečajnog postupka nad dužnikom te je sud u smislu odredbe članka 132.</w:t>
      </w:r>
      <w:r w:rsidR="001D6E35">
        <w:t xml:space="preserve"> stavak 1. SZ pozvao osobe koje imaju pravni interes za provedbom stečajnog postupka da u roku od 15 dana uplate predujam za namirenje troškova prethodnog i otvorenog stečajnog postupka.</w:t>
      </w:r>
    </w:p>
    <w:p w:rsidRDefault="001D6E35" w:rsidP="00BB04F8" w:rsidR="001D6E35">
      <w:pPr>
        <w:jc w:val="both"/>
      </w:pPr>
    </w:p>
    <w:p w:rsidRDefault="001D6E35" w:rsidP="001D6E35" w:rsidR="00BB04F8" w:rsidRPr="00995FB2">
      <w:pPr>
        <w:jc w:val="both"/>
      </w:pPr>
      <w:r>
        <w:tab/>
      </w:r>
      <w:r>
        <w:tab/>
        <w:t xml:space="preserve">Privremeni stečajni upravitelj je predložio da se pozovu zainteresirane osobe na uplatu iznosa od </w:t>
      </w:r>
      <w:r w:rsidR="0033681B">
        <w:t>25.000</w:t>
      </w:r>
      <w:r w:rsidR="00E72A89">
        <w:t>,00</w:t>
      </w:r>
      <w:r>
        <w:t xml:space="preserve"> kn i to </w:t>
      </w:r>
      <w:r w:rsidR="0033681B">
        <w:t>nagrada stečajnoj upraviteljici u iznosu od 15.000,00 kn, ažuriranje i vođenje poslovnih knjiga u iznosu od 8.000,00 kn, troškovi arhiviranje u iznosu od 1.500,00 kn, izrada pečata i ostali materijalni troškovi u iznosu od 500,00 kn.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BB04F8" w:rsidP="00BB04F8" w:rsidR="00BB04F8" w:rsidRPr="00BB04F8">
      <w:pPr>
        <w:spacing w:lineRule="atLeast" w:line="240"/>
        <w:jc w:val="both"/>
      </w:pPr>
      <w:r w:rsidRPr="00BB04F8">
        <w:tab/>
      </w:r>
      <w:r w:rsidR="007B03CD">
        <w:t xml:space="preserve"> </w:t>
      </w:r>
    </w:p>
    <w:p w:rsidRDefault="00BB04F8" w:rsidP="00BB04F8" w:rsidR="00BB04F8" w:rsidRPr="00BB04F8">
      <w:pPr>
        <w:jc w:val="center"/>
      </w:pPr>
      <w:r w:rsidRPr="00BB04F8">
        <w:t xml:space="preserve">U Osijeku </w:t>
      </w:r>
      <w:r w:rsidR="004D5C4C">
        <w:t>3. srpnja</w:t>
      </w:r>
      <w:r w:rsidR="00632C7E">
        <w:t xml:space="preserve"> 2018.</w:t>
      </w:r>
    </w:p>
    <w:p w:rsidRDefault="00BB04F8" w:rsidP="00BB04F8" w:rsidR="00BB04F8" w:rsidRPr="00BB04F8">
      <w:pPr>
        <w:jc w:val="both"/>
      </w:pPr>
    </w:p>
    <w:p w:rsidRDefault="004C5B4B" w:rsidP="00617416" w:rsidR="004C5B4B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Stečajna sutkinja</w:t>
      </w:r>
    </w:p>
    <w:p w:rsidRDefault="004C5B4B" w:rsidP="00617416" w:rsidR="004C5B4B" w:rsidRPr="00617416">
      <w:pPr>
        <w:rPr>
          <w:b/>
        </w:rPr>
      </w:pPr>
      <w:r w:rsidRPr="00617416">
        <w:t>Snježana Andrijanić</w:t>
      </w:r>
    </w:p>
    <w:p w:rsidRDefault="004C5B4B" w:rsidP="00617416" w:rsidR="004C5B4B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  </w:t>
      </w:r>
      <w:r w:rsidRPr="00617416">
        <w:t xml:space="preserve">  mr. sc. MIRJANA BARAN</w:t>
      </w:r>
    </w:p>
    <w:p w:rsidRDefault="00BB04F8" w:rsidP="00BB04F8" w:rsidR="00BB04F8" w:rsidRPr="00BB04F8">
      <w:pPr>
        <w:jc w:val="both"/>
        <w:rPr>
          <w:b/>
          <w:bCs/>
        </w:rPr>
      </w:pP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POUKA O PRAVNOM LIJEKU:</w:t>
      </w:r>
    </w:p>
    <w:p w:rsidRDefault="00BB04F8" w:rsidP="00BB04F8" w:rsidR="00BB04F8" w:rsidRPr="00BB04F8">
      <w:pPr>
        <w:jc w:val="both"/>
      </w:pPr>
      <w:r w:rsidRPr="00BB04F8">
        <w:t xml:space="preserve">Protiv ovog rješenja može nezadovoljna stranka uložiti žalbu Visokom trgovačkom sudu Republike Hrvatske u Zagrebu u roku od 8 dana pismeno u </w:t>
      </w:r>
      <w:r w:rsidR="004C5B4B">
        <w:t>4</w:t>
      </w:r>
      <w:r w:rsidRPr="00BB04F8">
        <w:t xml:space="preserve"> primjerka putem ovog suda.</w:t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D N A :</w:t>
      </w:r>
    </w:p>
    <w:p w:rsidRDefault="00BB04F8" w:rsidP="00BB04F8" w:rsidR="00BB04F8" w:rsidRPr="00BB04F8">
      <w:pPr>
        <w:numPr>
          <w:ilvl w:val="0"/>
          <w:numId w:val="13"/>
        </w:numPr>
        <w:jc w:val="both"/>
      </w:pPr>
      <w:r w:rsidRPr="00BB04F8">
        <w:t xml:space="preserve">mrežna stranica e-Oglasna ploča sudova </w:t>
      </w:r>
    </w:p>
    <w:p w:rsidRDefault="001716CD" w:rsidP="00BB04F8" w:rsidR="001716CD">
      <w:pPr>
        <w:ind w:firstLine="720"/>
        <w:jc w:val="both"/>
      </w:pP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39FF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33681B">
      <w:t>53</w:t>
    </w:r>
    <w:r>
      <w:t>/2017</w:t>
    </w:r>
    <w:r w:rsidR="00332C29"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D6E35"/>
    <w:rsid w:val="001D7DC0"/>
    <w:rsid w:val="001E315F"/>
    <w:rsid w:val="001F3355"/>
    <w:rsid w:val="002041D7"/>
    <w:rsid w:val="002555BE"/>
    <w:rsid w:val="00274EC6"/>
    <w:rsid w:val="00291B37"/>
    <w:rsid w:val="002A5E1C"/>
    <w:rsid w:val="003110DD"/>
    <w:rsid w:val="00332C29"/>
    <w:rsid w:val="0033681B"/>
    <w:rsid w:val="00344B0E"/>
    <w:rsid w:val="00361BFF"/>
    <w:rsid w:val="00364EB7"/>
    <w:rsid w:val="003908EC"/>
    <w:rsid w:val="003E4468"/>
    <w:rsid w:val="003F4A82"/>
    <w:rsid w:val="00400D51"/>
    <w:rsid w:val="004049C3"/>
    <w:rsid w:val="00463C3F"/>
    <w:rsid w:val="004A5B00"/>
    <w:rsid w:val="004C18BC"/>
    <w:rsid w:val="004C5B4B"/>
    <w:rsid w:val="004D5C4C"/>
    <w:rsid w:val="005225A9"/>
    <w:rsid w:val="005260B0"/>
    <w:rsid w:val="00532380"/>
    <w:rsid w:val="005334A7"/>
    <w:rsid w:val="0054589B"/>
    <w:rsid w:val="00563EAD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32C7E"/>
    <w:rsid w:val="006414F4"/>
    <w:rsid w:val="00655FB6"/>
    <w:rsid w:val="00667351"/>
    <w:rsid w:val="00681766"/>
    <w:rsid w:val="00692719"/>
    <w:rsid w:val="00696430"/>
    <w:rsid w:val="006B1CD3"/>
    <w:rsid w:val="006E19D5"/>
    <w:rsid w:val="006E7282"/>
    <w:rsid w:val="00707BD2"/>
    <w:rsid w:val="00720319"/>
    <w:rsid w:val="00740D9B"/>
    <w:rsid w:val="0075404A"/>
    <w:rsid w:val="007667D7"/>
    <w:rsid w:val="00775AD5"/>
    <w:rsid w:val="00783908"/>
    <w:rsid w:val="007B03CD"/>
    <w:rsid w:val="007C75AC"/>
    <w:rsid w:val="008169C7"/>
    <w:rsid w:val="00850ECF"/>
    <w:rsid w:val="00883522"/>
    <w:rsid w:val="008912F6"/>
    <w:rsid w:val="008D1548"/>
    <w:rsid w:val="008D7FA0"/>
    <w:rsid w:val="009039FF"/>
    <w:rsid w:val="0090773D"/>
    <w:rsid w:val="009158AC"/>
    <w:rsid w:val="00927558"/>
    <w:rsid w:val="00947F82"/>
    <w:rsid w:val="00964596"/>
    <w:rsid w:val="0098188E"/>
    <w:rsid w:val="009926B6"/>
    <w:rsid w:val="00995FB2"/>
    <w:rsid w:val="009C4D46"/>
    <w:rsid w:val="00A1737D"/>
    <w:rsid w:val="00A324F9"/>
    <w:rsid w:val="00A87A05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B04F8"/>
    <w:rsid w:val="00C05BEE"/>
    <w:rsid w:val="00C13E72"/>
    <w:rsid w:val="00C24C2D"/>
    <w:rsid w:val="00C3258D"/>
    <w:rsid w:val="00C52573"/>
    <w:rsid w:val="00C657DA"/>
    <w:rsid w:val="00C70A82"/>
    <w:rsid w:val="00C82963"/>
    <w:rsid w:val="00C83064"/>
    <w:rsid w:val="00CA7F62"/>
    <w:rsid w:val="00CB16AA"/>
    <w:rsid w:val="00CC1E31"/>
    <w:rsid w:val="00CC6607"/>
    <w:rsid w:val="00CE2D40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72A89"/>
    <w:rsid w:val="00E958F4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B04F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7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B04F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7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St-1153/2017-10</izvorni_sadrzaj>
    <derivirana_varijabla naziv="DomainObject.Oznaka_1">St-1153/2017-10</derivirana_varijabla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1153</izvorni_sadrzaj>
    <derivirana_varijabla naziv="DomainObject.Predmet.Broj_1">1153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St-1153/2017</izvorni_sadrzaj>
    <derivirana_varijabla naziv="DomainObject.Predmet.OznakaBroj_1">St-1153/2017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PERFECT USLUGE jednostavno društvo s ograničenom odgovornošću za usluge</izvorni_sadrzaj>
    <derivirana_varijabla naziv="DomainObject.Predmet.ProtustrankaFormated_1">  PERFECT USLUGE jednostavno društvo s ograničenom odgovornošću za usluge</derivirana_varijabla>
  </DomainObject.Predmet.ProtustrankaFormated>
  <DomainObject.Predmet.ProtustrankaFormatedOIB>
    <izvorni_sadrzaj>  PERFECT USLUGE jednostavno društvo s ograničenom odgovornošću za usluge, OIB 39555433422</izvorni_sadrzaj>
    <derivirana_varijabla naziv="DomainObject.Predmet.ProtustrankaFormatedOIB_1">  PERFECT USLUGE jednostavno društvo s ograničenom odgovornošću za usluge, OIB 39555433422</derivirana_varijabla>
  </DomainObject.Predmet.ProtustrankaFormatedOIB>
  <DomainObject.Predmet.ProtustrankaFormatedWithAdress>
    <izvorni_sadrzaj> PERFECT USLUGE jednostavno društvo s ograničenom odgovornošću za usluge, Štefanovec 116, 10000 Zagreb</izvorni_sadrzaj>
    <derivirana_varijabla naziv="DomainObject.Predmet.ProtustrankaFormatedWithAdress_1"> PERFECT USLUGE jednostavno društvo s ograničenom odgovornošću za usluge, Štefanovec 116, 10000 Zagreb</derivirana_varijabla>
  </DomainObject.Predmet.ProtustrankaFormatedWithAdress>
  <DomainObject.Predmet.ProtustrankaFormatedWithAdressOIB>
    <izvorni_sadrzaj> PERFECT USLUGE jednostavno društvo s ograničenom odgovornošću za usluge, OIB 39555433422, Štefanovec 116, 10000 Zagreb</izvorni_sadrzaj>
    <derivirana_varijabla naziv="DomainObject.Predmet.ProtustrankaFormatedWithAdressOIB_1"> PERFECT USLUGE jednostavno društvo s ograničenom odgovornošću za usluge, OIB 39555433422, Štefanovec 116, 10000 Zagreb</derivirana_varijabla>
  </DomainObject.Predmet.ProtustrankaFormatedWithAdressOIB>
  <DomainObject.Predmet.ProtustrankaWithAdress>
    <izvorni_sadrzaj>PERFECT USLUGE jednostavno društvo s ograničenom odgovornošću za usluge Štefanovec 116, 10000 Zagreb</izvorni_sadrzaj>
    <derivirana_varijabla naziv="DomainObject.Predmet.ProtustrankaWithAdress_1">PERFECT USLUGE jednostavno društvo s ograničenom odgovornošću za usluge Štefanovec 116, 10000 Zagreb</derivirana_varijabla>
  </DomainObject.Predmet.ProtustrankaWithAdress>
  <DomainObject.Predmet.ProtustrankaWithAdressOIB>
    <izvorni_sadrzaj>PERFECT USLUGE jednostavno društvo s ograničenom odgovornošću za usluge, OIB 39555433422, Štefanovec 116, 10000 Zagreb</izvorni_sadrzaj>
    <derivirana_varijabla naziv="DomainObject.Predmet.ProtustrankaWithAdressOIB_1">PERFECT USLUGE jednostavno društvo s ograničenom odgovornošću za usluge, OIB 39555433422, Štefanovec 116, 10000 Zagreb</derivirana_varijabla>
  </DomainObject.Predmet.ProtustrankaWithAdressOIB>
  <DomainObject.Predmet.ProtustrankaNazivFormated>
    <izvorni_sadrzaj>PERFECT USLUGE jednostavno društvo s ograničenom odgovornošću za usluge</izvorni_sadrzaj>
    <derivirana_varijabla naziv="DomainObject.Predmet.ProtustrankaNazivFormated_1">PERFECT USLUGE jednostavno društvo s ograničenom odgovornošću za usluge</derivirana_varijabla>
  </DomainObject.Predmet.ProtustrankaNazivFormated>
  <DomainObject.Predmet.ProtustrankaNazivFormatedOIB>
    <izvorni_sadrzaj>PERFECT USLUGE jednostavno društvo s ograničenom odgovornošću za usluge, OIB 39555433422</izvorni_sadrzaj>
    <derivirana_varijabla naziv="DomainObject.Predmet.ProtustrankaNazivFormatedOIB_1">PERFECT USLUGE jednostavno društvo s ograničenom odgovornošću za usluge, OIB 39555433422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PERFECT USLUGE jednostavno društvo s ograničenom odgovornošću za usluge</item>
    </izvorni_sadrzaj>
    <derivirana_varijabla naziv="DomainObject.Predmet.ProtuStrankaListFormated_1">
      <item>PERFECT USLUGE jednostavno društvo s ograničenom odgovornošću za usluge</item>
    </derivirana_varijabla>
  </DomainObject.Predmet.ProtuStrankaListFormated>
  <DomainObject.Predmet.ProtuStrankaListFormatedOIB>
    <izvorni_sadrzaj>
      <item>PERFECT USLUGE jednostavno društvo s ograničenom odgovornošću za usluge, OIB 39555433422</item>
    </izvorni_sadrzaj>
    <derivirana_varijabla naziv="DomainObject.Predmet.ProtuStrankaListFormatedOIB_1">
      <item>PERFECT USLUGE jednostavno društvo s ograničenom odgovornošću za usluge, OIB 39555433422</item>
    </derivirana_varijabla>
  </DomainObject.Predmet.ProtuStrankaListFormatedOIB>
  <DomainObject.Predmet.ProtuStrankaListFormatedWithAdress>
    <izvorni_sadrzaj>
      <item>PERFECT USLUGE jednostavno društvo s ograničenom odgovornošću za usluge, Štefanovec 116, 10000 Zagreb</item>
    </izvorni_sadrzaj>
    <derivirana_varijabla naziv="DomainObject.Predmet.ProtuStrankaListFormatedWithAdress_1">
      <item>PERFECT USLUGE jednostavno društvo s ograničenom odgovornošću za usluge, Štefanovec 116, 10000 Zagreb</item>
    </derivirana_varijabla>
  </DomainObject.Predmet.ProtuStrankaListFormatedWithAdress>
  <DomainObject.Predmet.ProtuStrankaListFormatedWithAdressOIB>
    <izvorni_sadrzaj>
      <item>PERFECT USLUGE jednostavno društvo s ograničenom odgovornošću za usluge, OIB 39555433422, Štefanovec 116, 10000 Zagreb</item>
    </izvorni_sadrzaj>
    <derivirana_varijabla naziv="DomainObject.Predmet.ProtuStrankaListFormatedWithAdressOIB_1">
      <item>PERFECT USLUGE jednostavno društvo s ograničenom odgovornošću za usluge, OIB 39555433422, Štefanovec 116, 10000 Zagreb</item>
    </derivirana_varijabla>
  </DomainObject.Predmet.ProtuStrankaListFormatedWithAdressOIB>
  <DomainObject.Predmet.ProtuStrankaListNazivFormated>
    <izvorni_sadrzaj>
      <item>PERFECT USLUGE jednostavno društvo s ograničenom odgovornošću za usluge</item>
    </izvorni_sadrzaj>
    <derivirana_varijabla naziv="DomainObject.Predmet.ProtuStrankaListNazivFormated_1">
      <item>PERFECT USLUGE jednostavno društvo s ograničenom odgovornošću za usluge</item>
    </derivirana_varijabla>
  </DomainObject.Predmet.ProtuStrankaListNazivFormated>
  <DomainObject.Predmet.ProtuStrankaListNazivFormatedOIB>
    <izvorni_sadrzaj>
      <item>PERFECT USLUGE jednostavno društvo s ograničenom odgovornošću za usluge, OIB 39555433422</item>
    </izvorni_sadrzaj>
    <derivirana_varijabla naziv="DomainObject.Predmet.ProtuStrankaListNazivFormatedOIB_1">
      <item>PERFECT USLUGE jednostavno društvo s ograničenom odgovornošću za usluge, OIB 39555433422</item>
    </derivirana_varijabla>
  </DomainObject.Predmet.ProtuStrankaListNazivFormatedOIB>
  <DomainObject.Predmet.OstaliListFormated>
    <izvorni_sadrzaj>
      <item>Tin Buljan</item>
      <item>ŽDO</item>
    </izvorni_sadrzaj>
    <derivirana_varijabla naziv="DomainObject.Predmet.OstaliListFormated_1">
      <item>Tin Buljan</item>
      <item>ŽDO</item>
    </derivirana_varijabla>
  </DomainObject.Predmet.OstaliListFormated>
  <DomainObject.Predmet.OstaliListFormatedOIB>
    <izvorni_sadrzaj>
      <item>Tin Buljan, OIB 46698512065</item>
      <item>ŽDO</item>
    </izvorni_sadrzaj>
    <derivirana_varijabla naziv="DomainObject.Predmet.OstaliListFormatedOIB_1">
      <item>Tin Buljan, OIB 46698512065</item>
      <item>ŽDO</item>
    </derivirana_varijabla>
  </DomainObject.Predmet.OstaliListFormatedOIB>
  <DomainObject.Predmet.OstaliListFormatedWithAdress>
    <izvorni_sadrzaj>
      <item>Tin Buljan, Štefanovec 116, 10000 Zagreb</item>
      <item>ŽDO</item>
    </izvorni_sadrzaj>
    <derivirana_varijabla naziv="DomainObject.Predmet.OstaliListFormatedWithAdress_1">
      <item>Tin Buljan, Štefanovec 116, 10000 Zagreb</item>
      <item>ŽDO</item>
    </derivirana_varijabla>
  </DomainObject.Predmet.OstaliListFormatedWithAdress>
  <DomainObject.Predmet.OstaliListFormatedWithAdressOIB>
    <izvorni_sadrzaj>
      <item>Tin Buljan, OIB 46698512065, Štefanovec 116, 10000 Zagreb</item>
      <item>ŽDO</item>
    </izvorni_sadrzaj>
    <derivirana_varijabla naziv="DomainObject.Predmet.OstaliListFormatedWithAdressOIB_1">
      <item>Tin Buljan, OIB 46698512065, Štefanovec 116, 10000 Zagreb</item>
      <item>ŽDO</item>
    </derivirana_varijabla>
  </DomainObject.Predmet.OstaliListFormatedWithAdressOIB>
  <DomainObject.Predmet.OstaliListNazivFormated>
    <izvorni_sadrzaj>
      <item>Tin Buljan</item>
      <item>ŽDO</item>
    </izvorni_sadrzaj>
    <derivirana_varijabla naziv="DomainObject.Predmet.OstaliListNazivFormated_1">
      <item>Tin Buljan</item>
      <item>ŽDO</item>
    </derivirana_varijabla>
  </DomainObject.Predmet.OstaliListNazivFormated>
  <DomainObject.Predmet.OstaliListNazivFormatedOIB>
    <izvorni_sadrzaj>
      <item>Tin Buljan, OIB 46698512065</item>
      <item>ŽDO</item>
    </izvorni_sadrzaj>
    <derivirana_varijabla naziv="DomainObject.Predmet.OstaliListNazivFormatedOIB_1">
      <item>Tin Buljan, OIB 46698512065</item>
      <item>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>St-1153/2017-10</izvorni_sadrzaj>
    <derivirana_varijabla naziv="DomainObject.PoslovniBrojDokumenta_1">St-1153/2017-10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PERFECT USLUGE jednostavno društvo s ograničenom odgovornošću za usluge</izvorni_sadrzaj>
    <derivirana_varijabla naziv="DomainObject.Predmet.ProtustrankaIDrugi_1">PERFECT USLUGE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PERFECT USLUGE jednostavno društvo s ograničenom odgovornošću za usluge, OIB 39555433422, Štefanovec 116, 10000 Zagreb</izvorni_sadrzaj>
    <derivirana_varijabla naziv="DomainObject.Predmet.ProtustrankaIDrugiAdressOIB_1">PERFECT USLUGE jednostavno društvo s ograničenom odgovornošću za usluge, OIB 39555433422, Štefanovec 116,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PERFECT USLUGE jednostavno društvo s ograničenom odgovornošću za usluge</item>
      <item>FINA Regionalni centar Zagreb</item>
      <item>Tin Buljan</item>
      <item>ŽDO</item>
    </izvorni_sadrzaj>
    <derivirana_varijabla naziv="DomainObject.Predmet.SudioniciListNaziv_1">
      <item>PERFECT USLUGE jednostavno društvo s ograničenom odgovornošću za usluge</item>
      <item>FINA Regionalni centar Zagreb</item>
      <item>Tin Buljan</item>
      <item>ŽDO</item>
    </derivirana_varijabla>
  </DomainObject.Predmet.SudioniciListNaziv>
  <DomainObject.Predmet.SudioniciListAdressOIB>
    <izvorni_sadrzaj>
      <item>PERFECT USLUGE jednostavno društvo s ograničenom odgovornošću za usluge, OIB 39555433422, Štefanovec 116,10000 Zagreb</item>
      <item>FINA Regionalni centar Zagreb, OIB 85821130368, Trg svibanjskih žrtava 1995. br. 1,10000 Zagreb</item>
      <item>Tin Buljan, OIB 46698512065, Štefanovec 116,10000 Zagreb</item>
      <item>ŽDO</item>
    </izvorni_sadrzaj>
    <derivirana_varijabla naziv="DomainObject.Predmet.SudioniciListAdressOIB_1">
      <item>PERFECT USLUGE jednostavno društvo s ograničenom odgovornošću za usluge, OIB 39555433422, Štefanovec 116,10000 Zagreb</item>
      <item>FINA Regionalni centar Zagreb, OIB 85821130368, Trg svibanjskih žrtava 1995. br. 1,10000 Zagreb</item>
      <item>Tin Buljan, OIB 46698512065, Štefanovec 116,10000 Zagreb</item>
      <item>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39555433422</item>
      <item>, OIB 85821130368</item>
      <item>, OIB 46698512065</item>
      <item>, OIB null</item>
    </izvorni_sadrzaj>
    <derivirana_varijabla naziv="DomainObject.Predmet.SudioniciListNazivOIB_1">
      <item>, OIB 39555433422</item>
      <item>, OIB 85821130368</item>
      <item>, OIB 46698512065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424867-DA10-4C28-9CBE-A694D49002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616</properties:Words>
  <properties:Characters>3296</properties:Characters>
  <properties:Lines>88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2018-07-03T09:46:00Z</dcterms:created>
  <dc:creator>Snježana Andrijanić</dc:creator>
  <cp:lastModifiedBy>Snježana Andrijanić</cp:lastModifiedBy>
  <cp:lastPrinted>2018-07-03T09:46:00Z</cp:lastPrinted>
  <dcterms:modified xmlns:xsi="http://www.w3.org/2001/XMLSchema-instance" xsi:type="dcterms:W3CDTF">2018-07-03T12:10:00Z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St-1153/2017-10 / Odluka - Rješenje (zainteresiranim_osobama_St-1153-17_Stečajni_upravitelj.docx)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