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115d" w14:paraId="3b6115d" w:rsidRDefault="00735561" w:rsidP="00910611" w:rsidR="0073556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561" w:rsidP="00910611" w:rsidR="00735561">
      <w:r>
        <w:rPr>
          <w:rFonts w:eastAsia="MS Mincho"/>
        </w:rPr>
        <w:t xml:space="preserve">   REPUBLIKA HRVATSKA</w:t>
      </w:r>
    </w:p>
    <w:p w:rsidRDefault="00735561" w:rsidP="00910611" w:rsidR="00735561">
      <w:r>
        <w:rPr>
          <w:rFonts w:eastAsia="MS Mincho"/>
        </w:rPr>
        <w:t>TRGOVAČKI SUD U RIJECI</w:t>
      </w:r>
    </w:p>
    <w:p w:rsidRDefault="00735561" w:rsidR="0073556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917320">
        <w:rPr>
          <w:b/>
        </w:rPr>
        <w:t xml:space="preserve">IMG d.o.o. Poreč, Partizanska 13, OIB </w:t>
      </w:r>
      <w:r w:rsidR="00917320" w:rsidRPr="00917320">
        <w:rPr>
          <w:b/>
        </w:rPr>
        <w:t>35242623855</w:t>
      </w:r>
      <w:r w:rsidRPr="00BB52A2">
        <w:rPr>
          <w:b/>
        </w:rPr>
        <w:t xml:space="preserve">, </w:t>
      </w:r>
      <w:r w:rsidRPr="00BB52A2">
        <w:t xml:space="preserve">dana </w:t>
      </w:r>
      <w:r w:rsidR="000C1495">
        <w:t>30. studenoga</w:t>
      </w:r>
      <w:r w:rsidR="00327266">
        <w:t xml:space="preserve"> 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0C1495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917320">
        <w:rPr>
          <w:b/>
        </w:rPr>
        <w:t>60/14-</w:t>
      </w:r>
      <w:r w:rsidR="000C1495">
        <w:rPr>
          <w:b/>
        </w:rPr>
        <w:t>615</w:t>
      </w:r>
      <w:r w:rsidR="00BB52A2">
        <w:t xml:space="preserve"> od</w:t>
      </w:r>
      <w:r w:rsidR="004364AA" w:rsidRPr="00E31274">
        <w:t xml:space="preserve"> </w:t>
      </w:r>
      <w:r w:rsidR="000C1495">
        <w:t>31. listopada</w:t>
      </w:r>
      <w:r w:rsidR="00327266">
        <w:t xml:space="preserve"> 2017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0C1495">
        <w:t>prvoj</w:t>
      </w:r>
      <w:r w:rsidR="00281AA0">
        <w:t xml:space="preserve">, </w:t>
      </w:r>
      <w:r w:rsidR="00112F3F">
        <w:t xml:space="preserve">u </w:t>
      </w:r>
      <w:r w:rsidR="000C1495">
        <w:t>izreci</w:t>
      </w:r>
      <w:r w:rsidR="007907C7">
        <w:t xml:space="preserve">, </w:t>
      </w:r>
      <w:r w:rsidR="000C1495">
        <w:t xml:space="preserve">točka II, redak peti, </w:t>
      </w:r>
      <w:r w:rsidR="00281AA0">
        <w:t>tako</w:t>
      </w:r>
      <w:r w:rsidR="00112F3F">
        <w:t xml:space="preserve"> da umjesto </w:t>
      </w:r>
      <w:r w:rsidR="004700A4">
        <w:t>"</w:t>
      </w:r>
      <w:r w:rsidR="000C1495" w:rsidRPr="000C1495">
        <w:t xml:space="preserve"> HR67 2340 0091 1900 2121 3 otvoren kod PBZ</w:t>
      </w:r>
      <w:r w:rsidR="000C1495">
        <w:t xml:space="preserve"> Zagreb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0C1495" w:rsidRPr="000C1495">
        <w:rPr>
          <w:b/>
        </w:rPr>
        <w:t xml:space="preserve">HR08 2484 0081 1070 6392 1 otvoren kod Raiffeisenbank Austria d.d. Zagreb </w:t>
      </w:r>
      <w:r w:rsidR="004700A4">
        <w:rPr>
          <w:b/>
        </w:rPr>
        <w:t>"</w:t>
      </w:r>
      <w:r w:rsidR="000C1495">
        <w:rPr>
          <w:b/>
        </w:rPr>
        <w:t xml:space="preserve">, </w:t>
      </w:r>
      <w:r w:rsidR="000C1495">
        <w:t xml:space="preserve">te se u točki I. izreke, iza riječi dužnika, dodaje </w:t>
      </w:r>
      <w:r w:rsidR="000C1495" w:rsidRPr="000C1495">
        <w:rPr>
          <w:b/>
        </w:rPr>
        <w:t>"identifikator nadmetanja 3527 i identifikator predmeta prodaje 791".</w:t>
      </w:r>
      <w:r w:rsidR="004700A4" w:rsidRPr="000C1495">
        <w:rPr>
          <w:b/>
        </w:rPr>
        <w:t xml:space="preserve"> </w:t>
      </w:r>
      <w:r w:rsidR="00E13EF1" w:rsidRPr="000C1495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Pr="00E31274">
        <w:t>rješenj</w:t>
      </w:r>
      <w:r w:rsidR="00327266">
        <w:t>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917320">
        <w:t>60/14-</w:t>
      </w:r>
      <w:r w:rsidR="000C1495">
        <w:t>615</w:t>
      </w:r>
      <w:r w:rsidR="00917320">
        <w:t xml:space="preserve"> od </w:t>
      </w:r>
      <w:r w:rsidR="000C1495">
        <w:t>31. listopada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917320">
        <w:t>iznosa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0C1495">
        <w:t>30. studenoga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BB52A2">
        <w:t>Stečajni s</w:t>
      </w:r>
      <w:r w:rsidRPr="00E31274">
        <w:t>udac</w:t>
      </w:r>
    </w:p>
    <w:p w:rsidRDefault="00D5144B" w:rsidP="00735561" w:rsidR="00E82497" w:rsidRPr="001F39DB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1F39DB">
        <w:t xml:space="preserve"> </w:t>
      </w:r>
    </w:p>
    <w:p w:rsidRDefault="004700A4" w:rsidP="00387D25" w:rsidR="00D5144B">
      <w:pPr>
        <w:ind w:left="2160"/>
        <w:jc w:val="right"/>
      </w:pPr>
      <w:r>
        <w:t xml:space="preserve"> </w:t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4700A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4700A4" w:rsidRPr="00DB5FB4">
        <w:t xml:space="preserve">Žalba se podnosi </w:t>
      </w:r>
      <w:r w:rsidR="004700A4">
        <w:t xml:space="preserve">istekom osmoga dana od dana objave pismena na mrežnoj stranici e-Oglasna ploča suda u tri primjerka, </w:t>
      </w:r>
      <w:r w:rsidR="004700A4" w:rsidRPr="00DB5FB4">
        <w:t xml:space="preserve">a o žalbi odlučuje Visoki trgovački sud Republike Hrvatske. </w:t>
      </w:r>
    </w:p>
    <w:p w:rsidRDefault="00E15CDA" w:rsidP="00BB52A2" w:rsidR="00E15CDA">
      <w:pPr>
        <w:jc w:val="both"/>
      </w:pPr>
    </w:p>
    <w:p w:rsidRDefault="00E15CDA" w:rsidP="00E15CDA" w:rsidR="00E15CDA">
      <w:pPr>
        <w:jc w:val="both"/>
        <w:rPr>
          <w:b/>
          <w:sz w:val="20"/>
        </w:rPr>
      </w:pPr>
      <w:r>
        <w:rPr>
          <w:b/>
          <w:sz w:val="20"/>
        </w:rPr>
        <w:t>DNA:</w:t>
      </w:r>
    </w:p>
    <w:p w:rsidRDefault="00E15CDA" w:rsidP="00E15CDA" w:rsidR="00E15CDA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stečajni upravitelj Andrej Sablić</w:t>
      </w:r>
    </w:p>
    <w:p w:rsidRDefault="00E15CDA" w:rsidP="00E15CDA" w:rsidR="00E15CDA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FINA Rijeka</w:t>
      </w:r>
    </w:p>
    <w:p w:rsidRDefault="00E15CDA" w:rsidP="00E15CDA" w:rsidR="00E15CDA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e-Oglasna ploča sudova</w:t>
      </w:r>
    </w:p>
    <w:p w:rsidRDefault="00E15CDA" w:rsidP="00E15CDA" w:rsidR="00E15CDA">
      <w:pPr>
        <w:pStyle w:val="Odlomakpopisa"/>
        <w:jc w:val="both"/>
        <w:rPr>
          <w:sz w:val="20"/>
        </w:rPr>
      </w:pPr>
    </w:p>
    <w:p w:rsidRDefault="00E15CDA" w:rsidP="00E15CDA" w:rsidR="00E15CDA">
      <w:pPr>
        <w:pStyle w:val="Odlomakpopisa"/>
        <w:ind w:left="0"/>
        <w:jc w:val="both"/>
        <w:rPr>
          <w:sz w:val="20"/>
        </w:rPr>
      </w:pPr>
      <w:r>
        <w:rPr>
          <w:sz w:val="20"/>
        </w:rPr>
        <w:t>U Rijeci, 30.11.2017. godine</w:t>
      </w:r>
    </w:p>
    <w:p w:rsidRDefault="00E15CDA" w:rsidP="00E15CDA" w:rsidR="00E15CDA">
      <w:pPr>
        <w:pStyle w:val="Odlomakpopisa"/>
        <w:jc w:val="both"/>
        <w:rPr>
          <w:sz w:val="20"/>
        </w:rPr>
      </w:pPr>
    </w:p>
    <w:p w:rsidRDefault="00E15CDA" w:rsidP="00E15CDA" w:rsidR="00E15CDA">
      <w:pPr>
        <w:pStyle w:val="Odlomakpopisa"/>
        <w:ind w:left="0"/>
        <w:jc w:val="both"/>
        <w:rPr>
          <w:sz w:val="20"/>
        </w:rPr>
      </w:pPr>
      <w:r>
        <w:rPr>
          <w:sz w:val="20"/>
        </w:rPr>
        <w:t>Stečajni sudac</w:t>
      </w:r>
    </w:p>
    <w:p w:rsidRDefault="00E15CDA" w:rsidP="00E15CDA" w:rsidR="00E15CDA">
      <w:pPr>
        <w:pStyle w:val="Odlomakpopisa"/>
        <w:ind w:hanging="720"/>
        <w:jc w:val="both"/>
      </w:pPr>
      <w:r>
        <w:rPr>
          <w:sz w:val="20"/>
        </w:rPr>
        <w:lastRenderedPageBreak/>
        <w:t>Daniela Korlević</w:t>
      </w:r>
    </w:p>
    <w:sectPr w:rsidR="00E15CD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C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917320">
      <w:t>60/14-</w:t>
    </w:r>
    <w:r w:rsidR="000C1495">
      <w:t>626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519768C"/>
    <w:multiLevelType w:val="hybridMultilevel"/>
    <w:tmpl w:val="644C21C2"/>
    <w:lvl w:tplc="B2C605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0C1495"/>
    <w:rsid w:val="00112F3F"/>
    <w:rsid w:val="00161DE3"/>
    <w:rsid w:val="001F39DB"/>
    <w:rsid w:val="00281AA0"/>
    <w:rsid w:val="002F7228"/>
    <w:rsid w:val="00327266"/>
    <w:rsid w:val="00357717"/>
    <w:rsid w:val="00387D25"/>
    <w:rsid w:val="003C0557"/>
    <w:rsid w:val="00427A29"/>
    <w:rsid w:val="004302D2"/>
    <w:rsid w:val="004364AA"/>
    <w:rsid w:val="004700A4"/>
    <w:rsid w:val="00627A71"/>
    <w:rsid w:val="00667199"/>
    <w:rsid w:val="006E5449"/>
    <w:rsid w:val="00735561"/>
    <w:rsid w:val="00735F23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E13EF1"/>
    <w:rsid w:val="00E15CDA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5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5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5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55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556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5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5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5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55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556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15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1486</properties:Characters>
  <properties:Lines>50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2017-11-30T10:07:00Z</dcterms:created>
  <dc:creator>dcmelik</dc:creator>
  <cp:lastModifiedBy>Jasna Radulović</cp:lastModifiedBy>
  <cp:lastPrinted>2017-11-30T10:08:00Z</cp:lastPrinted>
  <dcterms:modified xmlns:xsi="http://www.w3.org/2001/XMLSchema-instance" xsi:type="dcterms:W3CDTF">2017-11-30T10:16:00Z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