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075b" w14:paraId="7f2075b" w:rsidRDefault="00820A1A" w:rsidP="00820A1A" w:rsidR="00820A1A" w:rsidRPr="00847790">
      <w:pPr>
        <w:jc w:val="right"/>
        <w15:collapsed w:val="false"/>
        <w:rPr>
          <w:rStyle w:val="Naglaeno"/>
          <w:b w:val="false"/>
          <w:bCs w:val="false"/>
        </w:rPr>
      </w:pPr>
      <w:r w:rsidRPr="00847790">
        <w:t>6 St-</w:t>
      </w:r>
      <w:r w:rsidR="003F10B5">
        <w:t>638/18-8</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CD55B2">
      <w:pPr>
        <w:pStyle w:val="Bezproreda1"/>
        <w:rPr>
          <w:rFonts w:cs="Arial" w:hAnsi="Arial" w:ascii="Arial"/>
        </w:rPr>
      </w:pPr>
      <w:r>
        <w:rPr>
          <w:rFonts w:cs="Arial" w:hAnsi="Arial" w:ascii="Arial"/>
        </w:rPr>
        <w:tab/>
      </w: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E</w:t>
      </w:r>
      <w:r w:rsidR="00DB3273">
        <w:rPr>
          <w:rFonts w:hAnsi="Times New Roman" w:ascii="Times New Roman"/>
          <w:sz w:val="24"/>
          <w:szCs w:val="24"/>
        </w:rPr>
        <w:t xml:space="preserve"> </w:t>
      </w:r>
      <w:r w:rsidRPr="00847790">
        <w:rPr>
          <w:rFonts w:hAnsi="Times New Roman" w:ascii="Times New Roman"/>
          <w:sz w:val="24"/>
          <w:szCs w:val="24"/>
        </w:rPr>
        <w:t>P</w:t>
      </w:r>
      <w:r w:rsidR="00DB3273">
        <w:rPr>
          <w:rFonts w:hAnsi="Times New Roman" w:ascii="Times New Roman"/>
          <w:sz w:val="24"/>
          <w:szCs w:val="24"/>
        </w:rPr>
        <w:t xml:space="preserve"> </w:t>
      </w:r>
      <w:r w:rsidRPr="00847790">
        <w:rPr>
          <w:rFonts w:hAnsi="Times New Roman" w:ascii="Times New Roman"/>
          <w:sz w:val="24"/>
          <w:szCs w:val="24"/>
        </w:rPr>
        <w:t>U</w:t>
      </w:r>
      <w:r w:rsidR="00DB3273">
        <w:rPr>
          <w:rFonts w:hAnsi="Times New Roman" w:ascii="Times New Roman"/>
          <w:sz w:val="24"/>
          <w:szCs w:val="24"/>
        </w:rPr>
        <w:t xml:space="preserve"> </w:t>
      </w:r>
      <w:r w:rsidRPr="00847790">
        <w:rPr>
          <w:rFonts w:hAnsi="Times New Roman" w:ascii="Times New Roman"/>
          <w:sz w:val="24"/>
          <w:szCs w:val="24"/>
        </w:rPr>
        <w:t>B</w:t>
      </w:r>
      <w:r w:rsidR="00DB3273">
        <w:rPr>
          <w:rFonts w:hAnsi="Times New Roman" w:ascii="Times New Roman"/>
          <w:sz w:val="24"/>
          <w:szCs w:val="24"/>
        </w:rPr>
        <w:t xml:space="preserve"> </w:t>
      </w:r>
      <w:r w:rsidRPr="00847790">
        <w:rPr>
          <w:rFonts w:hAnsi="Times New Roman" w:ascii="Times New Roman"/>
          <w:sz w:val="24"/>
          <w:szCs w:val="24"/>
        </w:rPr>
        <w:t>L</w:t>
      </w:r>
      <w:r w:rsidR="00DB3273">
        <w:rPr>
          <w:rFonts w:hAnsi="Times New Roman" w:ascii="Times New Roman"/>
          <w:sz w:val="24"/>
          <w:szCs w:val="24"/>
        </w:rPr>
        <w:t xml:space="preserve">  </w:t>
      </w:r>
      <w:r w:rsidRPr="00847790">
        <w:rPr>
          <w:rFonts w:hAnsi="Times New Roman" w:ascii="Times New Roman"/>
          <w:sz w:val="24"/>
          <w:szCs w:val="24"/>
        </w:rPr>
        <w:t>I</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 xml:space="preserve">A </w:t>
      </w:r>
      <w:r w:rsidR="00DB3273">
        <w:rPr>
          <w:rFonts w:hAnsi="Times New Roman" w:ascii="Times New Roman"/>
          <w:sz w:val="24"/>
          <w:szCs w:val="24"/>
        </w:rPr>
        <w:t xml:space="preserve"> </w:t>
      </w:r>
      <w:r w:rsidRPr="00847790">
        <w:rPr>
          <w:rFonts w:hAnsi="Times New Roman" w:ascii="Times New Roman"/>
          <w:sz w:val="24"/>
          <w:szCs w:val="24"/>
        </w:rPr>
        <w:t>H</w:t>
      </w:r>
      <w:r w:rsidR="00DB3273">
        <w:rPr>
          <w:rFonts w:hAnsi="Times New Roman" w:ascii="Times New Roman"/>
          <w:sz w:val="24"/>
          <w:szCs w:val="24"/>
        </w:rPr>
        <w:t xml:space="preserve"> </w:t>
      </w: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V</w:t>
      </w:r>
      <w:r w:rsidR="00DB3273">
        <w:rPr>
          <w:rFonts w:hAnsi="Times New Roman" w:ascii="Times New Roman"/>
          <w:sz w:val="24"/>
          <w:szCs w:val="24"/>
        </w:rPr>
        <w:t xml:space="preserve"> </w:t>
      </w:r>
      <w:r w:rsidRPr="00847790">
        <w:rPr>
          <w:rFonts w:hAnsi="Times New Roman" w:ascii="Times New Roman"/>
          <w:sz w:val="24"/>
          <w:szCs w:val="24"/>
        </w:rPr>
        <w:t>A</w:t>
      </w:r>
      <w:r w:rsidR="00DB3273">
        <w:rPr>
          <w:rFonts w:hAnsi="Times New Roman" w:ascii="Times New Roman"/>
          <w:sz w:val="24"/>
          <w:szCs w:val="24"/>
        </w:rPr>
        <w:t xml:space="preserve">  </w:t>
      </w:r>
      <w:r w:rsidRPr="00847790">
        <w:rPr>
          <w:rFonts w:hAnsi="Times New Roman" w:ascii="Times New Roman"/>
          <w:sz w:val="24"/>
          <w:szCs w:val="24"/>
        </w:rPr>
        <w:t>T</w:t>
      </w:r>
      <w:r w:rsidR="00DB3273">
        <w:rPr>
          <w:rFonts w:hAnsi="Times New Roman" w:ascii="Times New Roman"/>
          <w:sz w:val="24"/>
          <w:szCs w:val="24"/>
        </w:rPr>
        <w:t xml:space="preserve"> </w:t>
      </w:r>
      <w:r w:rsidRPr="00847790">
        <w:rPr>
          <w:rFonts w:hAnsi="Times New Roman" w:ascii="Times New Roman"/>
          <w:sz w:val="24"/>
          <w:szCs w:val="24"/>
        </w:rPr>
        <w:t>S</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3F10B5">
        <w:t xml:space="preserve">FINA RC Osijek za otvaranje stečajnog postupka nad dužnikom: </w:t>
      </w:r>
      <w:r w:rsidR="003F10B5">
        <w:rPr>
          <w:b/>
        </w:rPr>
        <w:t>LAZIĆ SERVISI j.d.o.o. Belišće, Željeznička 4, OIB: 84366141953, MBS: 030129023</w:t>
      </w:r>
      <w:r>
        <w:t xml:space="preserve">, dana </w:t>
      </w:r>
      <w:r w:rsidR="0034602F">
        <w:t>3. rujna</w:t>
      </w:r>
      <w:r w:rsidR="00E8115B">
        <w:t xml:space="preserve"> 2018. g.,</w:t>
      </w:r>
    </w:p>
    <w:p w:rsidRDefault="00513AFF" w:rsidP="00513AFF" w:rsidR="00820A1A">
      <w:pPr>
        <w:tabs>
          <w:tab w:pos="1695" w:val="left"/>
        </w:tabs>
        <w:jc w:val="both"/>
      </w:pPr>
      <w:r>
        <w:tab/>
      </w:r>
    </w:p>
    <w:p w:rsidRDefault="00CD55B2" w:rsidP="00820A1A" w:rsidR="00CD55B2">
      <w:pPr>
        <w:jc w:val="both"/>
      </w:pPr>
    </w:p>
    <w:p w:rsidRDefault="00820A1A" w:rsidP="00820A1A" w:rsidR="00820A1A" w:rsidRPr="0034602F">
      <w:pPr>
        <w:jc w:val="center"/>
      </w:pPr>
      <w:r w:rsidRPr="0034602F">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3F10B5">
        <w:rPr>
          <w:b/>
        </w:rPr>
        <w:t>LAZIĆ SERVISI j.d.o.o. Belišće, Željeznička 4, OIB: 84366141953, MBS: 030129023</w:t>
      </w:r>
      <w:r>
        <w:t>.</w:t>
      </w:r>
    </w:p>
    <w:p w:rsidRDefault="00E8115B" w:rsidP="00E8115B" w:rsidR="00E8115B">
      <w:pPr>
        <w:ind w:left="1080"/>
        <w:jc w:val="both"/>
      </w:pPr>
    </w:p>
    <w:p w:rsidRDefault="00820A1A" w:rsidP="00E8115B" w:rsidR="00B82713" w:rsidRPr="000E2ED5">
      <w:pPr>
        <w:numPr>
          <w:ilvl w:val="0"/>
          <w:numId w:val="17"/>
        </w:numPr>
        <w:jc w:val="both"/>
        <w:rPr>
          <w:b/>
        </w:rPr>
      </w:pPr>
      <w:r>
        <w:t>Za stečajnog upravitelja određuje se</w:t>
      </w:r>
      <w:r w:rsidR="00177C4A">
        <w:t xml:space="preserve"> </w:t>
      </w:r>
      <w:r w:rsidR="000E2ED5" w:rsidRPr="000E2ED5">
        <w:rPr>
          <w:b/>
        </w:rPr>
        <w:t>Jozo Pavičić iz Osijeka, Svetog Roka 44, OIB 69969627936</w:t>
      </w:r>
      <w:r w:rsidR="00177C4A" w:rsidRPr="000E2ED5">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3F10B5">
        <w:rPr>
          <w:b/>
        </w:rPr>
        <w:t>LAZIĆ SERVISI j.d.o.o. Belišće, Željeznička 4, OIB: 84366141953, MBS: 030129023</w:t>
      </w:r>
      <w:r w:rsidRPr="00820A1A">
        <w:rPr>
          <w:b/>
        </w:rPr>
        <w:t>.</w:t>
      </w:r>
    </w:p>
    <w:p w:rsidRDefault="003F10B5" w:rsidP="003F10B5" w:rsidR="00820A1A">
      <w:pPr>
        <w:tabs>
          <w:tab w:pos="3405" w:val="left"/>
        </w:tabs>
        <w:jc w:val="both"/>
      </w:pPr>
      <w:r>
        <w:tab/>
      </w: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A60536" w:rsidR="00842E1B">
      <w:pPr>
        <w:numPr>
          <w:ilvl w:val="0"/>
          <w:numId w:val="17"/>
        </w:numPr>
        <w:jc w:val="both"/>
      </w:pPr>
      <w:r>
        <w:t xml:space="preserve">Primjerak rješenja, nakon pravomoćnosti, dostavit će se registru Trgovačkog suda u Osijeku, radi upisa brisanja dužnika. </w:t>
      </w:r>
    </w:p>
    <w:p w:rsidRDefault="0034602F" w:rsidP="0034602F" w:rsidR="0034602F">
      <w:pPr>
        <w:pStyle w:val="Odlomakpopisa"/>
      </w:pPr>
    </w:p>
    <w:p w:rsidRDefault="0034602F" w:rsidP="0034602F" w:rsidR="0034602F">
      <w:pPr>
        <w:ind w:left="108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3F10B5">
        <w:t>16. travnja 2108.</w:t>
      </w:r>
      <w:r w:rsidR="004A1B5B">
        <w:t xml:space="preserve"> g.</w:t>
      </w:r>
      <w:r>
        <w:t xml:space="preserve"> podnijela je prijedlog za </w:t>
      </w:r>
      <w:r w:rsidR="00513AFF">
        <w:t>otvaranje</w:t>
      </w:r>
      <w:r w:rsidR="00177C4A">
        <w:t xml:space="preserve"> </w:t>
      </w:r>
      <w:r>
        <w:t xml:space="preserve">stečajnog postupka nad dužnikom </w:t>
      </w:r>
      <w:r w:rsidR="003F10B5">
        <w:rPr>
          <w:b/>
        </w:rPr>
        <w:t xml:space="preserve">LAZIĆ SERVISI j.d.o.o. Belišće, Željeznička 4, OIB: 84366141953, MBS: 030129023 </w:t>
      </w:r>
      <w:r>
        <w:t xml:space="preserve">navodeći </w:t>
      </w:r>
      <w:r>
        <w:rPr>
          <w:bCs/>
        </w:rPr>
        <w:t xml:space="preserve">da dužnik na dan </w:t>
      </w:r>
      <w:r w:rsidR="003F10B5">
        <w:rPr>
          <w:bCs/>
        </w:rPr>
        <w:t>10.4.2018. g.</w:t>
      </w:r>
      <w:r>
        <w:rPr>
          <w:bCs/>
        </w:rPr>
        <w:t xml:space="preserve">  u </w:t>
      </w:r>
      <w:r>
        <w:rPr>
          <w:bCs/>
        </w:rPr>
        <w:lastRenderedPageBreak/>
        <w:t xml:space="preserve">Očevidniku redoslijeda osnova za plaćanje ima evidentirane neizvršene osnove za plaćanje u neprekinutom razdoblju od </w:t>
      </w:r>
      <w:r w:rsidR="003F10B5">
        <w:rPr>
          <w:bCs/>
        </w:rPr>
        <w:t>175</w:t>
      </w:r>
      <w:r>
        <w:rPr>
          <w:bCs/>
        </w:rPr>
        <w:t xml:space="preserve"> dana, u ukupnom iznosu od </w:t>
      </w:r>
      <w:r w:rsidR="003F10B5">
        <w:rPr>
          <w:bCs/>
        </w:rPr>
        <w:t>38.249,16</w:t>
      </w:r>
      <w:r>
        <w:rPr>
          <w:bCs/>
        </w:rPr>
        <w:t xml:space="preserve"> kn te da </w:t>
      </w:r>
      <w:r w:rsidR="009D7AFE">
        <w:rPr>
          <w:bCs/>
        </w:rPr>
        <w:t xml:space="preserve">ima </w:t>
      </w:r>
      <w:r w:rsidR="00E8115B">
        <w:rPr>
          <w:bCs/>
        </w:rPr>
        <w:t>jednog</w:t>
      </w:r>
      <w:r>
        <w:rPr>
          <w:bCs/>
        </w:rPr>
        <w:t xml:space="preserve"> zaposlenika.</w:t>
      </w:r>
    </w:p>
    <w:p w:rsidRDefault="0034602F" w:rsidP="0034602F" w:rsidR="0034602F">
      <w:pPr>
        <w:jc w:val="both"/>
        <w:rPr>
          <w:bCs/>
        </w:rPr>
      </w:pPr>
    </w:p>
    <w:p w:rsidRDefault="00CD55B2" w:rsidP="00CD55B2" w:rsidR="00CD55B2">
      <w:pPr>
        <w:ind w:firstLine="720"/>
        <w:jc w:val="both"/>
      </w:pPr>
      <w:r>
        <w:t xml:space="preserve">Zaključkom ovoga suda broj </w:t>
      </w:r>
      <w:r w:rsidR="003F10B5">
        <w:t xml:space="preserve">6 </w:t>
      </w:r>
      <w:r>
        <w:t>St-</w:t>
      </w:r>
      <w:r w:rsidR="003F10B5">
        <w:t>638/18-3</w:t>
      </w:r>
      <w:r>
        <w:t xml:space="preserve"> od </w:t>
      </w:r>
      <w:r w:rsidR="003F10B5">
        <w:t>11. svibnja 2018. g.</w:t>
      </w:r>
      <w:r>
        <w:t xml:space="preserve">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CD55B2" w:rsidP="00CD55B2" w:rsidR="00CD55B2">
      <w:pPr>
        <w:ind w:firstLine="720"/>
        <w:jc w:val="both"/>
      </w:pPr>
    </w:p>
    <w:p w:rsidRDefault="00867912" w:rsidP="00CD55B2" w:rsidR="00CD55B2">
      <w:pPr>
        <w:ind w:firstLine="720"/>
        <w:jc w:val="both"/>
      </w:pPr>
      <w:r>
        <w:t xml:space="preserve">Dužnik </w:t>
      </w:r>
      <w:r w:rsidR="00E8115B">
        <w:t xml:space="preserve">je dana </w:t>
      </w:r>
      <w:r w:rsidR="003F10B5">
        <w:t>21. lipnja 2018. g.</w:t>
      </w:r>
      <w:r w:rsidR="00CD55B2">
        <w:t xml:space="preserve"> dostavio </w:t>
      </w:r>
      <w:r w:rsidR="003F10B5">
        <w:t xml:space="preserve">izvješće od 21.6.2018. g., </w:t>
      </w:r>
      <w:proofErr w:type="spellStart"/>
      <w:r w:rsidR="00CD55B2">
        <w:t>prokazni</w:t>
      </w:r>
      <w:proofErr w:type="spellEnd"/>
      <w:r w:rsidR="00CD55B2">
        <w:t xml:space="preserve"> popis imovine ovjerovljen kod javnog bilježnika</w:t>
      </w:r>
      <w:r w:rsidR="00A60536">
        <w:t xml:space="preserve"> </w:t>
      </w:r>
      <w:r w:rsidR="003F10B5">
        <w:t xml:space="preserve">Zlatko </w:t>
      </w:r>
      <w:proofErr w:type="spellStart"/>
      <w:r w:rsidR="003F10B5">
        <w:t>Šimašek</w:t>
      </w:r>
      <w:proofErr w:type="spellEnd"/>
      <w:r w:rsidR="003F10B5">
        <w:t xml:space="preserve"> iz Osijeka broj OV-2006/18 od 21.6.2018. g.</w:t>
      </w:r>
      <w:r w:rsidR="00513AFF">
        <w:t xml:space="preserve"> </w:t>
      </w:r>
    </w:p>
    <w:p w:rsidRDefault="00CD55B2" w:rsidP="00CD55B2" w:rsidR="00CD55B2">
      <w:pPr>
        <w:jc w:val="both"/>
      </w:pPr>
    </w:p>
    <w:p w:rsidRDefault="00CD55B2" w:rsidP="00CD55B2" w:rsidR="00CD55B2">
      <w:pPr>
        <w:ind w:firstLine="578" w:left="142"/>
        <w:jc w:val="both"/>
      </w:pPr>
      <w:r>
        <w:t xml:space="preserve">Uvidom u </w:t>
      </w:r>
      <w:proofErr w:type="spellStart"/>
      <w:r>
        <w:t>prokazni</w:t>
      </w:r>
      <w:proofErr w:type="spellEnd"/>
      <w:r>
        <w:t xml:space="preserve"> popis imovine dužnika ovjerovljenog kod javnog bilježnika, sud je utvrdio da dužnik nema nikakvu imovinu</w:t>
      </w:r>
      <w:r w:rsidR="003F10B5">
        <w:t xml:space="preserve"> (str. 9-18 spisa).</w:t>
      </w:r>
    </w:p>
    <w:p w:rsidRDefault="00CD55B2" w:rsidP="00CD55B2" w:rsidR="00CD55B2">
      <w:pPr>
        <w:jc w:val="both"/>
      </w:pPr>
    </w:p>
    <w:p w:rsidRDefault="00CD55B2" w:rsidP="00CD55B2" w:rsidR="00CD55B2">
      <w:pPr>
        <w:ind w:firstLine="720"/>
        <w:jc w:val="both"/>
      </w:pPr>
      <w:r>
        <w:t xml:space="preserve">Rješenjem ovoga suda broj </w:t>
      </w:r>
      <w:r w:rsidR="003F10B5">
        <w:t xml:space="preserve">6 </w:t>
      </w:r>
      <w:r>
        <w:t>St-</w:t>
      </w:r>
      <w:r w:rsidR="003F10B5">
        <w:t>638/18-7 od 29. lipnja 2018. g.</w:t>
      </w:r>
      <w:r>
        <w:t xml:space="preserve"> sud je pozvao osobe koje imaju pravni interes za provedbom stečajnog postupka nad dužnikom da se u roku od 15 dana od dana objave rješenja na e-oglasnoj ploči ovoga suda solidarno uplate na sudski depozit </w:t>
      </w:r>
      <w:r w:rsidR="00E8115B">
        <w:t>20</w:t>
      </w:r>
      <w:r>
        <w:t>.000,00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0E2ED5">
        <w:t>3. srpnja 2018.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prijedlog FINE za otvaranje stečajnog postupka nad dužnikom od </w:t>
      </w:r>
      <w:r w:rsidR="000E2ED5">
        <w:t>16.4.2018.</w:t>
      </w:r>
      <w:r w:rsidR="00E731AF">
        <w:t xml:space="preserve"> g.</w:t>
      </w:r>
      <w:r>
        <w:t xml:space="preserve">, povijesni izvadak iz sudskog registra za dužnika, </w:t>
      </w:r>
      <w:proofErr w:type="spellStart"/>
      <w:r w:rsidR="00E731AF">
        <w:t>prokazni</w:t>
      </w:r>
      <w:proofErr w:type="spellEnd"/>
      <w:r w:rsidR="00E731AF">
        <w:t xml:space="preserve"> popis imovine ovjerovljen kod javnog bilježnika </w:t>
      </w:r>
      <w:r w:rsidR="0034602F">
        <w:t xml:space="preserve">Zlatko </w:t>
      </w:r>
      <w:proofErr w:type="spellStart"/>
      <w:r w:rsidR="0034602F">
        <w:t>Šimašek</w:t>
      </w:r>
      <w:proofErr w:type="spellEnd"/>
      <w:r w:rsidR="0034602F">
        <w:t xml:space="preserve"> iz Osijeka OV-2006/18 od 21.6.2018. g., izvješće od 21.6.2018. g.</w:t>
      </w:r>
      <w:r w:rsidR="00E731AF">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34602F" w:rsidP="00CD55B2" w:rsidR="0034602F">
      <w:pPr>
        <w:ind w:firstLine="720"/>
        <w:jc w:val="both"/>
      </w:pPr>
    </w:p>
    <w:p w:rsidRDefault="0034602F" w:rsidP="00CD55B2" w:rsidR="0034602F">
      <w:pPr>
        <w:ind w:firstLine="720"/>
        <w:jc w:val="both"/>
      </w:pPr>
    </w:p>
    <w:p w:rsidRDefault="0034602F" w:rsidP="00CD55B2" w:rsidR="0034602F">
      <w:pPr>
        <w:ind w:firstLine="720"/>
        <w:jc w:val="both"/>
      </w:pPr>
    </w:p>
    <w:p w:rsidRDefault="0034602F" w:rsidP="00CD55B2" w:rsidR="0034602F">
      <w:pPr>
        <w:ind w:firstLine="720"/>
        <w:jc w:val="both"/>
      </w:pPr>
    </w:p>
    <w:p w:rsidRDefault="0034602F" w:rsidP="00CD55B2" w:rsidR="0034602F">
      <w:pPr>
        <w:ind w:firstLine="720"/>
        <w:jc w:val="both"/>
      </w:pPr>
    </w:p>
    <w:p w:rsidRDefault="0034602F" w:rsidP="00CD55B2" w:rsidR="0034602F">
      <w:pPr>
        <w:ind w:firstLine="720"/>
        <w:jc w:val="both"/>
      </w:pPr>
    </w:p>
    <w:p w:rsidRDefault="0034602F" w:rsidP="00CD55B2" w:rsidR="0034602F">
      <w:pPr>
        <w:ind w:firstLine="720"/>
        <w:jc w:val="both"/>
      </w:pP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0E2ED5">
        <w:t>Jozo Pavičić iz O</w:t>
      </w:r>
      <w:r w:rsidR="00E8115B">
        <w:t>sijeka</w:t>
      </w:r>
      <w:r>
        <w:t xml:space="preserve"> s liste A stečajnih upravitelja za područje nadležnosti ovoga suda a sukladno čl. 84 st. 1 u vezi s čl. 85 st. 2 SZ.</w:t>
      </w:r>
    </w:p>
    <w:p w:rsidRDefault="00513AFF" w:rsidP="00842E1B" w:rsidR="00513AFF">
      <w:pPr>
        <w:ind w:firstLine="720"/>
        <w:jc w:val="both"/>
      </w:pPr>
    </w:p>
    <w:p w:rsidRDefault="00513AFF" w:rsidP="00842E1B" w:rsidR="00513AFF">
      <w:pPr>
        <w:ind w:firstLine="720"/>
        <w:jc w:val="both"/>
      </w:pPr>
    </w:p>
    <w:p w:rsidRDefault="00BC4B5E" w:rsidP="00845E8F" w:rsidR="00BC4B5E">
      <w:pPr>
        <w:jc w:val="both"/>
      </w:pPr>
    </w:p>
    <w:p w:rsidRDefault="00820A1A" w:rsidP="00842E1B" w:rsidR="00BC4B5E">
      <w:pPr>
        <w:jc w:val="center"/>
      </w:pPr>
      <w:r>
        <w:t xml:space="preserve">U Osijeku </w:t>
      </w:r>
      <w:r w:rsidR="0034602F">
        <w:t>3. rujna</w:t>
      </w:r>
      <w:r w:rsidR="00E8115B">
        <w:t xml:space="preserve"> 2018.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845E8F" w:rsidR="002F049E">
      <w:pPr>
        <w:jc w:val="both"/>
      </w:pPr>
      <w:r>
        <w:t>DNA:</w:t>
      </w:r>
    </w:p>
    <w:p w:rsidRDefault="0034602F" w:rsidP="0034602F" w:rsidR="0034602F">
      <w:pPr>
        <w:pStyle w:val="Odlomakpopisa"/>
        <w:numPr>
          <w:ilvl w:val="0"/>
          <w:numId w:val="18"/>
        </w:numPr>
        <w:jc w:val="both"/>
      </w:pPr>
      <w:proofErr w:type="spellStart"/>
      <w:proofErr w:type="gramStart"/>
      <w:r>
        <w:t>st</w:t>
      </w:r>
      <w:proofErr w:type="gramEnd"/>
      <w:r>
        <w:t>.</w:t>
      </w:r>
      <w:proofErr w:type="spellEnd"/>
      <w:r>
        <w:t xml:space="preserve"> uprav. </w:t>
      </w:r>
      <w:proofErr w:type="spellStart"/>
      <w:r>
        <w:t>Jozo</w:t>
      </w:r>
      <w:proofErr w:type="spellEnd"/>
      <w:r>
        <w:t xml:space="preserve"> </w:t>
      </w:r>
      <w:proofErr w:type="spellStart"/>
      <w:r>
        <w:t>Pavičić</w:t>
      </w:r>
      <w:proofErr w:type="spellEnd"/>
    </w:p>
    <w:p w:rsidRDefault="0034602F" w:rsidP="0034602F" w:rsidR="0034602F">
      <w:pPr>
        <w:pStyle w:val="Odlomakpopisa"/>
        <w:numPr>
          <w:ilvl w:val="0"/>
          <w:numId w:val="18"/>
        </w:numPr>
        <w:jc w:val="both"/>
      </w:pPr>
      <w:proofErr w:type="spellStart"/>
      <w:r>
        <w:t>registar</w:t>
      </w:r>
      <w:proofErr w:type="spellEnd"/>
      <w:r>
        <w:t xml:space="preserve"> </w:t>
      </w:r>
      <w:proofErr w:type="spellStart"/>
      <w:r>
        <w:t>suda</w:t>
      </w:r>
      <w:proofErr w:type="spellEnd"/>
      <w:r>
        <w:t xml:space="preserve"> </w:t>
      </w:r>
      <w:proofErr w:type="spellStart"/>
      <w:r>
        <w:t>odmah</w:t>
      </w:r>
      <w:proofErr w:type="spellEnd"/>
    </w:p>
    <w:p w:rsidRDefault="0034602F" w:rsidP="0034602F" w:rsidR="0034602F">
      <w:pPr>
        <w:pStyle w:val="Odlomakpopisa"/>
        <w:numPr>
          <w:ilvl w:val="0"/>
          <w:numId w:val="18"/>
        </w:numPr>
        <w:jc w:val="both"/>
      </w:pPr>
      <w:r>
        <w:t>FINA</w:t>
      </w:r>
    </w:p>
    <w:p w:rsidRDefault="0034602F" w:rsidP="0034602F" w:rsidR="0034602F">
      <w:pPr>
        <w:pStyle w:val="Odlomakpopisa"/>
        <w:numPr>
          <w:ilvl w:val="0"/>
          <w:numId w:val="18"/>
        </w:numPr>
        <w:jc w:val="both"/>
      </w:pPr>
      <w:r>
        <w:t>ŽDO Osijek</w:t>
      </w:r>
    </w:p>
    <w:p w:rsidRDefault="0034602F" w:rsidP="0034602F" w:rsidR="0034602F">
      <w:pPr>
        <w:pStyle w:val="Odlomakpopisa"/>
        <w:numPr>
          <w:ilvl w:val="0"/>
          <w:numId w:val="18"/>
        </w:numPr>
        <w:jc w:val="both"/>
      </w:pPr>
      <w:proofErr w:type="spellStart"/>
      <w:r>
        <w:t>dužnik</w:t>
      </w:r>
      <w:proofErr w:type="spellEnd"/>
    </w:p>
    <w:p w:rsidRDefault="0034602F" w:rsidP="0034602F" w:rsidR="0034602F">
      <w:pPr>
        <w:pStyle w:val="Odlomakpopisa"/>
        <w:numPr>
          <w:ilvl w:val="0"/>
          <w:numId w:val="18"/>
        </w:numPr>
        <w:jc w:val="both"/>
      </w:pPr>
      <w:r>
        <w:t>e-</w:t>
      </w:r>
      <w:proofErr w:type="spellStart"/>
      <w:r>
        <w:t>ogl</w:t>
      </w:r>
      <w:proofErr w:type="spellEnd"/>
      <w:r>
        <w:t>. pl.</w:t>
      </w:r>
    </w:p>
    <w:p w:rsidRDefault="0034602F" w:rsidP="0034602F" w:rsidR="0034602F">
      <w:pPr>
        <w:pStyle w:val="Odlomakpopisa"/>
        <w:numPr>
          <w:ilvl w:val="0"/>
          <w:numId w:val="18"/>
        </w:numPr>
        <w:jc w:val="both"/>
      </w:pPr>
      <w:r>
        <w:t>3.10.</w:t>
      </w: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596396"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6D60" w:rsidR="00E66D60">
      <w:r>
        <w:separator/>
      </w:r>
    </w:p>
  </w:endnote>
  <w:endnote w:id="0" w:type="continuationSeparator">
    <w:p w:rsidRDefault="00E66D60" w:rsidR="00E66D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6D60" w:rsidR="00E66D60">
      <w:r>
        <w:separator/>
      </w:r>
    </w:p>
  </w:footnote>
  <w:footnote w:id="0" w:type="continuationSeparator">
    <w:p w:rsidRDefault="00E66D60" w:rsidR="00E66D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6396">
      <w:rPr>
        <w:rStyle w:val="Brojstranice"/>
        <w:noProof/>
      </w:rPr>
      <w:t>- 3 -</w:t>
    </w:r>
    <w:r>
      <w:rPr>
        <w:rStyle w:val="Brojstranice"/>
      </w:rPr>
      <w:fldChar w:fldCharType="end"/>
    </w:r>
  </w:p>
  <w:p w:rsidRDefault="000E2ED5" w:rsidP="000E2ED5" w:rsidR="000E2ED5" w:rsidRPr="00847790">
    <w:pPr>
      <w:jc w:val="right"/>
      <w:rPr>
        <w:rStyle w:val="Naglaeno"/>
        <w:b w:val="false"/>
        <w:bCs w:val="false"/>
      </w:rPr>
    </w:pPr>
    <w:r w:rsidRPr="00847790">
      <w:t>6 St-</w:t>
    </w:r>
    <w:r>
      <w:t>638/18-8</w:t>
    </w:r>
  </w:p>
  <w:p w:rsidRDefault="0092156A" w:rsidP="00513AFF"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F432CFF"/>
    <w:multiLevelType w:val="hybridMultilevel"/>
    <w:tmpl w:val="964A0D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1"/>
  </w:num>
  <w:num w:numId="4">
    <w:abstractNumId w:val="6"/>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8"/>
  </w:num>
  <w:num w:numId="1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2ED5"/>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2113"/>
    <w:rsid w:val="003443ED"/>
    <w:rsid w:val="0034602F"/>
    <w:rsid w:val="00353E6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10B5"/>
    <w:rsid w:val="003F4176"/>
    <w:rsid w:val="00401E49"/>
    <w:rsid w:val="00402E82"/>
    <w:rsid w:val="004038C3"/>
    <w:rsid w:val="00404085"/>
    <w:rsid w:val="00405A3D"/>
    <w:rsid w:val="0042088B"/>
    <w:rsid w:val="00426D87"/>
    <w:rsid w:val="004319DA"/>
    <w:rsid w:val="004508DE"/>
    <w:rsid w:val="00460DFD"/>
    <w:rsid w:val="00466033"/>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13AFF"/>
    <w:rsid w:val="0052238B"/>
    <w:rsid w:val="00523EB3"/>
    <w:rsid w:val="00536767"/>
    <w:rsid w:val="00542326"/>
    <w:rsid w:val="0055174B"/>
    <w:rsid w:val="0055745E"/>
    <w:rsid w:val="005611C7"/>
    <w:rsid w:val="00563C8E"/>
    <w:rsid w:val="005648D3"/>
    <w:rsid w:val="00567EF6"/>
    <w:rsid w:val="00575A6C"/>
    <w:rsid w:val="00582921"/>
    <w:rsid w:val="00590AC7"/>
    <w:rsid w:val="00596396"/>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2DCB"/>
    <w:rsid w:val="00776768"/>
    <w:rsid w:val="0078508C"/>
    <w:rsid w:val="0079210F"/>
    <w:rsid w:val="00792EAD"/>
    <w:rsid w:val="00797E99"/>
    <w:rsid w:val="007A00A5"/>
    <w:rsid w:val="007A70EE"/>
    <w:rsid w:val="007B1A86"/>
    <w:rsid w:val="007C0819"/>
    <w:rsid w:val="007C38FB"/>
    <w:rsid w:val="007C599D"/>
    <w:rsid w:val="007D22E9"/>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0536"/>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E7BC3"/>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B5F9F"/>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612A"/>
    <w:rsid w:val="00D95A76"/>
    <w:rsid w:val="00D95EBD"/>
    <w:rsid w:val="00DA062B"/>
    <w:rsid w:val="00DB3273"/>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66D60"/>
    <w:rsid w:val="00E731AF"/>
    <w:rsid w:val="00E74D9D"/>
    <w:rsid w:val="00E8115B"/>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596396"/>
    <w:rPr>
      <w:color w:val="808080"/>
      <w:bdr w:space="0" w:sz="0" w:color="auto" w:val="none"/>
      <w:shd w:fill="CCFFFF" w:color="auto" w:val="clear"/>
    </w:rPr>
  </w:style>
  <w:style w:customStyle="true" w:styleId="eSPISCCParagraphDefaultFont" w:type="character">
    <w:name w:val="eSPIS_CC_Paragraph Default Font"/>
    <w:basedOn w:val="Zadanifontodlomka"/>
    <w:rsid w:val="005963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6396"/>
    <w:rPr>
      <w:bdr w:space="0" w:sz="0" w:color="auto" w:val="none"/>
      <w:shd w:fill="FFFFCC" w:color="auto" w:val="clear"/>
      <w:lang w:val="hr-HR"/>
    </w:rPr>
  </w:style>
  <w:style w:customStyle="true" w:styleId="PozadinaSvijetloCrvena" w:type="character">
    <w:name w:val="Pozadina_SvijetloCrvena"/>
    <w:basedOn w:val="eSPISCCParagraphDefaultFont"/>
    <w:rsid w:val="005963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63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596396"/>
    <w:rPr>
      <w:color w:val="808080"/>
      <w:bdr w:color="auto" w:space="0" w:sz="0" w:val="none"/>
      <w:shd w:color="auto" w:fill="CCFFFF" w:val="clear"/>
    </w:rPr>
  </w:style>
  <w:style w:customStyle="1" w:styleId="eSPISCCParagraphDefaultFont" w:type="character">
    <w:name w:val="eSPIS_CC_Paragraph Default Font"/>
    <w:basedOn w:val="Zadanifontodlomka"/>
    <w:rsid w:val="005963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6396"/>
    <w:rPr>
      <w:bdr w:color="auto" w:space="0" w:sz="0" w:val="none"/>
      <w:shd w:color="auto" w:fill="FFFFCC" w:val="clear"/>
      <w:lang w:val="hr-HR"/>
    </w:rPr>
  </w:style>
  <w:style w:customStyle="1" w:styleId="PozadinaSvijetloCrvena" w:type="character">
    <w:name w:val="Pozadina_SvijetloCrvena"/>
    <w:basedOn w:val="eSPISCCParagraphDefaultFont"/>
    <w:rsid w:val="005963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63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1309323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izvorni_sadrzaj>
    <derivirana_varijabla naziv="DomainObject.Predmet.Broj_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St-638/2018</izvorni_sadrzaj>
    <derivirana_varijabla naziv="DomainObject.Predmet.OznakaBroj_1">St-638/2018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LAZIĆ SERVISI j.d.o.o. za graditeljstvo, trgovinu i usluge</izvorni_sadrzaj>
    <derivirana_varijabla naziv="DomainObject.Predmet.ProtustrankaFormated_1">  LAZIĆ SERVISI j.d.o.o. za graditeljstvo, trgovinu i usluge</derivirana_varijabla>
  </DomainObject.Predmet.ProtustrankaFormated>
  <DomainObject.Predmet.ProtustrankaFormatedOIB>
    <izvorni_sadrzaj>  LAZIĆ SERVISI j.d.o.o. za graditeljstvo, trgovinu i usluge, OIB 84366141953</izvorni_sadrzaj>
    <derivirana_varijabla naziv="DomainObject.Predmet.ProtustrankaFormatedOIB_1">  LAZIĆ SERVISI j.d.o.o. za graditeljstvo, trgovinu i usluge, OIB 84366141953</derivirana_varijabla>
  </DomainObject.Predmet.ProtustrankaFormatedOIB>
  <DomainObject.Predmet.ProtustrankaFormatedWithAdress>
    <izvorni_sadrzaj> LAZIĆ SERVISI j.d.o.o. za graditeljstvo, trgovinu i usluge, Željeznička 4, 31551 Belišće</izvorni_sadrzaj>
    <derivirana_varijabla naziv="DomainObject.Predmet.ProtustrankaFormatedWithAdress_1"> LAZIĆ SERVISI j.d.o.o. za graditeljstvo, trgovinu i usluge, Željeznička 4, 31551 Belišće</derivirana_varijabla>
  </DomainObject.Predmet.ProtustrankaFormatedWithAdress>
  <DomainObject.Predmet.ProtustrankaFormatedWithAdressOIB>
    <izvorni_sadrzaj> LAZIĆ SERVISI j.d.o.o. za graditeljstvo, trgovinu i usluge, OIB 84366141953, Željeznička 4, 31551 Belišće</izvorni_sadrzaj>
    <derivirana_varijabla naziv="DomainObject.Predmet.ProtustrankaFormatedWithAdressOIB_1"> LAZIĆ SERVISI j.d.o.o. za graditeljstvo, trgovinu i usluge, OIB 84366141953, Željeznička 4, 31551 Belišće</derivirana_varijabla>
  </DomainObject.Predmet.ProtustrankaFormatedWithAdressOIB>
  <DomainObject.Predmet.ProtustrankaWithAdress>
    <izvorni_sadrzaj>LAZIĆ SERVISI j.d.o.o. za graditeljstvo, trgovinu i usluge Željeznička 4, 31551 Belišće</izvorni_sadrzaj>
    <derivirana_varijabla naziv="DomainObject.Predmet.ProtustrankaWithAdress_1">LAZIĆ SERVISI j.d.o.o. za graditeljstvo, trgovinu i usluge Željeznička 4, 31551 Belišće</derivirana_varijabla>
  </DomainObject.Predmet.ProtustrankaWithAdress>
  <DomainObject.Predmet.ProtustrankaWithAdressOIB>
    <izvorni_sadrzaj>LAZIĆ SERVISI j.d.o.o. za graditeljstvo, trgovinu i usluge, OIB 84366141953, Željeznička 4, 31551 Belišće</izvorni_sadrzaj>
    <derivirana_varijabla naziv="DomainObject.Predmet.ProtustrankaWithAdressOIB_1">LAZIĆ SERVISI j.d.o.o. za graditeljstvo, trgovinu i usluge, OIB 84366141953, Željeznička 4, 31551 Belišće</derivirana_varijabla>
  </DomainObject.Predmet.ProtustrankaWithAdressOIB>
  <DomainObject.Predmet.ProtustrankaNazivFormated>
    <izvorni_sadrzaj>LAZIĆ SERVISI j.d.o.o. za graditeljstvo, trgovinu i usluge</izvorni_sadrzaj>
    <derivirana_varijabla naziv="DomainObject.Predmet.ProtustrankaNazivFormated_1">LAZIĆ SERVISI j.d.o.o. za graditeljstvo, trgovinu i usluge</derivirana_varijabla>
  </DomainObject.Predmet.ProtustrankaNazivFormated>
  <DomainObject.Predmet.ProtustrankaNazivFormatedOIB>
    <izvorni_sadrzaj>LAZIĆ SERVISI j.d.o.o. za graditeljstvo, trgovinu i usluge, OIB 84366141953</izvorni_sadrzaj>
    <derivirana_varijabla naziv="DomainObject.Predmet.ProtustrankaNazivFormatedOIB_1">LAZIĆ SERVISI j.d.o.o. za graditeljstvo, trgovinu i usluge, OIB 84366141953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LAZIĆ SERVISI j.d.o.o. za graditeljstvo, trgovinu i usluge</item>
    </izvorni_sadrzaj>
    <derivirana_varijabla naziv="DomainObject.Predmet.ProtuStrankaListFormated_1">
      <item>LAZIĆ SERVISI j.d.o.o. za graditeljstvo, trgovinu i usluge</item>
    </derivirana_varijabla>
  </DomainObject.Predmet.ProtuStrankaListFormated>
  <DomainObject.Predmet.ProtuStrankaListFormatedOIB>
    <izvorni_sadrzaj>
      <item>LAZIĆ SERVISI j.d.o.o. za graditeljstvo, trgovinu i usluge, OIB 84366141953</item>
    </izvorni_sadrzaj>
    <derivirana_varijabla naziv="DomainObject.Predmet.ProtuStrankaListFormatedOIB_1">
      <item>LAZIĆ SERVISI j.d.o.o. za graditeljstvo, trgovinu i usluge, OIB 84366141953</item>
    </derivirana_varijabla>
  </DomainObject.Predmet.ProtuStrankaListFormatedOIB>
  <DomainObject.Predmet.ProtuStrankaListFormatedWithAdress>
    <izvorni_sadrzaj>
      <item>LAZIĆ SERVISI j.d.o.o. za graditeljstvo, trgovinu i usluge, Željeznička 4, 31551 Belišće</item>
    </izvorni_sadrzaj>
    <derivirana_varijabla naziv="DomainObject.Predmet.ProtuStrankaListFormatedWithAdress_1">
      <item>LAZIĆ SERVISI j.d.o.o. za graditeljstvo, trgovinu i usluge, Željeznička 4, 31551 Belišće</item>
    </derivirana_varijabla>
  </DomainObject.Predmet.ProtuStrankaListFormatedWithAdress>
  <DomainObject.Predmet.ProtuStrankaListFormatedWithAdressOIB>
    <izvorni_sadrzaj>
      <item>LAZIĆ SERVISI j.d.o.o. za graditeljstvo, trgovinu i usluge, OIB 84366141953, Željeznička 4, 31551 Belišće</item>
    </izvorni_sadrzaj>
    <derivirana_varijabla naziv="DomainObject.Predmet.ProtuStrankaListFormatedWithAdressOIB_1">
      <item>LAZIĆ SERVISI j.d.o.o. za graditeljstvo, trgovinu i usluge, OIB 84366141953, Željeznička 4, 31551 Belišće</item>
    </derivirana_varijabla>
  </DomainObject.Predmet.ProtuStrankaListFormatedWithAdressOIB>
  <DomainObject.Predmet.ProtuStrankaListNazivFormated>
    <izvorni_sadrzaj>
      <item>LAZIĆ SERVISI j.d.o.o. za graditeljstvo, trgovinu i usluge</item>
    </izvorni_sadrzaj>
    <derivirana_varijabla naziv="DomainObject.Predmet.ProtuStrankaListNazivFormated_1">
      <item>LAZIĆ SERVISI j.d.o.o. za graditeljstvo, trgovinu i usluge</item>
    </derivirana_varijabla>
  </DomainObject.Predmet.ProtuStrankaListNazivFormated>
  <DomainObject.Predmet.ProtuStrankaListNazivFormatedOIB>
    <izvorni_sadrzaj>
      <item>LAZIĆ SERVISI j.d.o.o. za graditeljstvo, trgovinu i usluge, OIB 84366141953</item>
    </izvorni_sadrzaj>
    <derivirana_varijabla naziv="DomainObject.Predmet.ProtuStrankaListNazivFormatedOIB_1">
      <item>LAZIĆ SERVISI j.d.o.o. za graditeljstvo, trgovinu i usluge, OIB 84366141953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LAZIĆ SERVISI j.d.o.o. za graditeljstvo, trgovinu i usluge</izvorni_sadrzaj>
    <derivirana_varijabla naziv="DomainObject.Predmet.ProtustrankaIDrugi_1">LAZIĆ SERVISI j.d.o.o.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LAZIĆ SERVISI j.d.o.o. za graditeljstvo, trgovinu i usluge, OIB 84366141953, Željeznička 4, 31551 Belišće</izvorni_sadrzaj>
    <derivirana_varijabla naziv="DomainObject.Predmet.ProtustrankaIDrugiAdressOIB_1">LAZIĆ SERVISI j.d.o.o. za graditeljstvo, trgovinu i usluge, OIB 84366141953, Željeznička 4, 31551 Belišće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LAZIĆ SERVISI j.d.o.o. za graditeljstvo, trgovinu i usluge</item>
    </izvorni_sadrzaj>
    <derivirana_varijabla naziv="DomainObject.Predmet.SudioniciListNaziv_1">
      <item>FINA RC OSIJEK</item>
      <item>LAZIĆ SERVISI j.d.o.o. za graditeljstvo, trgovinu i usluge</item>
    </derivirana_varijabla>
  </DomainObject.Predmet.SudioniciListNaziv>
  <DomainObject.Predmet.SudioniciListAdressOIB>
    <izvorni_sadrzaj>
      <item>FINA RC OSIJEK, OIB 85821130368</item>
      <item>LAZIĆ SERVISI j.d.o.o. za graditeljstvo, trgovinu i usluge, OIB 84366141953, Željeznička 4,31551 Belišće</item>
    </izvorni_sadrzaj>
    <derivirana_varijabla naziv="DomainObject.Predmet.SudioniciListAdressOIB_1">
      <item>FINA RC OSIJEK, OIB 85821130368</item>
      <item>LAZIĆ SERVISI j.d.o.o. za graditeljstvo, trgovinu i usluge, OIB 84366141953, Željeznička 4,31551 Belišće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84366141953</item>
    </izvorni_sadrzaj>
    <derivirana_varijabla naziv="DomainObject.Predmet.SudioniciListNazivOIB_1">
      <item>, OIB 85821130368</item>
      <item>, OIB 84366141953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8F7FC5-3C6F-4E5C-8B5F-4EE1C7AD56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670</properties:Words>
  <properties:Characters>3517</properties:Characters>
  <properties:Lines>163</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2018-08-30T12:30:00Z</dcterms:created>
  <dc:creator>dsekulic</dc:creator>
  <cp:lastModifiedBy>Danijela Sekulić</cp:lastModifiedBy>
  <cp:lastPrinted>2018-09-03T06:34:00Z</cp:lastPrinted>
  <dcterms:modified xmlns:xsi="http://www.w3.org/2001/XMLSchema-instance" xsi:type="dcterms:W3CDTF">2018-09-03T06:37:00Z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(BEZ PRETHODNOG LAZIĆ - PAVIČIĆ.docx)</vt:lpwstr>
  </prop:property>
  <prop:property name="CC_coloring" pid="4" fmtid="{D5CDD505-2E9C-101B-9397-08002B2CF9AE}">
    <vt:bool>true</vt:bool>
  </prop:property>
  <prop:property name="BrojStranica" pid="5" fmtid="{D5CDD505-2E9C-101B-9397-08002B2CF9AE}">
    <vt:i4>4</vt:i4>
  </prop:property>
</prop:Properties>
</file>