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ea800" w14:paraId="38ea800" w:rsidRDefault="0025696E" w:rsidP="004C444E" w:rsidR="0025696E">
      <w:pPr>
        <w:pStyle w:val="Bezproreda"/>
        <w15:collapsed w:val="false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024CE0">
        <w:tab/>
      </w:r>
      <w:r w:rsidR="00024CE0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941E61">
        <w:t>83</w:t>
      </w:r>
      <w:r w:rsidR="00024CE0">
        <w:t>/2016-2</w:t>
      </w:r>
    </w:p>
    <w:p w:rsidRDefault="00762CF6" w:rsidR="00762CF6"/>
    <w:p w:rsidRDefault="00762CF6" w:rsidR="00762CF6">
      <w:r>
        <w:t>Pravna stvar:</w:t>
      </w:r>
    </w:p>
    <w:p w:rsidRDefault="00762CF6" w:rsidP="00024CE0" w:rsidR="00762CF6">
      <w:pPr>
        <w:jc w:val="both"/>
      </w:pPr>
      <w:r>
        <w:t xml:space="preserve">Izvanparnični postupak stečaja potrošača nad imovinom potrošača </w:t>
      </w:r>
      <w:r w:rsidR="00941E61">
        <w:t xml:space="preserve">Mirjana </w:t>
      </w:r>
      <w:proofErr w:type="spellStart"/>
      <w:r w:rsidR="00941E61">
        <w:t>Miklec</w:t>
      </w:r>
      <w:proofErr w:type="spellEnd"/>
      <w:r w:rsidR="003271FD">
        <w:t xml:space="preserve"> iz Zagreba, </w:t>
      </w:r>
      <w:r w:rsidR="00941E61">
        <w:t>Gradečak desni 6</w:t>
      </w:r>
      <w:r w:rsidR="003271FD">
        <w:t xml:space="preserve">, </w:t>
      </w:r>
      <w:r>
        <w:t>OIB</w:t>
      </w:r>
      <w:r w:rsidR="00E04448">
        <w:t>:</w:t>
      </w:r>
      <w:r w:rsidR="00024CE0">
        <w:t xml:space="preserve"> </w:t>
      </w:r>
      <w:r w:rsidR="00941E61">
        <w:t>84852362407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941E61">
        <w:t xml:space="preserve">Mirjana </w:t>
      </w:r>
      <w:proofErr w:type="spellStart"/>
      <w:r w:rsidR="00941E61">
        <w:t>Miklec</w:t>
      </w:r>
      <w:proofErr w:type="spellEnd"/>
      <w:r w:rsidR="003271FD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941E61">
        <w:t>83</w:t>
      </w:r>
      <w:r>
        <w:t>-</w:t>
      </w:r>
      <w:r w:rsidR="00024CE0">
        <w:t>16</w:t>
      </w:r>
      <w:r>
        <w:t xml:space="preserve">, opis plaćanja: </w:t>
      </w:r>
      <w:r w:rsidR="005F25C8">
        <w:t>predujam za troškove steč</w:t>
      </w:r>
      <w:r w:rsidR="00024CE0">
        <w:t xml:space="preserve">aja potrošača u predmetu </w:t>
      </w:r>
      <w:proofErr w:type="spellStart"/>
      <w:r w:rsidR="005F25C8">
        <w:t>Sp</w:t>
      </w:r>
      <w:proofErr w:type="spellEnd"/>
      <w:r w:rsidR="005F25C8">
        <w:t>-</w:t>
      </w:r>
      <w:r w:rsidR="00941E61">
        <w:t>83</w:t>
      </w:r>
      <w:r w:rsidR="00024CE0">
        <w:t>/2016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941E61">
        <w:t>05</w:t>
      </w:r>
      <w:r w:rsidR="00024CE0">
        <w:t xml:space="preserve">. </w:t>
      </w:r>
      <w:r w:rsidR="00941E61">
        <w:t>siječnja 2017</w:t>
      </w:r>
      <w:r w:rsidR="00024CE0">
        <w:t>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941E61">
        <w:t xml:space="preserve">,v.r. 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864A51" w:rsid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941E61" w:rsidP="008D687C" w:rsidR="00941E61" w:rsidRPr="008D687C">
      <w:pPr>
        <w:pStyle w:val="Tijeloteksta"/>
        <w:jc w:val="right"/>
      </w:pPr>
      <w:r w:rsidRPr="008D687C">
        <w:t xml:space="preserve">Za točnost </w:t>
      </w:r>
      <w:proofErr w:type="spellStart"/>
      <w:r w:rsidRPr="008D687C">
        <w:t>otpravka</w:t>
      </w:r>
      <w:proofErr w:type="spellEnd"/>
      <w:r w:rsidRPr="008D687C">
        <w:t xml:space="preserve"> – ovlašteni službenik:</w:t>
      </w:r>
    </w:p>
    <w:p w:rsidRDefault="00941E61" w:rsidP="00941E61" w:rsidR="00762CF6">
      <w:pPr>
        <w:pStyle w:val="Tijeloteksta"/>
        <w:ind w:firstLine="708" w:left="4248"/>
        <w:jc w:val="center"/>
      </w:pPr>
      <w:r>
        <w:t>Jelena Pavić</w:t>
      </w:r>
      <w:bookmarkStart w:name="_GoBack" w:id="0"/>
      <w:bookmarkEnd w:id="0"/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24CE0"/>
    <w:rsid w:val="000B5159"/>
    <w:rsid w:val="0025696E"/>
    <w:rsid w:val="0028138F"/>
    <w:rsid w:val="003271FD"/>
    <w:rsid w:val="005F25C8"/>
    <w:rsid w:val="00762CF6"/>
    <w:rsid w:val="00766A5A"/>
    <w:rsid w:val="00864A51"/>
    <w:rsid w:val="00941E61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1E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1E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1E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1E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1E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unhideWhenUsed/>
    <w:rsid w:val="00941E61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941E61"/>
    <w:rPr>
      <w:rFonts w:cstheme="minorBidi" w:eastAsiaTheme="minorHAns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1E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1E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1E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1E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1E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unhideWhenUsed/>
    <w:rsid w:val="00941E61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941E61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Sp-83/2016</izvorni_sadrzaj>
    <derivirana_varijabla naziv="DomainObject.Predmet.OznakaBroj_1">Sp-83/2016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Miklec</izvorni_sadrzaj>
    <derivirana_varijabla naziv="DomainObject.Predmet.StrankaFormated_1">  Mirjana Miklec</derivirana_varijabla>
  </DomainObject.Predmet.StrankaFormated>
  <DomainObject.Predmet.StrankaFormatedOIB>
    <izvorni_sadrzaj>  Mirjana Miklec, OIB 84852362407</izvorni_sadrzaj>
    <derivirana_varijabla naziv="DomainObject.Predmet.StrankaFormatedOIB_1">  Mirjana Miklec, OIB 84852362407</derivirana_varijabla>
  </DomainObject.Predmet.StrankaFormatedOIB>
  <DomainObject.Predmet.StrankaFormatedWithAdress>
    <izvorni_sadrzaj> Mirjana Miklec, Gradečak Desni 6, 10000 Zagreb</izvorni_sadrzaj>
    <derivirana_varijabla naziv="DomainObject.Predmet.StrankaFormatedWithAdress_1"> Mirjana Miklec, Gradečak Desni 6, 10000 Zagreb</derivirana_varijabla>
  </DomainObject.Predmet.StrankaFormatedWithAdress>
  <DomainObject.Predmet.StrankaFormatedWithAdressOIB>
    <izvorni_sadrzaj> Mirjana Miklec, OIB 84852362407, Gradečak Desni 6, 10000 Zagreb</izvorni_sadrzaj>
    <derivirana_varijabla naziv="DomainObject.Predmet.StrankaFormatedWithAdressOIB_1"> Mirjana Miklec, OIB 84852362407, Gradečak Desni 6, 10000 Zagreb</derivirana_varijabla>
  </DomainObject.Predmet.StrankaFormatedWithAdressOIB>
  <DomainObject.Predmet.StrankaWithAdress>
    <izvorni_sadrzaj>Mirjana Miklec Gradečak Desni 6,10000 Zagreb</izvorni_sadrzaj>
    <derivirana_varijabla naziv="DomainObject.Predmet.StrankaWithAdress_1">Mirjana Miklec Gradečak Desni 6,10000 Zagreb</derivirana_varijabla>
  </DomainObject.Predmet.StrankaWithAdress>
  <DomainObject.Predmet.StrankaWithAdressOIB>
    <izvorni_sadrzaj>Mirjana Miklec, OIB 84852362407, Gradečak Desni 6,10000 Zagreb</izvorni_sadrzaj>
    <derivirana_varijabla naziv="DomainObject.Predmet.StrankaWithAdressOIB_1">Mirjana Miklec, OIB 84852362407, Gradečak Desni 6,10000 Zagreb</derivirana_varijabla>
  </DomainObject.Predmet.StrankaWithAdressOIB>
  <DomainObject.Predmet.StrankaNazivFormated>
    <izvorni_sadrzaj>Mirjana Miklec</izvorni_sadrzaj>
    <derivirana_varijabla naziv="DomainObject.Predmet.StrankaNazivFormated_1">Mirjana Miklec</derivirana_varijabla>
  </DomainObject.Predmet.StrankaNazivFormated>
  <DomainObject.Predmet.StrankaNazivFormatedOIB>
    <izvorni_sadrzaj>Mirjana Miklec, OIB 84852362407</izvorni_sadrzaj>
    <derivirana_varijabla naziv="DomainObject.Predmet.StrankaNazivFormatedOIB_1">Mirjana Miklec, OIB 84852362407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Mirjana Miklec</item>
    </izvorni_sadrzaj>
    <derivirana_varijabla naziv="DomainObject.Predmet.StrankaListFormated_1">
      <item>Mirjana Miklec</item>
    </derivirana_varijabla>
  </DomainObject.Predmet.StrankaListFormated>
  <DomainObject.Predmet.StrankaListFormatedOIB>
    <izvorni_sadrzaj>
      <item>Mirjana Miklec, OIB 84852362407</item>
    </izvorni_sadrzaj>
    <derivirana_varijabla naziv="DomainObject.Predmet.StrankaListFormatedOIB_1">
      <item>Mirjana Miklec, OIB 84852362407</item>
    </derivirana_varijabla>
  </DomainObject.Predmet.StrankaListFormatedOIB>
  <DomainObject.Predmet.StrankaListFormatedWithAdress>
    <izvorni_sadrzaj>
      <item>Mirjana Miklec, Gradečak Desni 6, 10000 Zagreb</item>
    </izvorni_sadrzaj>
    <derivirana_varijabla naziv="DomainObject.Predmet.StrankaListFormatedWithAdress_1">
      <item>Mirjana Miklec, Gradečak Desni 6, 10000 Zagreb</item>
    </derivirana_varijabla>
  </DomainObject.Predmet.StrankaListFormatedWithAdress>
  <DomainObject.Predmet.StrankaListFormatedWithAdressOIB>
    <izvorni_sadrzaj>
      <item>Mirjana Miklec, OIB 84852362407, Gradečak Desni 6, 10000 Zagreb</item>
    </izvorni_sadrzaj>
    <derivirana_varijabla naziv="DomainObject.Predmet.StrankaListFormatedWithAdressOIB_1">
      <item>Mirjana Miklec, OIB 84852362407, Gradečak Desni 6, 10000 Zagreb</item>
    </derivirana_varijabla>
  </DomainObject.Predmet.StrankaListFormatedWithAdressOIB>
  <DomainObject.Predmet.StrankaListNazivFormated>
    <izvorni_sadrzaj>
      <item>Mirjana Miklec</item>
    </izvorni_sadrzaj>
    <derivirana_varijabla naziv="DomainObject.Predmet.StrankaListNazivFormated_1">
      <item>Mirjana Miklec</item>
    </derivirana_varijabla>
  </DomainObject.Predmet.StrankaListNazivFormated>
  <DomainObject.Predmet.StrankaListNazivFormatedOIB>
    <izvorni_sadrzaj>
      <item>Mirjana Miklec, OIB 84852362407</item>
    </izvorni_sadrzaj>
    <derivirana_varijabla naziv="DomainObject.Predmet.StrankaListNazivFormatedOIB_1">
      <item>Mirjana Miklec, OIB 84852362407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Miklec</izvorni_sadrzaj>
    <derivirana_varijabla naziv="DomainObject.Predmet.StrankaIDrugi_1">Mirjana Miklec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Mirjana Miklec, OIB 84852362407, Gradečak Desni 6, 10000 Zagreb</izvorni_sadrzaj>
    <derivirana_varijabla naziv="DomainObject.Predmet.StrankaIDrugiAdressOIB_1">Mirjana Miklec, OIB 84852362407, Gradečak Desni 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Miklec</item>
    </izvorni_sadrzaj>
    <derivirana_varijabla naziv="DomainObject.Predmet.SudioniciListNaziv_1">
      <item>Mirjana Miklec</item>
    </derivirana_varijabla>
  </DomainObject.Predmet.SudioniciListNaziv>
  <DomainObject.Predmet.SudioniciListAdressOIB>
    <izvorni_sadrzaj>
      <item>Mirjana Miklec, OIB 84852362407, Gradečak Desni 6,10000 Zagreb</item>
    </izvorni_sadrzaj>
    <derivirana_varijabla naziv="DomainObject.Predmet.SudioniciListAdressOIB_1">
      <item>Mirjana Miklec, OIB 84852362407, Gradečak Desni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84852362407</item>
    </izvorni_sadrzaj>
    <derivirana_varijabla naziv="DomainObject.Predmet.SudioniciListNazivOIB_1">
      <item>, OIB 84852362407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17F5FC-8A3F-4FBB-9CCD-8032E30BEF80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1401</properties:Characters>
  <properties:Lines>49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2016-08-22T08:24:00Z</dcterms:created>
  <dc:creator>Korisnik</dc:creator>
  <cp:lastModifiedBy>Jelena Pavić</cp:lastModifiedBy>
  <cp:lastPrinted>2017-01-05T12:18:00Z</cp:lastPrinted>
  <dcterms:modified xmlns:xsi="http://www.w3.org/2001/XMLSchema-instance" xsi:type="dcterms:W3CDTF">2017-01-05T12:18:00Z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