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dbd6" w14:paraId="7a5dbd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67997">
        <w:t>1</w:t>
      </w:r>
      <w:r w:rsidR="0007056B">
        <w:t>180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07056B">
        <w:t>KLUB MLADIH TEHNIČARA „HRVATSKI  LESKOVAC“</w:t>
      </w:r>
      <w:r w:rsidR="00F67997">
        <w:t xml:space="preserve">  </w:t>
      </w:r>
      <w:r w:rsidR="0007056B">
        <w:t>Hrvatski Leskovac, Pilinka 1</w:t>
      </w:r>
      <w:r w:rsidR="00F67997">
        <w:t xml:space="preserve">, </w:t>
      </w:r>
      <w:r w:rsidR="00AC4528">
        <w:t xml:space="preserve"> (OIB </w:t>
      </w:r>
      <w:r w:rsidR="005A7327">
        <w:t>0</w:t>
      </w:r>
      <w:r w:rsidR="00693392">
        <w:t>5</w:t>
      </w:r>
      <w:r w:rsidR="0007056B">
        <w:t>198081951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93392">
        <w:t>1</w:t>
      </w:r>
      <w:r w:rsidR="0007056B">
        <w:t>1.177,71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87182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A71431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St-1180/2015</izvorni_sadrzaj>
    <derivirana_varijabla naziv="DomainObject.Predmet.OznakaBroj_1">St-1180/2015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MLADIH TEHNIČARA HRVATSKI LESKOVAC</izvorni_sadrzaj>
    <derivirana_varijabla naziv="DomainObject.Predmet.ProtustrankaFormated_1">  KLUB MLADIH TEHNIČARA HRVATSKI LESKOVAC</derivirana_varijabla>
  </DomainObject.Predmet.ProtustrankaFormated>
  <DomainObject.Predmet.ProtustrankaFormatedOIB>
    <izvorni_sadrzaj>  KLUB MLADIH TEHNIČARA HRVATSKI LESKOVAC, OIB 05198081951</izvorni_sadrzaj>
    <derivirana_varijabla naziv="DomainObject.Predmet.ProtustrankaFormatedOIB_1">  KLUB MLADIH TEHNIČARA HRVATSKI LESKOVAC, OIB 05198081951</derivirana_varijabla>
  </DomainObject.Predmet.ProtustrankaFormatedOIB>
  <DomainObject.Predmet.ProtustrankaFormatedWithAdress>
    <izvorni_sadrzaj> KLUB MLADIH TEHNIČARA HRVATSKI LESKOVAC, Pilinka 1, 10257 Hrvatski Leskovac</izvorni_sadrzaj>
    <derivirana_varijabla naziv="DomainObject.Predmet.ProtustrankaFormatedWithAdress_1"> KLUB MLADIH TEHNIČARA HRVATSKI LESKOVAC, Pilinka 1, 10257 Hrvatski Leskovac</derivirana_varijabla>
  </DomainObject.Predmet.ProtustrankaFormatedWithAdress>
  <DomainObject.Predmet.ProtustrankaFormatedWithAdressOIB>
    <izvorni_sadrzaj> KLUB MLADIH TEHNIČARA HRVATSKI LESKOVAC, OIB 05198081951, Pilinka 1, 10257 Hrvatski Leskovac</izvorni_sadrzaj>
    <derivirana_varijabla naziv="DomainObject.Predmet.ProtustrankaFormatedWithAdressOIB_1"> KLUB MLADIH TEHNIČARA HRVATSKI LESKOVAC, OIB 05198081951, Pilinka 1, 10257 Hrvatski Leskovac</derivirana_varijabla>
  </DomainObject.Predmet.ProtustrankaFormatedWithAdressOIB>
  <DomainObject.Predmet.ProtustrankaWithAdress>
    <izvorni_sadrzaj>KLUB MLADIH TEHNIČARA HRVATSKI LESKOVAC Pilinka 1, 10257 Hrvatski Leskovac</izvorni_sadrzaj>
    <derivirana_varijabla naziv="DomainObject.Predmet.ProtustrankaWithAdress_1">KLUB MLADIH TEHNIČARA HRVATSKI LESKOVAC Pilinka 1, 10257 Hrvatski Leskovac</derivirana_varijabla>
  </DomainObject.Predmet.ProtustrankaWithAdress>
  <DomainObject.Predmet.ProtustrankaWithAdressOIB>
    <izvorni_sadrzaj>KLUB MLADIH TEHNIČARA HRVATSKI LESKOVAC, OIB 05198081951, Pilinka 1, 10257 Hrvatski Leskovac</izvorni_sadrzaj>
    <derivirana_varijabla naziv="DomainObject.Predmet.ProtustrankaWithAdressOIB_1">KLUB MLADIH TEHNIČARA HRVATSKI LESKOVAC, OIB 05198081951, Pilinka 1, 10257 Hrvatski Leskovac</derivirana_varijabla>
  </DomainObject.Predmet.ProtustrankaWithAdressOIB>
  <DomainObject.Predmet.ProtustrankaNazivFormated>
    <izvorni_sadrzaj>KLUB MLADIH TEHNIČARA HRVATSKI LESKOVAC</izvorni_sadrzaj>
    <derivirana_varijabla naziv="DomainObject.Predmet.ProtustrankaNazivFormated_1">KLUB MLADIH TEHNIČARA HRVATSKI LESKOVAC</derivirana_varijabla>
  </DomainObject.Predmet.ProtustrankaNazivFormated>
  <DomainObject.Predmet.ProtustrankaNazivFormatedOIB>
    <izvorni_sadrzaj>KLUB MLADIH TEHNIČARA HRVATSKI LESKOVAC, OIB 05198081951</izvorni_sadrzaj>
    <derivirana_varijabla naziv="DomainObject.Predmet.ProtustrankaNazivFormatedOIB_1">KLUB MLADIH TEHNIČARA HRVATSKI LESKOVAC, OIB 05198081951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MLADIH TEHNIČARA HRVATSKI LESKOVAC</item>
    </izvorni_sadrzaj>
    <derivirana_varijabla naziv="DomainObject.Predmet.ProtuStrankaListFormated_1">
      <item>KLUB MLADIH TEHNIČARA HRVATSKI LESKOVAC</item>
    </derivirana_varijabla>
  </DomainObject.Predmet.ProtuStrankaListFormated>
  <DomainObject.Predmet.ProtuStrankaListFormatedOIB>
    <izvorni_sadrzaj>
      <item>KLUB MLADIH TEHNIČARA HRVATSKI LESKOVAC, OIB 05198081951</item>
    </izvorni_sadrzaj>
    <derivirana_varijabla naziv="DomainObject.Predmet.ProtuStrankaListFormatedOIB_1">
      <item>KLUB MLADIH TEHNIČARA HRVATSKI LESKOVAC, OIB 05198081951</item>
    </derivirana_varijabla>
  </DomainObject.Predmet.ProtuStrankaListFormatedOIB>
  <DomainObject.Predmet.ProtuStrankaListFormatedWithAdress>
    <izvorni_sadrzaj>
      <item>KLUB MLADIH TEHNIČARA HRVATSKI LESKOVAC, Pilinka 1, 10257 Hrvatski Leskovac</item>
    </izvorni_sadrzaj>
    <derivirana_varijabla naziv="DomainObject.Predmet.ProtuStrankaListFormatedWithAdress_1">
      <item>KLUB MLADIH TEHNIČARA HRVATSKI LESKOVAC, Pilinka 1, 10257 Hrvatski Leskovac</item>
    </derivirana_varijabla>
  </DomainObject.Predmet.ProtuStrankaListFormatedWithAdress>
  <DomainObject.Predmet.ProtuStrankaListFormatedWithAdressOIB>
    <izvorni_sadrzaj>
      <item>KLUB MLADIH TEHNIČARA HRVATSKI LESKOVAC, OIB 05198081951, Pilinka 1, 10257 Hrvatski Leskovac</item>
    </izvorni_sadrzaj>
    <derivirana_varijabla naziv="DomainObject.Predmet.ProtuStrankaListFormatedWithAdressOIB_1">
      <item>KLUB MLADIH TEHNIČARA HRVATSKI LESKOVAC, OIB 05198081951, Pilinka 1, 10257 Hrvatski Leskovac</item>
    </derivirana_varijabla>
  </DomainObject.Predmet.ProtuStrankaListFormatedWithAdressOIB>
  <DomainObject.Predmet.ProtuStrankaListNazivFormated>
    <izvorni_sadrzaj>
      <item>KLUB MLADIH TEHNIČARA HRVATSKI LESKOVAC</item>
    </izvorni_sadrzaj>
    <derivirana_varijabla naziv="DomainObject.Predmet.ProtuStrankaListNazivFormated_1">
      <item>KLUB MLADIH TEHNIČARA HRVATSKI LESKOVAC</item>
    </derivirana_varijabla>
  </DomainObject.Predmet.ProtuStrankaListNazivFormated>
  <DomainObject.Predmet.ProtuStrankaListNazivFormatedOIB>
    <izvorni_sadrzaj>
      <item>KLUB MLADIH TEHNIČARA HRVATSKI LESKOVAC, OIB 05198081951</item>
    </izvorni_sadrzaj>
    <derivirana_varijabla naziv="DomainObject.Predmet.ProtuStrankaListNazivFormatedOIB_1">
      <item>KLUB MLADIH TEHNIČARA HRVATSKI LESKOVAC, OIB 05198081951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MLADIH TEHNIČARA HRVATSKI LESKOVAC</izvorni_sadrzaj>
    <derivirana_varijabla naziv="DomainObject.Predmet.ProtustrankaIDrugi_1">KLUB MLADIH TEHNIČARA HRVATSKI LESKOVAC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MLADIH TEHNIČARA HRVATSKI LESKOVAC, OIB 05198081951, Pilinka 1, 10257 Hrvatski Leskovac</izvorni_sadrzaj>
    <derivirana_varijabla naziv="DomainObject.Predmet.ProtustrankaIDrugiAdressOIB_1">KLUB MLADIH TEHNIČARA HRVATSKI LESKOVAC, OIB 05198081951, Pilinka 1,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MLADIH TEHNIČARA HRVATSKI LESKOVAC</item>
    </izvorni_sadrzaj>
    <derivirana_varijabla naziv="DomainObject.Predmet.SudioniciListNaziv_1">
      <item>FINA Regionalni centar Zagreb</item>
      <item>KLUB MLADIH TEHNIČARA HRVATSKI LESKOVAC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MLADIH TEHNIČARA HRVATSKI LESKOVAC, OIB 05198081951, Pilinka 1,10257 Hrvatski Leskovac</item>
    </izvorni_sadrzaj>
    <derivirana_varijabla naziv="DomainObject.Predmet.SudioniciListAdressOIB_1">
      <item>FINA Regionalni centar Zagreb, OIB 85821130368, Trg svibanjskih žrtava 1995. 1,10000 Zagreb</item>
      <item>KLUB MLADIH TEHNIČARA HRVATSKI LESKOVAC, OIB 05198081951, Pilinka 1,10257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05198081951</item>
    </izvorni_sadrzaj>
    <derivirana_varijabla naziv="DomainObject.Predmet.SudioniciListNazivOIB_1">
      <item>, OIB 85821130368</item>
      <item>, OIB 05198081951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1347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2015-11-06T13:31:00Z</dcterms:created>
  <dc:creator>ilukac</dc:creator>
  <cp:lastModifiedBy>Karmen Malkoč</cp:lastModifiedBy>
  <cp:lastPrinted>2015-11-06T13:22:00Z</cp:lastPrinted>
  <dcterms:modified xmlns:xsi="http://www.w3.org/2001/XMLSchema-instance" xsi:type="dcterms:W3CDTF">2015-11-06T14:32:00Z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