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5945" w14:paraId="5775945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3E3AE3">
        <w:t>4</w:t>
      </w:r>
      <w:r w:rsidR="003A06F7">
        <w:t>10</w:t>
      </w:r>
      <w:r w:rsidR="00937455">
        <w:t>/2016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564666">
        <w:rPr>
          <w:lang w:val="hr-HR"/>
        </w:rPr>
        <w:t xml:space="preserve"> </w:t>
      </w:r>
      <w:r w:rsidR="00926A19">
        <w:rPr>
          <w:lang w:val="hr-HR"/>
        </w:rPr>
        <w:t>dužnikom</w:t>
      </w:r>
      <w:r w:rsidR="00FB089B">
        <w:rPr>
          <w:lang w:val="hr-HR"/>
        </w:rPr>
        <w:t xml:space="preserve"> </w:t>
      </w:r>
      <w:r w:rsidR="003A06F7">
        <w:rPr>
          <w:lang w:val="hr-HR"/>
        </w:rPr>
        <w:t>FRIGO-TEDI,</w:t>
      </w:r>
      <w:r w:rsidR="003A06F7" w:rsidRPr="003A06F7">
        <w:rPr>
          <w:lang w:val="hr-HR"/>
        </w:rPr>
        <w:t xml:space="preserve"> d.o.o. za servisiranja klima uređaja</w:t>
      </w:r>
      <w:r w:rsidR="003A06F7">
        <w:rPr>
          <w:lang w:val="hr-HR"/>
        </w:rPr>
        <w:t xml:space="preserve">, OIB: </w:t>
      </w:r>
      <w:r w:rsidR="003A06F7" w:rsidRPr="003A06F7">
        <w:rPr>
          <w:lang w:val="hr-HR"/>
        </w:rPr>
        <w:t>55554116915</w:t>
      </w:r>
      <w:r w:rsidR="003A06F7">
        <w:rPr>
          <w:lang w:val="hr-HR"/>
        </w:rPr>
        <w:t xml:space="preserve">, Split, Kroz Smrdečac 9.,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FB089B">
        <w:rPr>
          <w:lang w:val="hr-HR"/>
        </w:rPr>
        <w:t>28</w:t>
      </w:r>
      <w:r w:rsidR="00937455">
        <w:rPr>
          <w:lang w:val="hr-HR"/>
        </w:rPr>
        <w:t>.</w:t>
      </w:r>
      <w:r w:rsidR="003E3AE3">
        <w:rPr>
          <w:lang w:val="hr-HR"/>
        </w:rPr>
        <w:t xml:space="preserve"> kolovoza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937455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3A06F7">
        <w:rPr>
          <w:lang w:val="hr-HR"/>
        </w:rPr>
        <w:t xml:space="preserve"> dužnikom</w:t>
      </w:r>
      <w:r w:rsidR="003A06F7" w:rsidRPr="003A06F7">
        <w:rPr>
          <w:lang w:val="hr-HR"/>
        </w:rPr>
        <w:t xml:space="preserve"> </w:t>
      </w:r>
      <w:r w:rsidR="003A06F7">
        <w:rPr>
          <w:lang w:val="hr-HR"/>
        </w:rPr>
        <w:t>FRIGO-TEDI,</w:t>
      </w:r>
      <w:r w:rsidR="003A06F7" w:rsidRPr="003A06F7">
        <w:rPr>
          <w:lang w:val="hr-HR"/>
        </w:rPr>
        <w:t xml:space="preserve"> d.o.o. za servisiranja klima uređaja</w:t>
      </w:r>
      <w:r w:rsidR="003A06F7">
        <w:rPr>
          <w:lang w:val="hr-HR"/>
        </w:rPr>
        <w:t xml:space="preserve">, OIB: </w:t>
      </w:r>
      <w:r w:rsidR="003A06F7" w:rsidRPr="003A06F7">
        <w:rPr>
          <w:lang w:val="hr-HR"/>
        </w:rPr>
        <w:t>55554116915</w:t>
      </w:r>
      <w:r w:rsidR="003A06F7">
        <w:rPr>
          <w:lang w:val="hr-HR"/>
        </w:rPr>
        <w:t xml:space="preserve">, Split, Kroz Smrdečac 9 </w:t>
      </w:r>
      <w:r w:rsidR="0037794F">
        <w:rPr>
          <w:lang w:val="hr-HR"/>
        </w:rPr>
        <w:t>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FB089B">
        <w:rPr>
          <w:lang w:val="hr-HR"/>
        </w:rPr>
        <w:t>28.</w:t>
      </w:r>
      <w:r w:rsidR="003E3AE3">
        <w:rPr>
          <w:lang w:val="hr-HR"/>
        </w:rPr>
        <w:t xml:space="preserve"> kolovoza 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3A06F7">
        <w:rPr>
          <w:lang w:val="hr-HR"/>
        </w:rPr>
        <w:t>9</w:t>
      </w:r>
      <w:r w:rsidR="00FB089B">
        <w:rPr>
          <w:lang w:val="hr-HR"/>
        </w:rPr>
        <w:t>,5</w:t>
      </w:r>
      <w:r w:rsidR="003A06F7">
        <w:rPr>
          <w:lang w:val="hr-HR"/>
        </w:rPr>
        <w:t>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3E3AE3" w:rsidRPr="00A45AB9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6846C1">
        <w:rPr>
          <w:lang w:val="hr-HR"/>
        </w:rPr>
        <w:t xml:space="preserve">se </w:t>
      </w:r>
      <w:r w:rsidR="003E3AE3">
        <w:rPr>
          <w:lang w:val="hr-HR"/>
        </w:rPr>
        <w:t xml:space="preserve"> </w:t>
      </w:r>
      <w:r w:rsidR="00FB089B" w:rsidRPr="00FB089B">
        <w:rPr>
          <w:lang w:val="hr-HR"/>
        </w:rPr>
        <w:t>Domagoj Repač, OIB: 24977406612, Zagreb, Đorđićeva 24</w:t>
      </w:r>
      <w:r w:rsidR="00FB089B">
        <w:rPr>
          <w:lang w:val="hr-HR"/>
        </w:rPr>
        <w:t>.</w:t>
      </w:r>
    </w:p>
    <w:p w:rsidRDefault="0060769E" w:rsidP="008C602D" w:rsidR="0060769E" w:rsidRPr="008C602D">
      <w:pPr>
        <w:autoSpaceDE w:val="false"/>
        <w:autoSpaceDN w:val="false"/>
        <w:adjustRightInd w:val="false"/>
      </w:pPr>
    </w:p>
    <w:p w:rsidRDefault="004D791B" w:rsidP="006C59C2" w:rsidR="004D791B" w:rsidRPr="004D791B">
      <w:pPr>
        <w:rPr>
          <w:lang w:val="hr-HR"/>
        </w:rPr>
      </w:pPr>
    </w:p>
    <w:p w:rsidRDefault="00753E18" w:rsidP="00937455" w:rsidR="00ED5F9D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FB089B">
        <w:rPr>
          <w:lang w:val="hr-HR"/>
        </w:rPr>
        <w:t xml:space="preserve"> </w:t>
      </w:r>
      <w:r w:rsidR="003A06F7" w:rsidRPr="003A06F7">
        <w:rPr>
          <w:lang w:val="hr-HR"/>
        </w:rPr>
        <w:t>FRIGO-TEDI, d.o.o. za servisiranja klima uređaja</w:t>
      </w:r>
      <w:r w:rsidR="003A06F7">
        <w:rPr>
          <w:lang w:val="hr-HR"/>
        </w:rPr>
        <w:t xml:space="preserve">, OIB: </w:t>
      </w:r>
      <w:r w:rsidR="003A06F7" w:rsidRPr="003A06F7">
        <w:rPr>
          <w:lang w:val="hr-HR"/>
        </w:rPr>
        <w:t>55554116915</w:t>
      </w:r>
      <w:r w:rsidR="003A06F7">
        <w:rPr>
          <w:lang w:val="hr-HR"/>
        </w:rPr>
        <w:t>, Split, Kroz Smrdečac 9.</w:t>
      </w:r>
    </w:p>
    <w:p w:rsidRDefault="003E3AE3" w:rsidP="00937455" w:rsidR="003E3AE3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FB089B" w:rsidR="00A64824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C6090D">
        <w:rPr>
          <w:lang w:val="hr-HR"/>
        </w:rPr>
        <w:t>09</w:t>
      </w:r>
      <w:r w:rsidR="00A53188">
        <w:rPr>
          <w:lang w:val="hr-HR"/>
        </w:rPr>
        <w:t>.02</w:t>
      </w:r>
      <w:r w:rsidR="007B7727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FB089B" w:rsidRPr="00FB089B">
        <w:rPr>
          <w:lang w:val="hr-HR"/>
        </w:rPr>
        <w:t xml:space="preserve"> </w:t>
      </w:r>
      <w:r w:rsidR="003A06F7" w:rsidRPr="003A06F7">
        <w:rPr>
          <w:lang w:val="hr-HR"/>
        </w:rPr>
        <w:t>FRIGO-TEDI, d.o.o. za servisiranja klima uređaja</w:t>
      </w:r>
      <w:r w:rsidR="003A06F7">
        <w:rPr>
          <w:lang w:val="hr-HR"/>
        </w:rPr>
        <w:t xml:space="preserve">, OIB: </w:t>
      </w:r>
      <w:r w:rsidR="003A06F7" w:rsidRPr="003A06F7">
        <w:rPr>
          <w:lang w:val="hr-HR"/>
        </w:rPr>
        <w:t>55554116915</w:t>
      </w:r>
      <w:r w:rsidR="003A06F7">
        <w:rPr>
          <w:lang w:val="hr-HR"/>
        </w:rPr>
        <w:t>, Split, Kroz Smrdečac 9.</w:t>
      </w:r>
    </w:p>
    <w:p w:rsidRDefault="003A06F7" w:rsidP="00FB089B" w:rsidR="003A06F7">
      <w:pPr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B3A59">
        <w:rPr>
          <w:lang w:val="hr-HR"/>
        </w:rPr>
        <w:t>1.09.2015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3A06F7">
        <w:rPr>
          <w:lang w:val="hr-HR"/>
        </w:rPr>
        <w:t>160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3A06F7">
        <w:rPr>
          <w:lang w:val="hr-HR"/>
        </w:rPr>
        <w:t>1.135,90</w:t>
      </w:r>
      <w:r w:rsidR="00937455">
        <w:rPr>
          <w:lang w:val="hr-HR"/>
        </w:rPr>
        <w:t xml:space="preserve"> 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3E3AE3" w:rsidP="00EB7DEF" w:rsidR="003E3AE3">
      <w:pPr>
        <w:jc w:val="both"/>
        <w:rPr>
          <w:lang w:val="hr-HR"/>
        </w:rPr>
      </w:pPr>
    </w:p>
    <w:p w:rsidRDefault="003E3AE3" w:rsidP="00EB7DEF" w:rsidR="003E3AE3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C90F65">
        <w:rPr>
          <w:lang w:val="hr-HR"/>
        </w:rPr>
        <w:t>1</w:t>
      </w:r>
      <w:r w:rsidR="003A06F7">
        <w:rPr>
          <w:lang w:val="hr-HR"/>
        </w:rPr>
        <w:t>4</w:t>
      </w:r>
      <w:r w:rsidR="005F7E3F">
        <w:rPr>
          <w:lang w:val="hr-HR"/>
        </w:rPr>
        <w:t>.12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FB089B">
        <w:rPr>
          <w:lang w:val="hr-HR"/>
        </w:rPr>
        <w:t>28</w:t>
      </w:r>
      <w:r w:rsidR="003E3AE3">
        <w:rPr>
          <w:lang w:val="hr-HR"/>
        </w:rPr>
        <w:t xml:space="preserve">. kolovoza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700D6C" w:rsidR="00213A25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5F7E3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C00E35" w:rsidP="00753E18" w:rsidR="00C00E3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 xml:space="preserve"> 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sectPr w:rsidSect="00937455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4236339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631" w:rsidRPr="00BC663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60769E">
      <w:t>4</w:t>
    </w:r>
    <w:r w:rsidR="003A06F7">
      <w:t>1</w:t>
    </w:r>
    <w:r w:rsidR="0060769E">
      <w:t>0</w:t>
    </w:r>
    <w: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30EF7"/>
    <w:rsid w:val="0004446D"/>
    <w:rsid w:val="0005761D"/>
    <w:rsid w:val="0005765D"/>
    <w:rsid w:val="00064436"/>
    <w:rsid w:val="00064BCD"/>
    <w:rsid w:val="00083EF3"/>
    <w:rsid w:val="0009185A"/>
    <w:rsid w:val="00112308"/>
    <w:rsid w:val="00112A2B"/>
    <w:rsid w:val="0012115C"/>
    <w:rsid w:val="00135490"/>
    <w:rsid w:val="00172868"/>
    <w:rsid w:val="00192B83"/>
    <w:rsid w:val="001A5761"/>
    <w:rsid w:val="001E0306"/>
    <w:rsid w:val="001E0B1F"/>
    <w:rsid w:val="001F78DC"/>
    <w:rsid w:val="002014DC"/>
    <w:rsid w:val="00212D6D"/>
    <w:rsid w:val="00213A25"/>
    <w:rsid w:val="00240944"/>
    <w:rsid w:val="002C37DB"/>
    <w:rsid w:val="002E1420"/>
    <w:rsid w:val="00307A5F"/>
    <w:rsid w:val="00317494"/>
    <w:rsid w:val="00343249"/>
    <w:rsid w:val="00356556"/>
    <w:rsid w:val="0037794F"/>
    <w:rsid w:val="003A06F7"/>
    <w:rsid w:val="003A4819"/>
    <w:rsid w:val="003D222A"/>
    <w:rsid w:val="003E3AE3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64666"/>
    <w:rsid w:val="00577B92"/>
    <w:rsid w:val="0059647E"/>
    <w:rsid w:val="005F20F8"/>
    <w:rsid w:val="005F7E3F"/>
    <w:rsid w:val="0060769E"/>
    <w:rsid w:val="00607BA2"/>
    <w:rsid w:val="00663273"/>
    <w:rsid w:val="006846C1"/>
    <w:rsid w:val="00692B48"/>
    <w:rsid w:val="006A015D"/>
    <w:rsid w:val="006B468E"/>
    <w:rsid w:val="006C59C2"/>
    <w:rsid w:val="006D1139"/>
    <w:rsid w:val="00700D6C"/>
    <w:rsid w:val="00753E18"/>
    <w:rsid w:val="00766B88"/>
    <w:rsid w:val="00767D85"/>
    <w:rsid w:val="0077341A"/>
    <w:rsid w:val="007765FE"/>
    <w:rsid w:val="007A20B2"/>
    <w:rsid w:val="007B7727"/>
    <w:rsid w:val="007E3F8B"/>
    <w:rsid w:val="007E41CB"/>
    <w:rsid w:val="007F09AD"/>
    <w:rsid w:val="007F0CA1"/>
    <w:rsid w:val="007F4C05"/>
    <w:rsid w:val="0085080C"/>
    <w:rsid w:val="008554ED"/>
    <w:rsid w:val="00886C13"/>
    <w:rsid w:val="008B4AA8"/>
    <w:rsid w:val="008E756C"/>
    <w:rsid w:val="00926A19"/>
    <w:rsid w:val="00931BFF"/>
    <w:rsid w:val="00935D54"/>
    <w:rsid w:val="00937455"/>
    <w:rsid w:val="00952975"/>
    <w:rsid w:val="00962EC9"/>
    <w:rsid w:val="00977268"/>
    <w:rsid w:val="009812C9"/>
    <w:rsid w:val="009817AD"/>
    <w:rsid w:val="00993649"/>
    <w:rsid w:val="009C67D3"/>
    <w:rsid w:val="009D58F4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01504"/>
    <w:rsid w:val="00B12127"/>
    <w:rsid w:val="00B256B1"/>
    <w:rsid w:val="00B74E67"/>
    <w:rsid w:val="00B86B0B"/>
    <w:rsid w:val="00B874FD"/>
    <w:rsid w:val="00BB3A59"/>
    <w:rsid w:val="00BC02F8"/>
    <w:rsid w:val="00BC1B8A"/>
    <w:rsid w:val="00BC6631"/>
    <w:rsid w:val="00BD35F6"/>
    <w:rsid w:val="00BE1120"/>
    <w:rsid w:val="00BE4D80"/>
    <w:rsid w:val="00C00E35"/>
    <w:rsid w:val="00C10ADB"/>
    <w:rsid w:val="00C22FCB"/>
    <w:rsid w:val="00C6090D"/>
    <w:rsid w:val="00C63AB0"/>
    <w:rsid w:val="00C90F65"/>
    <w:rsid w:val="00C95AB1"/>
    <w:rsid w:val="00CA3327"/>
    <w:rsid w:val="00CB5DD1"/>
    <w:rsid w:val="00CD1F23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75D71"/>
    <w:rsid w:val="00E904E8"/>
    <w:rsid w:val="00E93C7D"/>
    <w:rsid w:val="00E95E20"/>
    <w:rsid w:val="00EB62B7"/>
    <w:rsid w:val="00EB6FD2"/>
    <w:rsid w:val="00EB7DEF"/>
    <w:rsid w:val="00ED0898"/>
    <w:rsid w:val="00ED5F9D"/>
    <w:rsid w:val="00EF5686"/>
    <w:rsid w:val="00F0111A"/>
    <w:rsid w:val="00F0704E"/>
    <w:rsid w:val="00F133B6"/>
    <w:rsid w:val="00F43224"/>
    <w:rsid w:val="00F81641"/>
    <w:rsid w:val="00FA3D10"/>
    <w:rsid w:val="00FB089B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66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6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6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6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6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66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6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6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6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6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St-410/2016</izvorni_sadrzaj>
    <derivirana_varijabla naziv="DomainObject.Predmet.OznakaBroj_1">St-410/2016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FRIGO-TEDI, d.o.o. za servisiranja klima uređaja</izvorni_sadrzaj>
    <derivirana_varijabla naziv="DomainObject.Predmet.ProtustrankaFormated_1">  FRIGO-TEDI, d.o.o. za servisiranja klima uređaja</derivirana_varijabla>
  </DomainObject.Predmet.ProtustrankaFormated>
  <DomainObject.Predmet.ProtustrankaFormatedOIB>
    <izvorni_sadrzaj>  FRIGO-TEDI, d.o.o. za servisiranja klima uređaja, OIB 55554116915</izvorni_sadrzaj>
    <derivirana_varijabla naziv="DomainObject.Predmet.ProtustrankaFormatedOIB_1">  FRIGO-TEDI, d.o.o. za servisiranja klima uređaja, OIB 55554116915</derivirana_varijabla>
  </DomainObject.Predmet.ProtustrankaFormatedOIB>
  <DomainObject.Predmet.ProtustrankaFormatedWithAdress>
    <izvorni_sadrzaj> FRIGO-TEDI, d.o.o. za servisiranja klima uređaja, Kroz Smrdećac 9, 21000 Split</izvorni_sadrzaj>
    <derivirana_varijabla naziv="DomainObject.Predmet.ProtustrankaFormatedWithAdress_1"> FRIGO-TEDI, d.o.o. za servisiranja klima uređaja, Kroz Smrdećac 9, 21000 Split</derivirana_varijabla>
  </DomainObject.Predmet.ProtustrankaFormatedWithAdress>
  <DomainObject.Predmet.ProtustrankaFormatedWithAdressOIB>
    <izvorni_sadrzaj> FRIGO-TEDI, d.o.o. za servisiranja klima uređaja, OIB 55554116915, Kroz Smrdećac 9, 21000 Split</izvorni_sadrzaj>
    <derivirana_varijabla naziv="DomainObject.Predmet.ProtustrankaFormatedWithAdressOIB_1"> FRIGO-TEDI, d.o.o. za servisiranja klima uređaja, OIB 55554116915, Kroz Smrdećac 9, 21000 Split</derivirana_varijabla>
  </DomainObject.Predmet.ProtustrankaFormatedWithAdressOIB>
  <DomainObject.Predmet.ProtustrankaWithAdress>
    <izvorni_sadrzaj>FRIGO-TEDI, d.o.o. za servisiranja klima uređaja Kroz Smrdećac 9, 21000 Split</izvorni_sadrzaj>
    <derivirana_varijabla naziv="DomainObject.Predmet.ProtustrankaWithAdress_1">FRIGO-TEDI, d.o.o. za servisiranja klima uređaja Kroz Smrdećac 9, 21000 Split</derivirana_varijabla>
  </DomainObject.Predmet.ProtustrankaWithAdress>
  <DomainObject.Predmet.ProtustrankaWithAdressOIB>
    <izvorni_sadrzaj>FRIGO-TEDI, d.o.o. za servisiranja klima uređaja, OIB 55554116915, Kroz Smrdećac 9, 21000 Split</izvorni_sadrzaj>
    <derivirana_varijabla naziv="DomainObject.Predmet.ProtustrankaWithAdressOIB_1">FRIGO-TEDI, d.o.o. za servisiranja klima uređaja, OIB 55554116915, Kroz Smrdećac 9, 21000 Split</derivirana_varijabla>
  </DomainObject.Predmet.ProtustrankaWithAdressOIB>
  <DomainObject.Predmet.ProtustrankaNazivFormated>
    <izvorni_sadrzaj>FRIGO-TEDI, d.o.o. za servisiranja klima uređaja</izvorni_sadrzaj>
    <derivirana_varijabla naziv="DomainObject.Predmet.ProtustrankaNazivFormated_1">FRIGO-TEDI, d.o.o. za servisiranja klima uređaja</derivirana_varijabla>
  </DomainObject.Predmet.ProtustrankaNazivFormated>
  <DomainObject.Predmet.ProtustrankaNazivFormatedOIB>
    <izvorni_sadrzaj>FRIGO-TEDI, d.o.o. za servisiranja klima uređaja, OIB 55554116915</izvorni_sadrzaj>
    <derivirana_varijabla naziv="DomainObject.Predmet.ProtustrankaNazivFormatedOIB_1">FRIGO-TEDI, d.o.o. za servisiranja klima uređaja, OIB 55554116915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1135.90</izvorni_sadrzaj>
    <derivirana_varijabla naziv="DomainObject.Predmet.TrenutnaVrijednost_1">1135.90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FRIGO-TEDI, d.o.o. za servisiranja klima uređaja</item>
    </izvorni_sadrzaj>
    <derivirana_varijabla naziv="DomainObject.Predmet.ProtuStrankaListFormated_1">
      <item>FRIGO-TEDI, d.o.o. za servisiranja klima uređaja</item>
    </derivirana_varijabla>
  </DomainObject.Predmet.ProtuStrankaListFormated>
  <DomainObject.Predmet.ProtuStrankaListFormatedOIB>
    <izvorni_sadrzaj>
      <item>FRIGO-TEDI, d.o.o. za servisiranja klima uređaja, OIB 55554116915</item>
    </izvorni_sadrzaj>
    <derivirana_varijabla naziv="DomainObject.Predmet.ProtuStrankaListFormatedOIB_1">
      <item>FRIGO-TEDI, d.o.o. za servisiranja klima uređaja, OIB 55554116915</item>
    </derivirana_varijabla>
  </DomainObject.Predmet.ProtuStrankaListFormatedOIB>
  <DomainObject.Predmet.ProtuStrankaListFormatedWithAdress>
    <izvorni_sadrzaj>
      <item>FRIGO-TEDI, d.o.o. za servisiranja klima uređaja, Kroz Smrdećac 9, 21000 Split</item>
    </izvorni_sadrzaj>
    <derivirana_varijabla naziv="DomainObject.Predmet.ProtuStrankaListFormatedWithAdress_1">
      <item>FRIGO-TEDI, d.o.o. za servisiranja klima uređaja, Kroz Smrdećac 9, 21000 Split</item>
    </derivirana_varijabla>
  </DomainObject.Predmet.ProtuStrankaListFormatedWithAdress>
  <DomainObject.Predmet.ProtuStrankaListFormatedWithAdressOIB>
    <izvorni_sadrzaj>
      <item>FRIGO-TEDI, d.o.o. za servisiranja klima uređaja, OIB 55554116915, Kroz Smrdećac 9, 21000 Split</item>
    </izvorni_sadrzaj>
    <derivirana_varijabla naziv="DomainObject.Predmet.ProtuStrankaListFormatedWithAdressOIB_1">
      <item>FRIGO-TEDI, d.o.o. za servisiranja klima uređaja, OIB 55554116915, Kroz Smrdećac 9, 21000 Split</item>
    </derivirana_varijabla>
  </DomainObject.Predmet.ProtuStrankaListFormatedWithAdressOIB>
  <DomainObject.Predmet.ProtuStrankaListNazivFormated>
    <izvorni_sadrzaj>
      <item>FRIGO-TEDI, d.o.o. za servisiranja klima uređaja</item>
    </izvorni_sadrzaj>
    <derivirana_varijabla naziv="DomainObject.Predmet.ProtuStrankaListNazivFormated_1">
      <item>FRIGO-TEDI, d.o.o. za servisiranja klima uređaja</item>
    </derivirana_varijabla>
  </DomainObject.Predmet.ProtuStrankaListNazivFormated>
  <DomainObject.Predmet.ProtuStrankaListNazivFormatedOIB>
    <izvorni_sadrzaj>
      <item>FRIGO-TEDI, d.o.o. za servisiranja klima uređaja, OIB 55554116915</item>
    </izvorni_sadrzaj>
    <derivirana_varijabla naziv="DomainObject.Predmet.ProtuStrankaListNazivFormatedOIB_1">
      <item>FRIGO-TEDI, d.o.o. za servisiranja klima uređaja, OIB 55554116915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FRIGO-TEDI, d.o.o. za servisiranja klima uređaja</izvorni_sadrzaj>
    <derivirana_varijabla naziv="DomainObject.Predmet.ProtustrankaIDrugi_1">FRIGO-TEDI, d.o.o. za servisiranja klima uređaja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FRIGO-TEDI, d.o.o. za servisiranja klima uređaja, OIB 55554116915, Kroz Smrdećac 9, 21000 Split</izvorni_sadrzaj>
    <derivirana_varijabla naziv="DomainObject.Predmet.ProtustrankaIDrugiAdressOIB_1">FRIGO-TEDI, d.o.o. za servisiranja klima uređaja, OIB 55554116915, Kroz Smrdećac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FRIGO-TEDI, d.o.o. za servisiranja klima uređaja</item>
      <item>FINANCIJSKA AGENCIJA, RC SPLIT</item>
    </izvorni_sadrzaj>
    <derivirana_varijabla naziv="DomainObject.Predmet.SudioniciListNaziv_1">
      <item>FRIGO-TEDI, d.o.o. za servisiranja klima uređaja</item>
      <item>FINANCIJSKA AGENCIJA, RC SPLIT</item>
    </derivirana_varijabla>
  </DomainObject.Predmet.SudioniciListNaziv>
  <DomainObject.Predmet.SudioniciListAdressOIB>
    <izvorni_sadrzaj>
      <item>FRIGO-TEDI, d.o.o. za servisiranja klima uređaja, OIB 55554116915, Kroz Smrdećac 9,21000 Split</item>
      <item>FINANCIJSKA AGENCIJA, RC SPLIT, OIB 85821130368, Mažuranićevo šetalište 24 b,21000 Split</item>
    </izvorni_sadrzaj>
    <derivirana_varijabla naziv="DomainObject.Predmet.SudioniciListAdressOIB_1">
      <item>FRIGO-TEDI, d.o.o. za servisiranja klima uređaja, OIB 55554116915, Kroz Smrdećac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55554116915</item>
      <item>, OIB 85821130368</item>
    </izvorni_sadrzaj>
    <derivirana_varijabla naziv="DomainObject.Predmet.SudioniciListNazivOIB_1">
      <item>, OIB 55554116915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AF8647-1E8A-481A-A7B4-5EB527C450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774</properties:Words>
  <properties:Characters>4134</properties:Characters>
  <properties:Lines>103</properties:Lines>
  <properties:Paragraphs>35</properties:Paragraphs>
  <properties:TotalTime>176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1.St-410/2016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2017-08-28T07:31:00Z</cp:lastPrinted>
  <dcterms:modified xmlns:xsi="http://www.w3.org/2001/XMLSchema-instance" xsi:type="dcterms:W3CDTF">2017-08-28T07:32:00Z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