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9efa" w14:paraId="e309efa" w:rsidRDefault="002C7DD1" w:rsidP="007A6CA7" w:rsidR="007A6CA7" w:rsidRPr="00C744FD">
      <w:pPr>
        <w:jc w:val="both"/>
        <w15:collapsed w:val="false"/>
      </w:pPr>
      <w:bookmarkStart w:name="_GoBack" w:id="0"/>
      <w:bookmarkEnd w:id="0"/>
      <w:r>
        <w:t xml:space="preserve">    </w:t>
      </w:r>
      <w:r w:rsidR="007A6CA7" w:rsidRPr="00C744FD">
        <w:t>Republika Hrvatska</w:t>
      </w:r>
    </w:p>
    <w:p w:rsidRDefault="007A6CA7" w:rsidP="007A6CA7" w:rsidR="007A6CA7" w:rsidRPr="00C744FD">
      <w:pPr>
        <w:jc w:val="both"/>
      </w:pPr>
      <w:r w:rsidRPr="00C744FD">
        <w:t>Trgovački sud u Zagrebu</w:t>
      </w:r>
    </w:p>
    <w:p w:rsidRDefault="002C7DD1" w:rsidP="007A6CA7" w:rsidR="007A6CA7" w:rsidRPr="00C744FD">
      <w:pPr>
        <w:jc w:val="both"/>
      </w:pPr>
      <w:r>
        <w:t xml:space="preserve">  </w:t>
      </w:r>
      <w:r w:rsidR="007A6CA7" w:rsidRPr="00C744FD">
        <w:t xml:space="preserve">Zagreb, </w:t>
      </w:r>
      <w:proofErr w:type="spellStart"/>
      <w:r w:rsidR="007A6CA7" w:rsidRPr="00C744FD">
        <w:t>Amruševa</w:t>
      </w:r>
      <w:proofErr w:type="spellEnd"/>
      <w:r w:rsidR="007A6CA7" w:rsidRPr="00C744FD">
        <w:t xml:space="preserve"> 2/II                                                                                            </w:t>
      </w:r>
    </w:p>
    <w:p w:rsidRDefault="007A6CA7" w:rsidP="001D7487" w:rsidR="007A6CA7">
      <w:pPr>
        <w:jc w:val="both"/>
      </w:pPr>
    </w:p>
    <w:p w:rsidRDefault="002C7DD1" w:rsidP="001D7487" w:rsidR="00C744FD" w:rsidRPr="00C744F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F02574">
        <w:t xml:space="preserve">                           </w:t>
      </w:r>
      <w:r>
        <w:t xml:space="preserve"> 89. St-3815/16-65</w:t>
      </w:r>
      <w:r w:rsidRPr="00C744FD">
        <w:t xml:space="preserve">                                                               </w:t>
      </w:r>
    </w:p>
    <w:p w:rsidRDefault="00C744FD" w:rsidP="007A6CA7" w:rsidR="00C744FD">
      <w:pPr>
        <w:ind w:firstLine="708"/>
        <w:jc w:val="center"/>
      </w:pPr>
      <w:r>
        <w:t>R E P U B L I K A  H R V A T S K A</w:t>
      </w:r>
    </w:p>
    <w:p w:rsidRDefault="00C744FD" w:rsidP="007A6CA7" w:rsidR="00C744FD">
      <w:pPr>
        <w:ind w:firstLine="708"/>
        <w:jc w:val="center"/>
      </w:pPr>
    </w:p>
    <w:p w:rsidRDefault="007A6CA7" w:rsidP="007A6CA7" w:rsidR="007A6CA7" w:rsidRPr="00C744FD">
      <w:pPr>
        <w:ind w:firstLine="708"/>
        <w:jc w:val="center"/>
      </w:pPr>
      <w:r w:rsidRPr="00C744FD">
        <w:t>R J E Š E NJ E</w:t>
      </w:r>
    </w:p>
    <w:p w:rsidRDefault="007A6CA7" w:rsidP="007A6CA7" w:rsidR="007A6CA7" w:rsidRPr="00BF1BF0">
      <w:pPr>
        <w:jc w:val="both"/>
        <w:rPr>
          <w:b/>
        </w:rPr>
      </w:pPr>
    </w:p>
    <w:p w:rsidRDefault="00EB36EB" w:rsidP="002C7DD1" w:rsidR="00EB36EB" w:rsidRPr="00EB36EB">
      <w:pPr>
        <w:jc w:val="both"/>
      </w:pPr>
      <w:r w:rsidRPr="00EB36EB">
        <w:tab/>
        <w:t xml:space="preserve">Trgovački sud u Zagrebu, po sucu Nikolini Dorić Hadžisejdić, u stečajnom postupku nad dužnikom ARHITEKTURA TRI d.o.o. u stečaju, Zagreb, Mesnička </w:t>
      </w:r>
      <w:r>
        <w:t>25, OIB: 88650851743, 2</w:t>
      </w:r>
      <w:r w:rsidR="002C7DD1">
        <w:t>6</w:t>
      </w:r>
      <w:r>
        <w:t xml:space="preserve">. travnja </w:t>
      </w:r>
      <w:r w:rsidRPr="00EB36EB">
        <w:t>2019.,</w:t>
      </w:r>
    </w:p>
    <w:p w:rsidRDefault="00B800F9" w:rsidP="00BA13DE" w:rsidR="00B800F9">
      <w:pPr>
        <w:jc w:val="center"/>
      </w:pPr>
    </w:p>
    <w:p w:rsidRDefault="00BA13DE" w:rsidP="00BA13DE" w:rsidR="00951BC4" w:rsidRPr="00C744FD">
      <w:pPr>
        <w:jc w:val="center"/>
      </w:pPr>
      <w:r w:rsidRPr="00C744FD">
        <w:t>r i j e š i o    j e</w:t>
      </w:r>
    </w:p>
    <w:p w:rsidRDefault="00BA13DE" w:rsidP="00E863A7" w:rsidR="00BA13DE" w:rsidRPr="00BF1BF0"/>
    <w:p w:rsidRDefault="007C4570" w:rsidP="00EB36EB" w:rsidR="00EB36EB" w:rsidRPr="00BF1BF0">
      <w:pPr>
        <w:jc w:val="both"/>
      </w:pPr>
      <w:r w:rsidRPr="00BF1BF0">
        <w:rPr>
          <w:b/>
        </w:rPr>
        <w:tab/>
      </w:r>
      <w:r w:rsidR="00BF1BF0">
        <w:t xml:space="preserve">Nalaže se Ministarstvu unutarnjih poslova Republike Hrvatske, Policijskoj upravi </w:t>
      </w:r>
      <w:r w:rsidR="00A61047">
        <w:t>Zagrebačkoj</w:t>
      </w:r>
      <w:r w:rsidR="00BF1BF0">
        <w:t>, na</w:t>
      </w:r>
      <w:r w:rsidR="00A61047">
        <w:t xml:space="preserve"> </w:t>
      </w:r>
      <w:r w:rsidR="00EB36EB">
        <w:t>vozilu</w:t>
      </w:r>
      <w:r w:rsidR="00EB36EB" w:rsidRPr="00EB36EB">
        <w:t xml:space="preserve"> N1 marke Audi A6 3.0 TDI </w:t>
      </w:r>
      <w:proofErr w:type="spellStart"/>
      <w:r w:rsidR="00EB36EB" w:rsidRPr="00EB36EB">
        <w:t>Quattro</w:t>
      </w:r>
      <w:proofErr w:type="spellEnd"/>
      <w:r w:rsidR="00EB36EB" w:rsidRPr="00EB36EB">
        <w:t>, godina proizvodnje 2007. broj šasije: WAUZZZ4F88N032562, reg oznake: ZG2155GK.</w:t>
      </w:r>
      <w:r w:rsidR="004B31F3">
        <w:t>M1</w:t>
      </w:r>
      <w:r w:rsidR="00EB36EB">
        <w:t xml:space="preserve"> </w:t>
      </w:r>
      <w:r w:rsidR="00EB36EB" w:rsidRPr="00EB36EB">
        <w:t>upis brisanja zabrane otuđenja za korist Republike Hrvatske, Ministarstva financija, Porez</w:t>
      </w:r>
      <w:r w:rsidR="00EB36EB">
        <w:t>ne uprave, klasa: UP/I-415-02/11</w:t>
      </w:r>
      <w:r w:rsidR="00EB36EB" w:rsidRPr="00EB36EB">
        <w:t>-01/3</w:t>
      </w:r>
      <w:r w:rsidR="00EB36EB">
        <w:t>386</w:t>
      </w:r>
      <w:r w:rsidR="00EB36EB" w:rsidRPr="00EB36EB">
        <w:t xml:space="preserve">, </w:t>
      </w:r>
      <w:proofErr w:type="spellStart"/>
      <w:r w:rsidR="00EB36EB" w:rsidRPr="00EB36EB">
        <w:t>U</w:t>
      </w:r>
      <w:r w:rsidR="00E326E7">
        <w:t>r</w:t>
      </w:r>
      <w:proofErr w:type="spellEnd"/>
      <w:r w:rsidR="00E326E7">
        <w:t xml:space="preserve">. </w:t>
      </w:r>
      <w:r w:rsidR="00EB36EB" w:rsidRPr="00EB36EB">
        <w:t>broj: 513-07-01</w:t>
      </w:r>
      <w:r w:rsidR="00EB36EB">
        <w:t>-13-07 od 8. studenog 2013</w:t>
      </w:r>
      <w:r w:rsidR="00EB36EB" w:rsidRPr="00EB36EB">
        <w:t>.</w:t>
      </w:r>
    </w:p>
    <w:p w:rsidRDefault="00A547EB" w:rsidP="00A61047" w:rsidR="00A547EB" w:rsidRPr="00BF1BF0">
      <w:pPr>
        <w:ind w:firstLine="708"/>
        <w:jc w:val="both"/>
      </w:pPr>
      <w:r w:rsidRPr="00BF1BF0">
        <w:tab/>
      </w:r>
    </w:p>
    <w:p w:rsidRDefault="00A547EB" w:rsidP="00C57FC5" w:rsidR="00A547EB" w:rsidRPr="00C744FD">
      <w:pPr>
        <w:jc w:val="center"/>
      </w:pPr>
      <w:r w:rsidRPr="00C744FD">
        <w:t>O b r a z l o ž e n j e</w:t>
      </w:r>
    </w:p>
    <w:p w:rsidRDefault="00A547EB" w:rsidP="00A547EB" w:rsidR="00A547EB" w:rsidRPr="00BF1BF0"/>
    <w:p w:rsidRDefault="00A547EB" w:rsidP="003628EB" w:rsidR="00BF1BF0">
      <w:pPr>
        <w:ind w:firstLine="708"/>
        <w:jc w:val="both"/>
      </w:pPr>
      <w:r w:rsidRPr="00BF1BF0">
        <w:t>U ovom</w:t>
      </w:r>
      <w:r w:rsidR="000A06F8" w:rsidRPr="00BF1BF0">
        <w:t xml:space="preserve"> stečajnom</w:t>
      </w:r>
      <w:r w:rsidRPr="00BF1BF0">
        <w:t xml:space="preserve"> predmetu</w:t>
      </w:r>
      <w:r w:rsidR="003628EB" w:rsidRPr="00BF1BF0">
        <w:t xml:space="preserve"> stečajni upravitelj</w:t>
      </w:r>
      <w:r w:rsidR="00BF1BF0">
        <w:t xml:space="preserve"> obavijestio je sud kako je prodao pokretninu stečajnog dužnika opisanu u izreci ovog rješenja.</w:t>
      </w:r>
    </w:p>
    <w:p w:rsidRDefault="000A69F3" w:rsidP="00B2344C" w:rsidR="000A69F3" w:rsidRPr="00BF1BF0">
      <w:pPr>
        <w:jc w:val="both"/>
      </w:pPr>
    </w:p>
    <w:p w:rsidRDefault="00EB36EB" w:rsidP="00160A28" w:rsidR="00A547EB" w:rsidRPr="00BF1BF0">
      <w:pPr>
        <w:ind w:firstLine="708"/>
        <w:jc w:val="both"/>
      </w:pPr>
      <w:r w:rsidRPr="00EB36EB">
        <w:t>Slijedom navedenog, sud je na temelju odredbe čl. 164. st. 5. Ovršnog zakona ("Narodne novine" broj 112/12) u vezi s odredbom čl. 249. st. 1. Stečajnog zakona („Narodne novine“ broj 71/15; dalje: SZ), riješio kao u izreci.</w:t>
      </w:r>
    </w:p>
    <w:p w:rsidRDefault="00A547EB" w:rsidP="00A547EB" w:rsidR="00A547EB" w:rsidRPr="00BF1BF0">
      <w:pPr>
        <w:rPr>
          <w:b/>
        </w:rPr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BB5DE1" w:rsidP="00C57FC5" w:rsidR="00A547EB" w:rsidRPr="00BF1BF0">
      <w:pPr>
        <w:jc w:val="center"/>
      </w:pPr>
      <w:r w:rsidRPr="00BF1BF0">
        <w:t xml:space="preserve">U Zagrebu </w:t>
      </w:r>
      <w:r w:rsidR="002C7DD1">
        <w:t>26</w:t>
      </w:r>
      <w:r w:rsidR="00A61047">
        <w:t xml:space="preserve">. </w:t>
      </w:r>
      <w:r w:rsidR="00065339">
        <w:t>travnja 2019</w:t>
      </w:r>
      <w:r w:rsidR="00160A28" w:rsidRPr="00BF1BF0">
        <w:t>.</w:t>
      </w:r>
    </w:p>
    <w:p w:rsidRDefault="00892D93" w:rsidP="00C57FC5" w:rsidR="00892D93" w:rsidRPr="00BF1BF0">
      <w:pPr>
        <w:jc w:val="center"/>
      </w:pPr>
    </w:p>
    <w:p w:rsidRDefault="00892D93" w:rsidP="00B82F63" w:rsidR="00892D93" w:rsidRPr="00BF1BF0">
      <w:pPr>
        <w:jc w:val="right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="00A61047">
        <w:t>S</w:t>
      </w:r>
      <w:r w:rsidRPr="00BF1BF0">
        <w:t>udac:</w:t>
      </w:r>
    </w:p>
    <w:p w:rsidRDefault="00892D93" w:rsidP="00B82F63" w:rsidR="00A547EB" w:rsidRPr="00C744FD">
      <w:pPr>
        <w:jc w:val="right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="00065339">
        <w:t>Nikolina Dorić Hadžisejdić</w:t>
      </w:r>
      <w:r w:rsidR="003A48C7">
        <w:t>, v.r.</w:t>
      </w:r>
    </w:p>
    <w:p w:rsidRDefault="00B82F63" w:rsidP="00A547EB" w:rsidR="00B82F63"/>
    <w:p w:rsidRDefault="00A547EB" w:rsidP="00A547EB" w:rsidR="00A547EB" w:rsidRPr="00C744FD">
      <w:r w:rsidRPr="00C744FD">
        <w:t>POUKA O PRAVNOM LIJEKU:</w:t>
      </w:r>
    </w:p>
    <w:p w:rsidRDefault="00A547EB" w:rsidP="00A547EB" w:rsidR="00A547EB" w:rsidRPr="00BF1BF0">
      <w:r w:rsidRPr="00BF1BF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3A48C7" w:rsidP="007B64C7" w:rsidR="003A48C7">
      <w:pPr>
        <w:ind w:firstLine="708" w:left="3540"/>
        <w:jc w:val="right"/>
      </w:pPr>
      <w:r>
        <w:tab/>
      </w:r>
    </w:p>
    <w:p w:rsidRDefault="003A48C7" w:rsidP="007B64C7" w:rsidR="003A48C7">
      <w:pPr>
        <w:ind w:firstLine="708" w:left="3540"/>
        <w:jc w:val="right"/>
      </w:pPr>
    </w:p>
    <w:p w:rsidRDefault="003A48C7" w:rsidP="007B64C7" w:rsidR="003A48C7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A48C7" w:rsidP="007B64C7" w:rsidR="003A48C7">
      <w:pPr>
        <w:ind w:firstLine="708" w:left="3540"/>
        <w:jc w:val="right"/>
      </w:pPr>
      <w:r>
        <w:t xml:space="preserve">                                       Valentina Gabud</w:t>
      </w:r>
    </w:p>
    <w:p w:rsidRDefault="000A69F3" w:rsidP="00065339" w:rsidR="000A69F3" w:rsidRPr="00BF1BF0"/>
    <w:sectPr w:rsidSect="00F02574" w:rsidR="000A69F3" w:rsidRPr="00BF1BF0">
      <w:headerReference w:type="firs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DD1" w:rsidP="002C7DD1" w:rsidR="002C7DD1">
      <w:r>
        <w:separator/>
      </w:r>
    </w:p>
  </w:endnote>
  <w:endnote w:id="0" w:type="continuationSeparator">
    <w:p w:rsidRDefault="002C7DD1" w:rsidP="002C7DD1" w:rsidR="002C7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DD1" w:rsidP="002C7DD1" w:rsidR="002C7DD1">
      <w:r>
        <w:separator/>
      </w:r>
    </w:p>
  </w:footnote>
  <w:footnote w:id="0" w:type="continuationSeparator">
    <w:p w:rsidRDefault="002C7DD1" w:rsidP="002C7DD1" w:rsidR="002C7D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4B6" w:rsidR="002C7DD1">
    <w:pPr>
      <w:pStyle w:val="Zaglavlje"/>
    </w:pPr>
    <w:r>
      <w:t xml:space="preserve"> </w:t>
    </w:r>
    <w:r w:rsidR="002C7DD1">
      <w:t xml:space="preserve">         </w:t>
    </w:r>
    <w:r w:rsidR="002C7DD1" w:rsidRPr="00BF2060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5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0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4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6"/>
  </w:num>
  <w:num w:numId="7">
    <w:abstractNumId w:val="3"/>
  </w:num>
  <w:num w:numId="8">
    <w:abstractNumId w:val="16"/>
  </w:num>
  <w:num w:numId="9">
    <w:abstractNumId w:val="5"/>
  </w:num>
  <w:num w:numId="10">
    <w:abstractNumId w:val="14"/>
  </w:num>
  <w:num w:numId="11">
    <w:abstractNumId w:val="12"/>
  </w:num>
  <w:num w:numId="12">
    <w:abstractNumId w:val="11"/>
  </w:num>
  <w:num w:numId="13">
    <w:abstractNumId w:val="0"/>
  </w:num>
  <w:num w:numId="14">
    <w:abstractNumId w:val="15"/>
  </w:num>
  <w:num w:numId="15">
    <w:abstractNumId w:val="7"/>
  </w:num>
  <w:num w:numId="16">
    <w:abstractNumId w:val="13"/>
  </w:num>
  <w:num w:numId="17">
    <w:abstractNumId w:val="8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569F"/>
    <w:rsid w:val="00010158"/>
    <w:rsid w:val="00011531"/>
    <w:rsid w:val="000316B8"/>
    <w:rsid w:val="000344F4"/>
    <w:rsid w:val="00043131"/>
    <w:rsid w:val="00053364"/>
    <w:rsid w:val="0005337F"/>
    <w:rsid w:val="00057017"/>
    <w:rsid w:val="00065339"/>
    <w:rsid w:val="00074D94"/>
    <w:rsid w:val="000A06F8"/>
    <w:rsid w:val="000A69F3"/>
    <w:rsid w:val="000B5171"/>
    <w:rsid w:val="000C4115"/>
    <w:rsid w:val="000D5793"/>
    <w:rsid w:val="000E11C2"/>
    <w:rsid w:val="000E33A5"/>
    <w:rsid w:val="000E4D2D"/>
    <w:rsid w:val="000E4E5D"/>
    <w:rsid w:val="000E6684"/>
    <w:rsid w:val="00116B50"/>
    <w:rsid w:val="001176AA"/>
    <w:rsid w:val="001326F1"/>
    <w:rsid w:val="00154AAC"/>
    <w:rsid w:val="00160A28"/>
    <w:rsid w:val="0016314A"/>
    <w:rsid w:val="00163D9F"/>
    <w:rsid w:val="00170188"/>
    <w:rsid w:val="00170D46"/>
    <w:rsid w:val="00183847"/>
    <w:rsid w:val="001B585A"/>
    <w:rsid w:val="001D2D26"/>
    <w:rsid w:val="001D3413"/>
    <w:rsid w:val="001D7487"/>
    <w:rsid w:val="001E5852"/>
    <w:rsid w:val="001F6D8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016"/>
    <w:rsid w:val="002C4A44"/>
    <w:rsid w:val="002C74DC"/>
    <w:rsid w:val="002C7586"/>
    <w:rsid w:val="002C7DD1"/>
    <w:rsid w:val="002D3678"/>
    <w:rsid w:val="002E65AF"/>
    <w:rsid w:val="00307C74"/>
    <w:rsid w:val="00312F73"/>
    <w:rsid w:val="00324A2F"/>
    <w:rsid w:val="00325165"/>
    <w:rsid w:val="00344454"/>
    <w:rsid w:val="00351018"/>
    <w:rsid w:val="00353941"/>
    <w:rsid w:val="003556F7"/>
    <w:rsid w:val="003628EB"/>
    <w:rsid w:val="00373361"/>
    <w:rsid w:val="00382432"/>
    <w:rsid w:val="00383B65"/>
    <w:rsid w:val="00393E42"/>
    <w:rsid w:val="003A48C7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1896"/>
    <w:rsid w:val="00463342"/>
    <w:rsid w:val="00486E74"/>
    <w:rsid w:val="00487C8C"/>
    <w:rsid w:val="00493770"/>
    <w:rsid w:val="004973E6"/>
    <w:rsid w:val="00497596"/>
    <w:rsid w:val="004976BC"/>
    <w:rsid w:val="004A1997"/>
    <w:rsid w:val="004B25CC"/>
    <w:rsid w:val="004B31F3"/>
    <w:rsid w:val="004D40B6"/>
    <w:rsid w:val="004E2EE1"/>
    <w:rsid w:val="004E3567"/>
    <w:rsid w:val="004E5AAF"/>
    <w:rsid w:val="004F1D7A"/>
    <w:rsid w:val="00500758"/>
    <w:rsid w:val="00505C7F"/>
    <w:rsid w:val="00510599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14D43"/>
    <w:rsid w:val="006235F8"/>
    <w:rsid w:val="00653A2A"/>
    <w:rsid w:val="00661A19"/>
    <w:rsid w:val="00663E03"/>
    <w:rsid w:val="0066480C"/>
    <w:rsid w:val="006765FF"/>
    <w:rsid w:val="006775E2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20D04"/>
    <w:rsid w:val="007336DA"/>
    <w:rsid w:val="007341F7"/>
    <w:rsid w:val="00735FF1"/>
    <w:rsid w:val="007409FB"/>
    <w:rsid w:val="0074101B"/>
    <w:rsid w:val="00753478"/>
    <w:rsid w:val="00761EA8"/>
    <w:rsid w:val="00770898"/>
    <w:rsid w:val="00782BA4"/>
    <w:rsid w:val="007848D4"/>
    <w:rsid w:val="007940DD"/>
    <w:rsid w:val="007A6CA7"/>
    <w:rsid w:val="007C211A"/>
    <w:rsid w:val="007C4570"/>
    <w:rsid w:val="007D0AD9"/>
    <w:rsid w:val="007D3AAF"/>
    <w:rsid w:val="00804F9E"/>
    <w:rsid w:val="00810254"/>
    <w:rsid w:val="00814A4C"/>
    <w:rsid w:val="008404B6"/>
    <w:rsid w:val="0084300D"/>
    <w:rsid w:val="00844446"/>
    <w:rsid w:val="0084601D"/>
    <w:rsid w:val="00850B86"/>
    <w:rsid w:val="00850C3D"/>
    <w:rsid w:val="00852613"/>
    <w:rsid w:val="008602B4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3510"/>
    <w:rsid w:val="00906F76"/>
    <w:rsid w:val="00907099"/>
    <w:rsid w:val="00910706"/>
    <w:rsid w:val="009320CB"/>
    <w:rsid w:val="0094288B"/>
    <w:rsid w:val="00951BC4"/>
    <w:rsid w:val="009524D9"/>
    <w:rsid w:val="00962167"/>
    <w:rsid w:val="00962546"/>
    <w:rsid w:val="00967E4B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048DD"/>
    <w:rsid w:val="00A13BEB"/>
    <w:rsid w:val="00A223FD"/>
    <w:rsid w:val="00A24308"/>
    <w:rsid w:val="00A245AD"/>
    <w:rsid w:val="00A267A6"/>
    <w:rsid w:val="00A31401"/>
    <w:rsid w:val="00A31773"/>
    <w:rsid w:val="00A36945"/>
    <w:rsid w:val="00A41127"/>
    <w:rsid w:val="00A47C98"/>
    <w:rsid w:val="00A547EB"/>
    <w:rsid w:val="00A61047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8DB"/>
    <w:rsid w:val="00B129FC"/>
    <w:rsid w:val="00B172A4"/>
    <w:rsid w:val="00B2344C"/>
    <w:rsid w:val="00B41F0F"/>
    <w:rsid w:val="00B456DD"/>
    <w:rsid w:val="00B460C3"/>
    <w:rsid w:val="00B52567"/>
    <w:rsid w:val="00B800F9"/>
    <w:rsid w:val="00B814C5"/>
    <w:rsid w:val="00B82F63"/>
    <w:rsid w:val="00B85EFF"/>
    <w:rsid w:val="00B95122"/>
    <w:rsid w:val="00B977F7"/>
    <w:rsid w:val="00BA026E"/>
    <w:rsid w:val="00BA13DE"/>
    <w:rsid w:val="00BB5DE1"/>
    <w:rsid w:val="00BC591E"/>
    <w:rsid w:val="00BE64A8"/>
    <w:rsid w:val="00BE7AFD"/>
    <w:rsid w:val="00BF1BF0"/>
    <w:rsid w:val="00BF5F30"/>
    <w:rsid w:val="00C00C1A"/>
    <w:rsid w:val="00C13593"/>
    <w:rsid w:val="00C2650F"/>
    <w:rsid w:val="00C30BA7"/>
    <w:rsid w:val="00C320DD"/>
    <w:rsid w:val="00C34CC2"/>
    <w:rsid w:val="00C57FC5"/>
    <w:rsid w:val="00C639D6"/>
    <w:rsid w:val="00C744FD"/>
    <w:rsid w:val="00C824F9"/>
    <w:rsid w:val="00C90E6C"/>
    <w:rsid w:val="00C92A25"/>
    <w:rsid w:val="00C97C49"/>
    <w:rsid w:val="00CA21F0"/>
    <w:rsid w:val="00CB66A9"/>
    <w:rsid w:val="00CD35C8"/>
    <w:rsid w:val="00CD3676"/>
    <w:rsid w:val="00CD7A28"/>
    <w:rsid w:val="00CE2F32"/>
    <w:rsid w:val="00CF03EC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4353"/>
    <w:rsid w:val="00DE02D5"/>
    <w:rsid w:val="00DE4D86"/>
    <w:rsid w:val="00DF6474"/>
    <w:rsid w:val="00DF7D7E"/>
    <w:rsid w:val="00E0050D"/>
    <w:rsid w:val="00E02A7F"/>
    <w:rsid w:val="00E07004"/>
    <w:rsid w:val="00E133B0"/>
    <w:rsid w:val="00E139E5"/>
    <w:rsid w:val="00E31F44"/>
    <w:rsid w:val="00E3255C"/>
    <w:rsid w:val="00E326E7"/>
    <w:rsid w:val="00E40F92"/>
    <w:rsid w:val="00E6004E"/>
    <w:rsid w:val="00E72F18"/>
    <w:rsid w:val="00E85CFD"/>
    <w:rsid w:val="00E863A7"/>
    <w:rsid w:val="00E87514"/>
    <w:rsid w:val="00EB36EB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2574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A7EEA"/>
    <w:rsid w:val="00FB33D1"/>
    <w:rsid w:val="00FB5009"/>
    <w:rsid w:val="00FC4086"/>
    <w:rsid w:val="00FD4F73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A61047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2C7D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C7DD1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C7D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C7D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8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8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8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8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Odlomakpopisa" w:type="paragraph">
    <w:name w:val="List Paragraph"/>
    <w:basedOn w:val="Normal"/>
    <w:uiPriority w:val="34"/>
    <w:qFormat/>
    <w:rsid w:val="00A61047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2C7D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C7DD1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C7D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C7D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8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8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8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8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3815</izvorni_sadrzaj>
    <derivirana_varijabla naziv="DomainObject.Predmet.Broj_1">3815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St-3815/2016</izvorni_sadrzaj>
    <derivirana_varijabla naziv="DomainObject.Predmet.OznakaBroj_1">St-3815/2016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ARHITEKTURA TRI d.o.o. zastupanog po punomoćniku Krešimir Ivanišević</izvorni_sadrzaj>
    <derivirana_varijabla naziv="DomainObject.Predmet.ProtustrankaFormated_1">  ARHITEKTURA TRI d.o.o. zastupanog po punomoćniku Krešimir Ivanišević</derivirana_varijabla>
  </DomainObject.Predmet.ProtustrankaFormated>
  <DomainObject.Predmet.ProtustrankaFormatedOIB>
    <izvorni_sadrzaj>  ARHITEKTURA TRI d.o.o., OIB 88650851743 zastupanog po punomoćniku Krešimir Ivanišević</izvorni_sadrzaj>
    <derivirana_varijabla naziv="DomainObject.Predmet.ProtustrankaFormatedOIB_1">  ARHITEKTURA TRI d.o.o., OIB 88650851743 zastupanog po punomoćniku Krešimir Ivanišević</derivirana_varijabla>
  </DomainObject.Predmet.ProtustrankaFormatedOIB>
  <DomainObject.Predmet.ProtustrankaFormatedWithAdress>
    <izvorni_sadrzaj> ARHITEKTURA TRI d.o.o., Mesnička 25, 10000 Zagreb zastupanog po punomoćniku Krešimir Ivanišević</izvorni_sadrzaj>
    <derivirana_varijabla naziv="DomainObject.Predmet.ProtustrankaFormatedWithAdress_1"> ARHITEKTURA TRI d.o.o., Mesnička 25, 10000 Zagreb zastupanog po punomoćniku Krešimir Ivanišević</derivirana_varijabla>
  </DomainObject.Predmet.ProtustrankaFormatedWithAdress>
  <DomainObject.Predmet.ProtustrankaFormatedWithAdressOIB>
    <izvorni_sadrzaj> ARHITEKTURA TRI d.o.o., OIB 88650851743, Mesnička 25, 10000 Zagreb zastupanog po punomoćniku Krešimir Ivanišević</izvorni_sadrzaj>
    <derivirana_varijabla naziv="DomainObject.Predmet.ProtustrankaFormatedWithAdressOIB_1"> ARHITEKTURA TRI d.o.o., OIB 88650851743, Mesnička 25, 10000 Zagreb zastupanog po punomoćniku Krešimir Ivanišević</derivirana_varijabla>
  </DomainObject.Predmet.ProtustrankaFormatedWithAdressOIB>
  <DomainObject.Predmet.ProtustrankaWithAdress>
    <izvorni_sadrzaj>ARHITEKTURA TRI d.o.o. Mesnička 25, 10000 Zagreb</izvorni_sadrzaj>
    <derivirana_varijabla naziv="DomainObject.Predmet.ProtustrankaWithAdress_1">ARHITEKTURA TRI d.o.o. Mesnička 25, 10000 Zagreb</derivirana_varijabla>
  </DomainObject.Predmet.ProtustrankaWithAdress>
  <DomainObject.Predmet.ProtustrankaWithAdressOIB>
    <izvorni_sadrzaj>ARHITEKTURA TRI d.o.o., OIB 88650851743, Mesnička 25, 10000 Zagreb</izvorni_sadrzaj>
    <derivirana_varijabla naziv="DomainObject.Predmet.ProtustrankaWithAdressOIB_1">ARHITEKTURA TRI d.o.o., OIB 88650851743, Mesnička 25, 10000 Zagreb</derivirana_varijabla>
  </DomainObject.Predmet.ProtustrankaWithAdressOIB>
  <DomainObject.Predmet.ProtustrankaNazivFormated>
    <izvorni_sadrzaj>ARHITEKTURA TRI d.o.o.</izvorni_sadrzaj>
    <derivirana_varijabla naziv="DomainObject.Predmet.ProtustrankaNazivFormated_1">ARHITEKTURA TRI d.o.o.</derivirana_varijabla>
  </DomainObject.Predmet.ProtustrankaNazivFormated>
  <DomainObject.Predmet.ProtustrankaNazivFormatedOIB>
    <izvorni_sadrzaj>ARHITEKTURA TRI d.o.o., OIB 88650851743</izvorni_sadrzaj>
    <derivirana_varijabla naziv="DomainObject.Predmet.ProtustrankaNazivFormatedOIB_1">ARHITEKTURA TRI d.o.o., OIB 88650851743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ARHITEKTURA TRI d.o.o. zastupanog po punomoćniku Krešimir Ivanišević</item>
    </izvorni_sadrzaj>
    <derivirana_varijabla naziv="DomainObject.Predmet.ProtuStrankaListFormated_1">
      <item>ARHITEKTURA TRI d.o.o. zastupanog po punomoćniku Krešimir Ivanišević</item>
    </derivirana_varijabla>
  </DomainObject.Predmet.ProtuStrankaListFormated>
  <DomainObject.Predmet.ProtuStrankaListFormatedOIB>
    <izvorni_sadrzaj>
      <item>ARHITEKTURA TRI d.o.o., OIB 88650851743 zastupanog po punomoćniku Krešimir Ivanišević</item>
    </izvorni_sadrzaj>
    <derivirana_varijabla naziv="DomainObject.Predmet.ProtuStrankaListFormatedOIB_1">
      <item>ARHITEKTURA TRI d.o.o., OIB 88650851743 zastupanog po punomoćniku Krešimir Ivanišević</item>
    </derivirana_varijabla>
  </DomainObject.Predmet.ProtuStrankaListFormatedOIB>
  <DomainObject.Predmet.ProtuStrankaListFormatedWithAdress>
    <izvorni_sadrzaj>
      <item>ARHITEKTURA TRI d.o.o., Mesnička 25, 10000 Zagreb zastupanog po punomoćniku Krešimir Ivanišević</item>
    </izvorni_sadrzaj>
    <derivirana_varijabla naziv="DomainObject.Predmet.ProtuStrankaListFormatedWithAdress_1">
      <item>ARHITEKTURA TRI d.o.o., Mesnička 25, 10000 Zagreb zastupanog po punomoćniku Krešimir Ivanišević</item>
    </derivirana_varijabla>
  </DomainObject.Predmet.ProtuStrankaListFormatedWithAdress>
  <DomainObject.Predmet.ProtuStrankaListFormatedWithAdressOIB>
    <izvorni_sadrzaj>
      <item>ARHITEKTURA TRI d.o.o., OIB 88650851743, Mesnička 25, 10000 Zagreb zastupanog po punomoćniku Krešimir Ivanišević</item>
    </izvorni_sadrzaj>
    <derivirana_varijabla naziv="DomainObject.Predmet.ProtuStrankaListFormatedWithAdressOIB_1">
      <item>ARHITEKTURA TRI d.o.o., OIB 88650851743, Mesnička 25, 10000 Zagreb zastupanog po punomoćniku Krešimir Ivanišević</item>
    </derivirana_varijabla>
  </DomainObject.Predmet.ProtuStrankaListFormatedWithAdressOIB>
  <DomainObject.Predmet.ProtuStrankaListNazivFormated>
    <izvorni_sadrzaj>
      <item>ARHITEKTURA TRI d.o.o.</item>
    </izvorni_sadrzaj>
    <derivirana_varijabla naziv="DomainObject.Predmet.ProtuStrankaListNazivFormated_1">
      <item>ARHITEKTURA TRI d.o.o.</item>
    </derivirana_varijabla>
  </DomainObject.Predmet.ProtuStrankaListNazivFormated>
  <DomainObject.Predmet.ProtuStrankaListNazivFormatedOIB>
    <izvorni_sadrzaj>
      <item>ARHITEKTURA TRI d.o.o., OIB 88650851743</item>
    </izvorni_sadrzaj>
    <derivirana_varijabla naziv="DomainObject.Predmet.ProtuStrankaListNazivFormatedOIB_1">
      <item>ARHITEKTURA TRI d.o.o., OIB 88650851743</item>
    </derivirana_varijabla>
  </DomainObject.Predmet.ProtuStrankaListNazivFormatedOIB>
  <DomainObject.Predmet.OstaliListFormated>
    <izvorni_sadrzaj>
      <item>Krešimir Ivanišević punomoćnik sudionika u postupku ARHITEKTURA TRI d.o.o.</item>
      <item>Raiffeisenbank Austria d.d.</item>
    </izvorni_sadrzaj>
    <derivirana_varijabla naziv="DomainObject.Predmet.OstaliListFormated_1">
      <item>Krešimir Ivanišević punomoćnik sudionika u postupku ARHITEKTURA TRI d.o.o.</item>
      <item>Raiffeisenbank Austria d.d.</item>
    </derivirana_varijabla>
  </DomainObject.Predmet.OstaliListFormated>
  <DomainObject.Predmet.OstaliListFormatedOIB>
    <izvorni_sadrzaj>
      <item>Krešimir Ivanišević, OIB 39143389393 punomoćnik sudionika u postupku ARHITEKTURA TRI d.o.o.</item>
      <item>Raiffeisenbank Austria d.d., OIB 53056966535</item>
    </izvorni_sadrzaj>
    <derivirana_varijabla naziv="DomainObject.Predmet.OstaliListFormatedOIB_1">
      <item>Krešimir Ivanišević, OIB 39143389393 punomoćnik sudionika u postupku ARHITEKTURA TRI d.o.o.</item>
      <item>Raiffeisenbank Austria d.d., OIB 53056966535</item>
    </derivirana_varijabla>
  </DomainObject.Predmet.OstaliListFormatedOIB>
  <DomainObject.Predmet.OstaliListFormatedWithAdress>
    <izvorni_sadrzaj>
      <item>Krešimir Ivanišević, Mesnička Ulica 25, 10000 Zagreb punomoćnik sudionika u postupku ARHITEKTURA TRI d.o.o.</item>
      <item>Raiffeisenbank Austria d.d., Magazinska cesta 69, 10000 Zagreb</item>
    </izvorni_sadrzaj>
    <derivirana_varijabla naziv="DomainObject.Predmet.OstaliListFormatedWithAdress_1">
      <item>Krešimir Ivanišević, Mesnička Ulica 25, 10000 Zagreb punomoćnik sudionika u postupku ARHITEKTURA TRI d.o.o.</item>
      <item>Raiffeisenbank Austria d.d., Magazinska cesta 69, 10000 Zagreb</item>
    </derivirana_varijabla>
  </DomainObject.Predmet.OstaliListFormatedWithAdress>
  <DomainObject.Predmet.OstaliListFormatedWithAdressOIB>
    <izvorni_sadrzaj>
      <item>Krešimir Ivanišević, OIB 39143389393, Mesnička Ulica 25, 10000 Zagreb punomoćnik sudionika u postupku ARHITEKTURA TRI d.o.o.</item>
      <item>Raiffeisenbank Austria d.d., OIB 53056966535, Magazinska cesta 69, 10000 Zagreb</item>
    </izvorni_sadrzaj>
    <derivirana_varijabla naziv="DomainObject.Predmet.OstaliListFormatedWithAdressOIB_1">
      <item>Krešimir Ivanišević, OIB 39143389393, Mesnička Ulica 25, 10000 Zagreb punomoćnik sudionika u postupku ARHITEKTURA TRI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Krešimir Ivanišević</item>
      <item>Raiffeisenbank Austria d.d.</item>
    </izvorni_sadrzaj>
    <derivirana_varijabla naziv="DomainObject.Predmet.OstaliListNazivFormated_1">
      <item>Krešimir Ivanišević</item>
      <item>Raiffeisenbank Austria d.d.</item>
    </derivirana_varijabla>
  </DomainObject.Predmet.OstaliListNazivFormated>
  <DomainObject.Predmet.OstaliListNazivFormatedOIB>
    <izvorni_sadrzaj>
      <item>Krešimir Ivanišević, OIB 39143389393</item>
      <item>Raiffeisenbank Austria d.d., OIB 53056966535</item>
    </izvorni_sadrzaj>
    <derivirana_varijabla naziv="DomainObject.Predmet.OstaliListNazivFormatedOIB_1">
      <item>Krešimir Ivanišević, OIB 39143389393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ARHITEKTURA TRI d.o.o.</izvorni_sadrzaj>
    <derivirana_varijabla naziv="DomainObject.Predmet.ProtustrankaIDrugi_1">ARHITEKTURA TRI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ARHITEKTURA TRI d.o.o., OIB 88650851743, Mesnička 25, 10000 Zagreb</izvorni_sadrzaj>
    <derivirana_varijabla naziv="DomainObject.Predmet.ProtustrankaIDrugiAdressOIB_1">ARHITEKTURA TRI d.o.o., OIB 88650851743, Mesnička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ARHITEKTURA TRI d.o.o.</item>
      <item>Krešimir Ivanišević</item>
      <item>Raiffeisenbank Austria d.d.</item>
    </izvorni_sadrzaj>
    <derivirana_varijabla naziv="DomainObject.Predmet.SudioniciListNaziv_1">
      <item>FINA Regionalni centar Zagreb</item>
      <item>ARHITEKTURA TRI d.o.o.</item>
      <item>Krešimir Ivanišević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88650851743</item>
      <item>, OIB 39143389393</item>
      <item>, OIB 53056966535</item>
    </izvorni_sadrzaj>
    <derivirana_varijabla naziv="DomainObject.Predmet.SudioniciListNazivOIB_1">
      <item>, OIB 85821130368</item>
      <item>, OIB 88650851743</item>
      <item>, OIB 39143389393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St-3815/2016-51</izvorni_sadrzaj>
    <derivirana_varijabla naziv="DomainObject.PredzadnjaOdlukaIzPredmeta.Oznaka_1">St-3815/2016-51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B957F3-0C2D-4D2B-B0A7-5F068AEFA2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1</properties:Pages>
  <properties:Words>247</properties:Words>
  <properties:Characters>1233</properties:Characters>
  <properties:Lines>43</properties:Lines>
  <properties:Paragraphs>19</properties:Paragraphs>
  <properties:TotalTime>299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2016-06-13T08:56:00Z</dcterms:created>
  <dc:creator>Dražen Graovac</dc:creator>
  <cp:lastModifiedBy>Valentina Gabud</cp:lastModifiedBy>
  <cp:lastPrinted>2019-04-26T07:15:00Z</cp:lastPrinted>
  <dcterms:modified xmlns:xsi="http://www.w3.org/2001/XMLSchema-instance" xsi:type="dcterms:W3CDTF">2019-04-26T07:15:00Z</dcterms:modified>
  <cp:revision>13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(26. rješenje - brisanje tereta.docx)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