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785f6" w14:paraId="59785f6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FD1F36">
        <w:rPr>
          <w:rStyle w:val="Naglaeno"/>
          <w:b w:val="false"/>
        </w:rPr>
        <w:t>5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AF52CC">
        <w:rPr>
          <w:rStyle w:val="Naglaeno"/>
          <w:b w:val="false"/>
        </w:rPr>
        <w:t>15</w:t>
      </w:r>
      <w:r w:rsidR="00F96074">
        <w:rPr>
          <w:rStyle w:val="Naglaeno"/>
          <w:b w:val="false"/>
        </w:rPr>
        <w:t>42</w:t>
      </w:r>
      <w:r w:rsidR="001431BC">
        <w:rPr>
          <w:rStyle w:val="Naglaeno"/>
          <w:b w:val="false"/>
        </w:rPr>
        <w:t>/</w:t>
      </w:r>
      <w:r w:rsidR="00EB5E1B">
        <w:rPr>
          <w:rStyle w:val="Naglaeno"/>
          <w:b w:val="false"/>
        </w:rPr>
        <w:t>1</w:t>
      </w:r>
      <w:r w:rsidR="00FD1F36">
        <w:rPr>
          <w:rStyle w:val="Naglaeno"/>
          <w:b w:val="false"/>
        </w:rPr>
        <w:t>8</w:t>
      </w:r>
      <w:r w:rsidR="00BB3D58">
        <w:rPr>
          <w:rStyle w:val="Naglaeno"/>
          <w:b w:val="false"/>
        </w:rPr>
        <w:t>-</w:t>
      </w:r>
      <w:r w:rsidR="00FD1F36">
        <w:rPr>
          <w:rStyle w:val="Naglaeno"/>
          <w:b w:val="false"/>
        </w:rPr>
        <w:t>4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D1F36">
        <w:t>Željku Jakšiću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403890">
        <w:t xml:space="preserve"> </w:t>
      </w:r>
      <w:r w:rsidR="00DB7532">
        <w:t>HRVATSKA KRŠĆANSKA DEMOKRATSKA UNIJA</w:t>
      </w:r>
      <w:r w:rsidR="003466AF">
        <w:t xml:space="preserve">, Zagreb, </w:t>
      </w:r>
      <w:r w:rsidR="00DB7532">
        <w:t>Tkalčićeva 4/1</w:t>
      </w:r>
      <w:r w:rsidR="005B7C0B">
        <w:t xml:space="preserve">, </w:t>
      </w:r>
      <w:r w:rsidR="00DB7532">
        <w:t>Registarski broj: 213</w:t>
      </w:r>
      <w:r w:rsidR="006152FF">
        <w:t xml:space="preserve">, OIB: </w:t>
      </w:r>
      <w:r w:rsidR="00DB7532">
        <w:t>29585393140,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55722D">
        <w:t>14</w:t>
      </w:r>
      <w:r w:rsidR="00BB3D58">
        <w:t xml:space="preserve">. </w:t>
      </w:r>
      <w:r w:rsidR="00980DC4">
        <w:t>siječnja</w:t>
      </w:r>
      <w:r w:rsidR="00BB3D58">
        <w:t xml:space="preserve"> </w:t>
      </w:r>
      <w:r w:rsidR="00224AFF">
        <w:t>20</w:t>
      </w:r>
      <w:r w:rsidR="008A40C2">
        <w:t>1</w:t>
      </w:r>
      <w:r w:rsidR="00980DC4">
        <w:t>9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DB7532">
        <w:t>HRVATSKA KRŠĆANSKA DEMOKRATSKA UNIJA, Zagreb, Tkalčićeva 4/1, Registarski broj: 213, OIB: 29585393140</w:t>
      </w:r>
      <w:r w:rsidR="001C6235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DB7532">
        <w:t>36.230,00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BC0AE9">
        <w:t xml:space="preserve">Golubić Dean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F96074">
        <w:t>1542</w:t>
      </w:r>
      <w:r>
        <w:t>-</w:t>
      </w:r>
      <w:r w:rsidR="00FD1F36">
        <w:t>18</w:t>
      </w:r>
      <w:r>
        <w:t xml:space="preserve">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FD1F36">
        <w:t>1</w:t>
      </w:r>
      <w:r w:rsidR="0055722D">
        <w:t>4</w:t>
      </w:r>
      <w:r w:rsidR="008C1EC2">
        <w:t>.</w:t>
      </w:r>
      <w:r w:rsidR="00EB5E1B">
        <w:t xml:space="preserve"> </w:t>
      </w:r>
      <w:r w:rsidR="00FD1F36">
        <w:t>siječnja</w:t>
      </w:r>
      <w:r w:rsidR="00F00C28">
        <w:t xml:space="preserve"> </w:t>
      </w:r>
      <w:r>
        <w:t>201</w:t>
      </w:r>
      <w:r w:rsidR="00FD1F36">
        <w:t>9</w:t>
      </w:r>
      <w:r>
        <w:t>.</w:t>
      </w:r>
    </w:p>
    <w:p w:rsidRDefault="00EB5E1B" w:rsidP="00EB5E1B" w:rsidR="008B0E56">
      <w:pPr>
        <w:ind w:left="6372"/>
        <w:jc w:val="both"/>
        <w:rPr>
          <w:bCs/>
        </w:rPr>
      </w:pPr>
      <w:r>
        <w:rPr>
          <w:bCs/>
        </w:rPr>
        <w:t>STEČAJN</w:t>
      </w:r>
      <w:r w:rsidR="00EA7B4C">
        <w:rPr>
          <w:bCs/>
        </w:rPr>
        <w:t>I</w:t>
      </w:r>
      <w:r>
        <w:rPr>
          <w:bCs/>
        </w:rPr>
        <w:t xml:space="preserve"> </w:t>
      </w:r>
      <w:r w:rsidR="00EA7B4C">
        <w:rPr>
          <w:bCs/>
        </w:rPr>
        <w:t>SUDAC</w:t>
      </w:r>
    </w:p>
    <w:p w:rsidRDefault="00EB5E1B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</w:t>
      </w:r>
      <w:r w:rsidR="00EA7B4C">
        <w:rPr>
          <w:bCs/>
        </w:rPr>
        <w:t xml:space="preserve">    Željko Jakšić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C36AFE">
        <w:t>1</w:t>
      </w:r>
      <w:r w:rsidR="00FD1F36">
        <w:t>1</w:t>
      </w:r>
      <w:r w:rsidR="00EA7B4C">
        <w:t>.3</w:t>
      </w:r>
      <w:r w:rsidR="00EB5E1B">
        <w:t>.201</w:t>
      </w:r>
      <w:r w:rsidR="00EA7B4C">
        <w:t>9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74F1" w:rsidR="003974F1">
      <w:r>
        <w:separator/>
      </w:r>
    </w:p>
  </w:endnote>
  <w:endnote w:id="0" w:type="continuationSeparator">
    <w:p w:rsidRDefault="003974F1" w:rsidR="003974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74F1" w:rsidR="003974F1">
      <w:r>
        <w:separator/>
      </w:r>
    </w:p>
  </w:footnote>
  <w:footnote w:id="0" w:type="continuationSeparator">
    <w:p w:rsidRDefault="003974F1" w:rsidR="003974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7D06" w:rsidP="001B70D9" w:rsidR="00D07D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7D06" w:rsidR="00D07D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057"/>
    <w:rsid w:val="00050860"/>
    <w:rsid w:val="000535EA"/>
    <w:rsid w:val="00057A4C"/>
    <w:rsid w:val="00062011"/>
    <w:rsid w:val="00064760"/>
    <w:rsid w:val="000656FB"/>
    <w:rsid w:val="00073950"/>
    <w:rsid w:val="00077C9D"/>
    <w:rsid w:val="0008378A"/>
    <w:rsid w:val="00091B4B"/>
    <w:rsid w:val="000938B8"/>
    <w:rsid w:val="0009509C"/>
    <w:rsid w:val="00095305"/>
    <w:rsid w:val="000A3964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555F4"/>
    <w:rsid w:val="001670BB"/>
    <w:rsid w:val="0017322F"/>
    <w:rsid w:val="00173F18"/>
    <w:rsid w:val="0017565C"/>
    <w:rsid w:val="00176D20"/>
    <w:rsid w:val="00177EC7"/>
    <w:rsid w:val="001A1361"/>
    <w:rsid w:val="001B4101"/>
    <w:rsid w:val="001B49A2"/>
    <w:rsid w:val="001B5F20"/>
    <w:rsid w:val="001B70D9"/>
    <w:rsid w:val="001C1653"/>
    <w:rsid w:val="001C1DD3"/>
    <w:rsid w:val="001C6235"/>
    <w:rsid w:val="001C73F4"/>
    <w:rsid w:val="001C7F1E"/>
    <w:rsid w:val="001E2000"/>
    <w:rsid w:val="001E375C"/>
    <w:rsid w:val="001F721E"/>
    <w:rsid w:val="00204C74"/>
    <w:rsid w:val="0020604D"/>
    <w:rsid w:val="002063E3"/>
    <w:rsid w:val="0021675E"/>
    <w:rsid w:val="002207C8"/>
    <w:rsid w:val="00221669"/>
    <w:rsid w:val="002249F2"/>
    <w:rsid w:val="00224AFF"/>
    <w:rsid w:val="002318D6"/>
    <w:rsid w:val="002358E7"/>
    <w:rsid w:val="00237412"/>
    <w:rsid w:val="002415FD"/>
    <w:rsid w:val="00243721"/>
    <w:rsid w:val="002445AB"/>
    <w:rsid w:val="0024756E"/>
    <w:rsid w:val="0025000D"/>
    <w:rsid w:val="002542FE"/>
    <w:rsid w:val="002563DF"/>
    <w:rsid w:val="0026541F"/>
    <w:rsid w:val="00267D26"/>
    <w:rsid w:val="00273C88"/>
    <w:rsid w:val="002771C4"/>
    <w:rsid w:val="00277975"/>
    <w:rsid w:val="00282C3D"/>
    <w:rsid w:val="00283868"/>
    <w:rsid w:val="0028476A"/>
    <w:rsid w:val="00284D8C"/>
    <w:rsid w:val="0028507D"/>
    <w:rsid w:val="0028536F"/>
    <w:rsid w:val="002856FB"/>
    <w:rsid w:val="002A2638"/>
    <w:rsid w:val="002A2AF5"/>
    <w:rsid w:val="002A36D6"/>
    <w:rsid w:val="002A3BEF"/>
    <w:rsid w:val="002A54B4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7EE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3F3"/>
    <w:rsid w:val="003337A6"/>
    <w:rsid w:val="00335463"/>
    <w:rsid w:val="00342079"/>
    <w:rsid w:val="003445D8"/>
    <w:rsid w:val="003466AF"/>
    <w:rsid w:val="0035073A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974F1"/>
    <w:rsid w:val="003A044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3890"/>
    <w:rsid w:val="00404BDD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4731C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A8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1D28"/>
    <w:rsid w:val="004E466C"/>
    <w:rsid w:val="004E5649"/>
    <w:rsid w:val="004E6A29"/>
    <w:rsid w:val="004F3BC7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08C5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5722D"/>
    <w:rsid w:val="00567F63"/>
    <w:rsid w:val="00576D6E"/>
    <w:rsid w:val="005868D0"/>
    <w:rsid w:val="005931E7"/>
    <w:rsid w:val="005A4973"/>
    <w:rsid w:val="005A4B89"/>
    <w:rsid w:val="005B1166"/>
    <w:rsid w:val="005B2347"/>
    <w:rsid w:val="005B59B6"/>
    <w:rsid w:val="005B7C0B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E7E38"/>
    <w:rsid w:val="005F1BFA"/>
    <w:rsid w:val="005F695E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148D"/>
    <w:rsid w:val="00683676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863C6"/>
    <w:rsid w:val="00790717"/>
    <w:rsid w:val="00792FD6"/>
    <w:rsid w:val="00796AED"/>
    <w:rsid w:val="007A4540"/>
    <w:rsid w:val="007A5699"/>
    <w:rsid w:val="007B0AB6"/>
    <w:rsid w:val="007C1B5B"/>
    <w:rsid w:val="007C3B06"/>
    <w:rsid w:val="007C47CA"/>
    <w:rsid w:val="007D0512"/>
    <w:rsid w:val="007E2711"/>
    <w:rsid w:val="007E7376"/>
    <w:rsid w:val="007F1C41"/>
    <w:rsid w:val="007F57A5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77E1D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55FF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32B"/>
    <w:rsid w:val="0094702E"/>
    <w:rsid w:val="009525D4"/>
    <w:rsid w:val="009635E2"/>
    <w:rsid w:val="009654C3"/>
    <w:rsid w:val="00971D68"/>
    <w:rsid w:val="009767F2"/>
    <w:rsid w:val="00980DC4"/>
    <w:rsid w:val="00980E4D"/>
    <w:rsid w:val="00983372"/>
    <w:rsid w:val="00985F2C"/>
    <w:rsid w:val="009A412B"/>
    <w:rsid w:val="009A54F0"/>
    <w:rsid w:val="009B40D7"/>
    <w:rsid w:val="009B46D8"/>
    <w:rsid w:val="009B66FA"/>
    <w:rsid w:val="009C1900"/>
    <w:rsid w:val="009C670C"/>
    <w:rsid w:val="009E0CD5"/>
    <w:rsid w:val="009E5D6D"/>
    <w:rsid w:val="00A07CA2"/>
    <w:rsid w:val="00A1285B"/>
    <w:rsid w:val="00A214C9"/>
    <w:rsid w:val="00A22C45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52CC"/>
    <w:rsid w:val="00AF7CD6"/>
    <w:rsid w:val="00B00E40"/>
    <w:rsid w:val="00B01F02"/>
    <w:rsid w:val="00B0418B"/>
    <w:rsid w:val="00B13970"/>
    <w:rsid w:val="00B1550D"/>
    <w:rsid w:val="00B20F95"/>
    <w:rsid w:val="00B24B41"/>
    <w:rsid w:val="00B32948"/>
    <w:rsid w:val="00B40976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C0AE9"/>
    <w:rsid w:val="00BC0FBF"/>
    <w:rsid w:val="00BD0087"/>
    <w:rsid w:val="00BD2488"/>
    <w:rsid w:val="00BD51BF"/>
    <w:rsid w:val="00BE16E4"/>
    <w:rsid w:val="00BE33FF"/>
    <w:rsid w:val="00BE4FA1"/>
    <w:rsid w:val="00BF082D"/>
    <w:rsid w:val="00BF32DE"/>
    <w:rsid w:val="00BF6BF3"/>
    <w:rsid w:val="00C01384"/>
    <w:rsid w:val="00C017D1"/>
    <w:rsid w:val="00C04A19"/>
    <w:rsid w:val="00C0528C"/>
    <w:rsid w:val="00C118EE"/>
    <w:rsid w:val="00C2016D"/>
    <w:rsid w:val="00C359BF"/>
    <w:rsid w:val="00C36AFE"/>
    <w:rsid w:val="00C43CDA"/>
    <w:rsid w:val="00C45225"/>
    <w:rsid w:val="00C51B2A"/>
    <w:rsid w:val="00C56925"/>
    <w:rsid w:val="00C66216"/>
    <w:rsid w:val="00C75AC9"/>
    <w:rsid w:val="00C831D9"/>
    <w:rsid w:val="00C8590C"/>
    <w:rsid w:val="00C86EDE"/>
    <w:rsid w:val="00CA01EF"/>
    <w:rsid w:val="00CA2793"/>
    <w:rsid w:val="00CA347D"/>
    <w:rsid w:val="00CA3D10"/>
    <w:rsid w:val="00CB05E9"/>
    <w:rsid w:val="00CC309E"/>
    <w:rsid w:val="00CC49B6"/>
    <w:rsid w:val="00CE0EE4"/>
    <w:rsid w:val="00CE3DC5"/>
    <w:rsid w:val="00CF033B"/>
    <w:rsid w:val="00CF39EE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30A7"/>
    <w:rsid w:val="00D45B7F"/>
    <w:rsid w:val="00D505FE"/>
    <w:rsid w:val="00D50F62"/>
    <w:rsid w:val="00D55575"/>
    <w:rsid w:val="00D621F1"/>
    <w:rsid w:val="00D63631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B7532"/>
    <w:rsid w:val="00DD6682"/>
    <w:rsid w:val="00DE0539"/>
    <w:rsid w:val="00DE1523"/>
    <w:rsid w:val="00DE45C5"/>
    <w:rsid w:val="00DE5F69"/>
    <w:rsid w:val="00E11971"/>
    <w:rsid w:val="00E1594A"/>
    <w:rsid w:val="00E23AF8"/>
    <w:rsid w:val="00E26B66"/>
    <w:rsid w:val="00E27BF4"/>
    <w:rsid w:val="00E313B6"/>
    <w:rsid w:val="00E35B7F"/>
    <w:rsid w:val="00E50DDF"/>
    <w:rsid w:val="00E550E4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A5F45"/>
    <w:rsid w:val="00EA7B4C"/>
    <w:rsid w:val="00EB3D63"/>
    <w:rsid w:val="00EB5E1B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2A63"/>
    <w:rsid w:val="00F03AAE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488A"/>
    <w:rsid w:val="00F564E3"/>
    <w:rsid w:val="00F6215D"/>
    <w:rsid w:val="00F63499"/>
    <w:rsid w:val="00F67218"/>
    <w:rsid w:val="00F673F6"/>
    <w:rsid w:val="00F734CA"/>
    <w:rsid w:val="00F73514"/>
    <w:rsid w:val="00F74586"/>
    <w:rsid w:val="00F75D88"/>
    <w:rsid w:val="00F773D7"/>
    <w:rsid w:val="00F81BEC"/>
    <w:rsid w:val="00F82537"/>
    <w:rsid w:val="00F83779"/>
    <w:rsid w:val="00F83D66"/>
    <w:rsid w:val="00F86A6B"/>
    <w:rsid w:val="00F92586"/>
    <w:rsid w:val="00F93684"/>
    <w:rsid w:val="00F96074"/>
    <w:rsid w:val="00FA2A24"/>
    <w:rsid w:val="00FA2D71"/>
    <w:rsid w:val="00FB1039"/>
    <w:rsid w:val="00FB7801"/>
    <w:rsid w:val="00FC0AD8"/>
    <w:rsid w:val="00FC1F8C"/>
    <w:rsid w:val="00FD1F36"/>
    <w:rsid w:val="00FD49B4"/>
    <w:rsid w:val="00FE0CCA"/>
    <w:rsid w:val="00FE58E2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814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8148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8148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148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148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814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8148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8148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148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148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Željko</izvorni_sadrzaj>
    <derivirana_varijabla naziv="DomainObject.DonositeljOdluke.Ime_1">Željko</derivirana_varijabla>
  </DomainObject.DonositeljOdluke.Ime>
  <DomainObject.DonositeljOdluke.Prezime>
    <izvorni_sadrzaj>Jakšić</izvorni_sadrzaj>
    <derivirana_varijabla naziv="DomainObject.DonositeljOdluke.Prezime_1">Jakšić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1542</izvorni_sadrzaj>
    <derivirana_varijabla naziv="DomainObject.Predmet.Broj_1">1542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St-1542/2018</izvorni_sadrzaj>
    <derivirana_varijabla naziv="DomainObject.Predmet.OznakaBroj_1">St-1542/2018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HRVATSKA KRŠĆANSKA DEMOKRATSKA UNIJA</izvorni_sadrzaj>
    <derivirana_varijabla naziv="DomainObject.Predmet.ProtustrankaFormated_1">  HRVATSKA KRŠĆANSKA DEMOKRATSKA UNIJA</derivirana_varijabla>
  </DomainObject.Predmet.ProtustrankaFormated>
  <DomainObject.Predmet.ProtustrankaFormatedOIB>
    <izvorni_sadrzaj>  HRVATSKA KRŠĆANSKA DEMOKRATSKA UNIJA, OIB 29585393140</izvorni_sadrzaj>
    <derivirana_varijabla naziv="DomainObject.Predmet.ProtustrankaFormatedOIB_1">  HRVATSKA KRŠĆANSKA DEMOKRATSKA UNIJA, OIB 29585393140</derivirana_varijabla>
  </DomainObject.Predmet.ProtustrankaFormatedOIB>
  <DomainObject.Predmet.ProtustrankaFormatedWithAdress>
    <izvorni_sadrzaj> HRVATSKA KRŠĆANSKA DEMOKRATSKA UNIJA, Tkalčićeva 4/1, 10000 Zagreb</izvorni_sadrzaj>
    <derivirana_varijabla naziv="DomainObject.Predmet.ProtustrankaFormatedWithAdress_1"> HRVATSKA KRŠĆANSKA DEMOKRATSKA UNIJA, Tkalčićeva 4/1, 10000 Zagreb</derivirana_varijabla>
  </DomainObject.Predmet.ProtustrankaFormatedWithAdress>
  <DomainObject.Predmet.ProtustrankaFormatedWithAdressOIB>
    <izvorni_sadrzaj> HRVATSKA KRŠĆANSKA DEMOKRATSKA UNIJA, OIB 29585393140, Tkalčićeva 4/1, 10000 Zagreb</izvorni_sadrzaj>
    <derivirana_varijabla naziv="DomainObject.Predmet.ProtustrankaFormatedWithAdressOIB_1"> HRVATSKA KRŠĆANSKA DEMOKRATSKA UNIJA, OIB 29585393140, Tkalčićeva 4/1, 10000 Zagreb</derivirana_varijabla>
  </DomainObject.Predmet.ProtustrankaFormatedWithAdressOIB>
  <DomainObject.Predmet.ProtustrankaWithAdress>
    <izvorni_sadrzaj>HRVATSKA KRŠĆANSKA DEMOKRATSKA UNIJA Tkalčićeva 4/1, 10000 Zagreb</izvorni_sadrzaj>
    <derivirana_varijabla naziv="DomainObject.Predmet.ProtustrankaWithAdress_1">HRVATSKA KRŠĆANSKA DEMOKRATSKA UNIJA Tkalčićeva 4/1, 10000 Zagreb</derivirana_varijabla>
  </DomainObject.Predmet.ProtustrankaWithAdress>
  <DomainObject.Predmet.ProtustrankaWithAdressOIB>
    <izvorni_sadrzaj>HRVATSKA KRŠĆANSKA DEMOKRATSKA UNIJA, OIB 29585393140, Tkalčićeva 4/1, 10000 Zagreb</izvorni_sadrzaj>
    <derivirana_varijabla naziv="DomainObject.Predmet.ProtustrankaWithAdressOIB_1">HRVATSKA KRŠĆANSKA DEMOKRATSKA UNIJA, OIB 29585393140, Tkalčićeva 4/1, 10000 Zagreb</derivirana_varijabla>
  </DomainObject.Predmet.ProtustrankaWithAdressOIB>
  <DomainObject.Predmet.ProtustrankaNazivFormated>
    <izvorni_sadrzaj>HRVATSKA KRŠĆANSKA DEMOKRATSKA UNIJA</izvorni_sadrzaj>
    <derivirana_varijabla naziv="DomainObject.Predmet.ProtustrankaNazivFormated_1">HRVATSKA KRŠĆANSKA DEMOKRATSKA UNIJA</derivirana_varijabla>
  </DomainObject.Predmet.ProtustrankaNazivFormated>
  <DomainObject.Predmet.ProtustrankaNazivFormatedOIB>
    <izvorni_sadrzaj>HRVATSKA KRŠĆANSKA DEMOKRATSKA UNIJA, OIB 29585393140</izvorni_sadrzaj>
    <derivirana_varijabla naziv="DomainObject.Predmet.ProtustrankaNazivFormatedOIB_1">HRVATSKA KRŠĆANSKA DEMOKRATSKA UNIJA, OIB 29585393140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 Referada</izvorni_sadrzaj>
    <derivirana_varijabla naziv="DomainObject.Predmet.Referada.Naziv_1">5. Referada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Željko Jakšić</izvorni_sadrzaj>
    <derivirana_varijabla naziv="DomainObject.Predmet.Referada.Sudac_1">Željko Jakšić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 Referada</izvorni_sadrzaj>
    <derivirana_varijabla naziv="DomainObject.Predmet.TrenutnaLokacijaSpisa.Naziv_1">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HRVATSKA KRŠĆANSKA DEMOKRATSKA UNIJA</item>
    </izvorni_sadrzaj>
    <derivirana_varijabla naziv="DomainObject.Predmet.ProtuStrankaListFormated_1">
      <item>HRVATSKA KRŠĆANSKA DEMOKRATSKA UNIJA</item>
    </derivirana_varijabla>
  </DomainObject.Predmet.ProtuStrankaListFormated>
  <DomainObject.Predmet.ProtuStrankaListFormatedOIB>
    <izvorni_sadrzaj>
      <item>HRVATSKA KRŠĆANSKA DEMOKRATSKA UNIJA, OIB 29585393140</item>
    </izvorni_sadrzaj>
    <derivirana_varijabla naziv="DomainObject.Predmet.ProtuStrankaListFormatedOIB_1">
      <item>HRVATSKA KRŠĆANSKA DEMOKRATSKA UNIJA, OIB 29585393140</item>
    </derivirana_varijabla>
  </DomainObject.Predmet.ProtuStrankaListFormatedOIB>
  <DomainObject.Predmet.ProtuStrankaListFormatedWithAdress>
    <izvorni_sadrzaj>
      <item>HRVATSKA KRŠĆANSKA DEMOKRATSKA UNIJA, Tkalčićeva 4/1, 10000 Zagreb</item>
    </izvorni_sadrzaj>
    <derivirana_varijabla naziv="DomainObject.Predmet.ProtuStrankaListFormatedWithAdress_1">
      <item>HRVATSKA KRŠĆANSKA DEMOKRATSKA UNIJA, Tkalčićeva 4/1, 10000 Zagreb</item>
    </derivirana_varijabla>
  </DomainObject.Predmet.ProtuStrankaListFormatedWithAdress>
  <DomainObject.Predmet.ProtuStrankaListFormatedWithAdressOIB>
    <izvorni_sadrzaj>
      <item>HRVATSKA KRŠĆANSKA DEMOKRATSKA UNIJA, OIB 29585393140, Tkalčićeva 4/1, 10000 Zagreb</item>
    </izvorni_sadrzaj>
    <derivirana_varijabla naziv="DomainObject.Predmet.ProtuStrankaListFormatedWithAdressOIB_1">
      <item>HRVATSKA KRŠĆANSKA DEMOKRATSKA UNIJA, OIB 29585393140, Tkalčićeva 4/1, 10000 Zagreb</item>
    </derivirana_varijabla>
  </DomainObject.Predmet.ProtuStrankaListFormatedWithAdressOIB>
  <DomainObject.Predmet.ProtuStrankaListNazivFormated>
    <izvorni_sadrzaj>
      <item>HRVATSKA KRŠĆANSKA DEMOKRATSKA UNIJA</item>
    </izvorni_sadrzaj>
    <derivirana_varijabla naziv="DomainObject.Predmet.ProtuStrankaListNazivFormated_1">
      <item>HRVATSKA KRŠĆANSKA DEMOKRATSKA UNIJA</item>
    </derivirana_varijabla>
  </DomainObject.Predmet.ProtuStrankaListNazivFormated>
  <DomainObject.Predmet.ProtuStrankaListNazivFormatedOIB>
    <izvorni_sadrzaj>
      <item>HRVATSKA KRŠĆANSKA DEMOKRATSKA UNIJA, OIB 29585393140</item>
    </izvorni_sadrzaj>
    <derivirana_varijabla naziv="DomainObject.Predmet.ProtuStrankaListNazivFormatedOIB_1">
      <item>HRVATSKA KRŠĆANSKA DEMOKRATSKA UNIJA, OIB 29585393140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HRVATSKA KRŠĆANSKA DEMOKRATSKA UNIJA</izvorni_sadrzaj>
    <derivirana_varijabla naziv="DomainObject.Predmet.ProtustrankaIDrugi_1">HRVATSKA KRŠĆANSKA DEMOKRATSKA UNIJA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HRVATSKA KRŠĆANSKA DEMOKRATSKA UNIJA, OIB 29585393140, Tkalčićeva 4/1, 10000 Zagreb</izvorni_sadrzaj>
    <derivirana_varijabla naziv="DomainObject.Predmet.ProtustrankaIDrugiAdressOIB_1">HRVATSKA KRŠĆANSKA DEMOKRATSKA UNIJA, OIB 29585393140, Tkalčićeva 4/1,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KRŠĆANSKA DEMOKRATSKA UNIJA</item>
      <item>FINA Regionalni centar Zagreb</item>
    </izvorni_sadrzaj>
    <derivirana_varijabla naziv="DomainObject.Predmet.SudioniciListNaziv_1">
      <item>HRVATSKA KRŠĆANSKA DEMOKRATSKA UNIJA</item>
      <item>FINA Regionalni centar Zagreb</item>
    </derivirana_varijabla>
  </DomainObject.Predmet.SudioniciListNaziv>
  <DomainObject.Predmet.SudioniciListAdressOIB>
    <izvorni_sadrzaj>
      <item>HRVATSKA KRŠĆANSKA DEMOKRATSKA UNIJA, OIB 29585393140, Tkalčićeva 4/1,10000 Zagreb</item>
      <item>FINA Regionalni centar Zagreb, OIB 85821130368, Trg svibanjskih žrtava 1995. 1,10000 Zagreb</item>
    </izvorni_sadrzaj>
    <derivirana_varijabla naziv="DomainObject.Predmet.SudioniciListAdressOIB_1">
      <item>HRVATSKA KRŠĆANSKA DEMOKRATSKA UNIJA, OIB 29585393140, Tkalčićeva 4/1,10000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29585393140</item>
      <item>, OIB 85821130368</item>
    </izvorni_sadrzaj>
    <derivirana_varijabla naziv="DomainObject.Predmet.SudioniciListNazivOIB_1">
      <item>, OIB 29585393140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50065F-DD6C-4E8D-897F-980BEBB1E7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378</properties:Words>
  <properties:Characters>2085</properties:Characters>
  <properties:Lines>49</properties:Lines>
  <properties:Paragraphs>16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2019-01-14T07:14:00Z</dcterms:created>
  <dc:creator>Korisnik</dc:creator>
  <cp:lastModifiedBy>Maja Videnović</cp:lastModifiedBy>
  <cp:lastPrinted>2019-01-14T07:12:00Z</cp:lastPrinted>
  <dcterms:modified xmlns:xsi="http://www.w3.org/2001/XMLSchema-instance" xsi:type="dcterms:W3CDTF">2019-01-14T07:37:00Z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- 1542-18-ZG-reg.polit.str.RH.docx)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