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e2b" w14:paraId="10e6e2b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8F71FF">
        <w:t>18</w:t>
      </w:r>
      <w:r w:rsidR="009C2D9B">
        <w:t>0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70B9">
        <w:t>1</w:t>
      </w:r>
      <w:r w:rsidR="008F71FF">
        <w:t>8</w:t>
      </w:r>
      <w:r w:rsidR="009C2D9B">
        <w:t>0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9C2D9B">
        <w:t>VITOM ZONA d.o.o., OIB 88816181244, Zagreb, Perušićka 20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C2D9B">
        <w:t>7.932,18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705C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VITOM ZONA d.o.o. zastupanog po punomoćniku VIOLETA HORVAT</izvorni_sadrzaj>
    <derivirana_varijabla naziv="DomainObject.Predmet.ProtustrankaFormated_1">  VITOM ZONA d.o.o. zastupanog po punomoćniku VIOLETA HORVAT</derivirana_varijabla>
  </DomainObject.Predmet.ProtustrankaFormated>
  <DomainObject.Predmet.ProtustrankaFormatedOIB>
    <izvorni_sadrzaj>  VITOM ZONA d.o.o., OIB 88816181244 zastupanog po punomoćniku VIOLETA HORVAT</izvorni_sadrzaj>
    <derivirana_varijabla naziv="DomainObject.Predmet.ProtustrankaFormatedOIB_1">  VITOM ZONA d.o.o., OIB 88816181244 zastupanog po punomoćniku VIOLETA HORVAT</derivirana_varijabla>
  </DomainObject.Predmet.ProtustrankaFormatedOIB>
  <DomainObject.Predmet.ProtustrankaFormatedWithAdress>
    <izvorni_sadrzaj> VITOM ZONA d.o.o., Perušićka 20, 10000 Zagreb zastupanog po punomoćniku VIOLETA HORVAT</izvorni_sadrzaj>
    <derivirana_varijabla naziv="DomainObject.Predmet.ProtustrankaFormatedWithAdress_1"> VITOM ZONA d.o.o., Perušićka 20, 10000 Zagreb zastupanog po punomoćniku VIOLETA HORVAT</derivirana_varijabla>
  </DomainObject.Predmet.ProtustrankaFormatedWithAdress>
  <DomainObject.Predmet.ProtustrankaFormatedWithAdressOIB>
    <izvorni_sadrzaj> VITOM ZONA d.o.o., OIB 88816181244, Perušićka 20, 10000 Zagreb zastupanog po punomoćniku VIOLETA HORVAT</izvorni_sadrzaj>
    <derivirana_varijabla naziv="DomainObject.Predmet.ProtustrankaFormatedWithAdressOIB_1"> VITOM ZONA d.o.o., OIB 88816181244, Perušićka 20, 10000 Zagreb zastupanog po punomoćniku VIOLETA HORVAT</derivirana_varijabla>
  </DomainObject.Predmet.ProtustrankaFormatedWithAdressOIB>
  <DomainObject.Predmet.ProtustrankaWithAdress>
    <izvorni_sadrzaj>VITOM ZONA d.o.o. Perušićka 20, 10000 Zagreb</izvorni_sadrzaj>
    <derivirana_varijabla naziv="DomainObject.Predmet.ProtustrankaWithAdress_1">VITOM ZONA d.o.o. Perušićka 20, 10000 Zagreb</derivirana_varijabla>
  </DomainObject.Predmet.ProtustrankaWithAdress>
  <DomainObject.Predmet.ProtustrankaWithAdressOIB>
    <izvorni_sadrzaj>VITOM ZONA d.o.o., OIB 88816181244, Perušićka 20, 10000 Zagreb</izvorni_sadrzaj>
    <derivirana_varijabla naziv="DomainObject.Predmet.ProtustrankaWithAdressOIB_1">VITOM ZONA d.o.o., OIB 88816181244, Perušićka 20, 10000 Zagreb</derivirana_varijabla>
  </DomainObject.Predmet.ProtustrankaWithAdressOIB>
  <DomainObject.Predmet.ProtustrankaNazivFormated>
    <izvorni_sadrzaj>VITOM ZONA d.o.o.</izvorni_sadrzaj>
    <derivirana_varijabla naziv="DomainObject.Predmet.ProtustrankaNazivFormated_1">VITOM ZONA d.o.o.</derivirana_varijabla>
  </DomainObject.Predmet.ProtustrankaNazivFormated>
  <DomainObject.Predmet.ProtustrankaNazivFormatedOIB>
    <izvorni_sadrzaj>VITOM ZONA d.o.o., OIB 88816181244</izvorni_sadrzaj>
    <derivirana_varijabla naziv="DomainObject.Predmet.ProtustrankaNazivFormatedOIB_1">VITOM ZONA d.o.o., OIB 88816181244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VITOM ZONA d.o.o. zastupanog po punomoćniku VIOLETA HORVAT</item>
    </izvorni_sadrzaj>
    <derivirana_varijabla naziv="DomainObject.Predmet.ProtuStrankaListFormated_1">
      <item>VITOM ZONA d.o.o. zastupanog po punomoćniku VIOLETA HORVAT</item>
    </derivirana_varijabla>
  </DomainObject.Predmet.ProtuStrankaListFormated>
  <DomainObject.Predmet.ProtuStrankaListFormatedOIB>
    <izvorni_sadrzaj>
      <item>VITOM ZONA d.o.o., OIB 88816181244 zastupanog po punomoćniku VIOLETA HORVAT</item>
    </izvorni_sadrzaj>
    <derivirana_varijabla naziv="DomainObject.Predmet.ProtuStrankaListFormatedOIB_1">
      <item>VITOM ZONA d.o.o., OIB 88816181244 zastupanog po punomoćniku VIOLETA HORVAT</item>
    </derivirana_varijabla>
  </DomainObject.Predmet.ProtuStrankaListFormatedOIB>
  <DomainObject.Predmet.ProtuStrankaListFormatedWithAdress>
    <izvorni_sadrzaj>
      <item>VITOM ZONA d.o.o., Perušićka 20, 10000 Zagreb zastupanog po punomoćniku VIOLETA HORVAT</item>
    </izvorni_sadrzaj>
    <derivirana_varijabla naziv="DomainObject.Predmet.ProtuStrankaListFormatedWithAdress_1">
      <item>VITOM ZONA d.o.o., Perušićka 20, 10000 Zagreb zastupanog po punomoćniku VIOLETA HORVAT</item>
    </derivirana_varijabla>
  </DomainObject.Predmet.ProtuStrankaListFormatedWithAdress>
  <DomainObject.Predmet.ProtuStrankaListFormatedWithAdressOIB>
    <izvorni_sadrzaj>
      <item>VITOM ZONA d.o.o., OIB 88816181244, Perušićka 20, 10000 Zagreb zastupanog po punomoćniku VIOLETA HORVAT</item>
    </izvorni_sadrzaj>
    <derivirana_varijabla naziv="DomainObject.Predmet.ProtuStrankaListFormatedWithAdressOIB_1">
      <item>VITOM ZONA d.o.o., OIB 88816181244, Perušićka 20, 10000 Zagreb zastupanog po punomoćniku VIOLETA HORVAT</item>
    </derivirana_varijabla>
  </DomainObject.Predmet.ProtuStrankaListFormatedWithAdressOIB>
  <DomainObject.Predmet.ProtuStrankaListNazivFormated>
    <izvorni_sadrzaj>
      <item>VITOM ZONA d.o.o.</item>
    </izvorni_sadrzaj>
    <derivirana_varijabla naziv="DomainObject.Predmet.ProtuStrankaListNazivFormated_1">
      <item>VITOM ZONA d.o.o.</item>
    </derivirana_varijabla>
  </DomainObject.Predmet.ProtuStrankaListNazivFormated>
  <DomainObject.Predmet.ProtuStrankaListNazivFormatedOIB>
    <izvorni_sadrzaj>
      <item>VITOM ZONA d.o.o., OIB 88816181244</item>
    </izvorni_sadrzaj>
    <derivirana_varijabla naziv="DomainObject.Predmet.ProtuStrankaListNazivFormatedOIB_1">
      <item>VITOM ZONA d.o.o., OIB 88816181244</item>
    </derivirana_varijabla>
  </DomainObject.Predmet.ProtuStrankaListNazivFormatedOIB>
  <DomainObject.Predmet.OstaliListFormated>
    <izvorni_sadrzaj>
      <item>VIOLETA HORVAT punomoćnik sudionika u postupku VITOM ZONA d.o.o.</item>
    </izvorni_sadrzaj>
    <derivirana_varijabla naziv="DomainObject.Predmet.OstaliListFormated_1">
      <item>VIOLETA HORVAT punomoćnik sudionika u postupku VITOM ZONA d.o.o.</item>
    </derivirana_varijabla>
  </DomainObject.Predmet.OstaliListFormated>
  <DomainObject.Predmet.OstaliListFormatedOIB>
    <izvorni_sadrzaj>
      <item>VIOLETA HORVAT, OIB 09669735302 punomoćnik sudionika u postupku VITOM ZONA d.o.o.</item>
    </izvorni_sadrzaj>
    <derivirana_varijabla naziv="DomainObject.Predmet.OstaliListFormatedOIB_1">
      <item>VIOLETA HORVAT, OIB 09669735302 punomoćnik sudionika u postupku VITOM ZONA d.o.o.</item>
    </derivirana_varijabla>
  </DomainObject.Predmet.OstaliListFormatedOIB>
  <DomainObject.Predmet.OstaliListFormatedWithAdress>
    <izvorni_sadrzaj>
      <item>VIOLETA HORVAT, Perušićka 20, 10000 Zagreb punomoćnik sudionika u postupku VITOM ZONA d.o.o.</item>
    </izvorni_sadrzaj>
    <derivirana_varijabla naziv="DomainObject.Predmet.OstaliListFormatedWithAdress_1">
      <item>VIOLETA HORVAT, Perušićka 20, 10000 Zagreb punomoćnik sudionika u postupku VITOM ZONA d.o.o.</item>
    </derivirana_varijabla>
  </DomainObject.Predmet.OstaliListFormatedWithAdress>
  <DomainObject.Predmet.OstaliListFormatedWithAdressOIB>
    <izvorni_sadrzaj>
      <item>VIOLETA HORVAT, OIB 09669735302, Perušićka 20, 10000 Zagreb punomoćnik sudionika u postupku VITOM ZONA d.o.o.</item>
    </izvorni_sadrzaj>
    <derivirana_varijabla naziv="DomainObject.Predmet.OstaliListFormatedWithAdressOIB_1">
      <item>VIOLETA HORVAT, OIB 09669735302, Perušićka 20, 10000 Zagreb punomoćnik sudionika u postupku VITOM ZONA d.o.o.</item>
    </derivirana_varijabla>
  </DomainObject.Predmet.OstaliListFormatedWithAdressOIB>
  <DomainObject.Predmet.OstaliListNazivFormated>
    <izvorni_sadrzaj>
      <item>VIOLETA HORVAT</item>
    </izvorni_sadrzaj>
    <derivirana_varijabla naziv="DomainObject.Predmet.OstaliListNazivFormated_1">
      <item>VIOLETA HORVAT</item>
    </derivirana_varijabla>
  </DomainObject.Predmet.OstaliListNazivFormated>
  <DomainObject.Predmet.OstaliListNazivFormatedOIB>
    <izvorni_sadrzaj>
      <item>VIOLETA HORVAT, OIB 09669735302</item>
    </izvorni_sadrzaj>
    <derivirana_varijabla naziv="DomainObject.Predmet.OstaliListNazivFormatedOIB_1">
      <item>VIOLETA HORVAT, OIB 09669735302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VITOM ZONA d.o.o.</izvorni_sadrzaj>
    <derivirana_varijabla naziv="DomainObject.Predmet.ProtustrankaIDrugi_1">VITOM ZONA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VITOM ZONA d.o.o., OIB 88816181244, Perušićka 20, 10000 Zagreb</izvorni_sadrzaj>
    <derivirana_varijabla naziv="DomainObject.Predmet.ProtustrankaIDrugiAdressOIB_1">VITOM ZONA d.o.o., OIB 88816181244, Perušićka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VITOM ZONA d.o.o.</item>
      <item>VIOLETA HORVAT</item>
    </izvorni_sadrzaj>
    <derivirana_varijabla naziv="DomainObject.Predmet.SudioniciListNaziv_1">
      <item>FINA Regionalni centar Zagreb</item>
      <item>VITOM ZONA d.o.o.</item>
      <item>VIOLETA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VITOM ZONA d.o.o., OIB 88816181244, Perušićka 20,10000 Zagreb</item>
      <item>VIOLETA HORVAT, OIB 09669735302, Perušićka 20,10000 Zagreb</item>
    </izvorni_sadrzaj>
    <derivirana_varijabla naziv="DomainObject.Predmet.SudioniciListAdressOIB_1">
      <item>FINA Regionalni centar Zagreb, OIB 85821130368, Trg svibanjskih žrtava 1995. 1,10000 Zagreb</item>
      <item>VITOM ZONA d.o.o., OIB 88816181244, Perušićka 20,10000 Zagreb</item>
      <item>VIOLETA HORVAT, OIB 09669735302, Perušićka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88816181244</item>
      <item>, OIB 09669735302</item>
    </izvorni_sadrzaj>
    <derivirana_varijabla naziv="DomainObject.Predmet.SudioniciListNazivOIB_1">
      <item>, OIB 85821130368</item>
      <item>, OIB 88816181244</item>
      <item>, OIB 09669735302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EEAF1-7F15-497E-98DF-D86C436AE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48</properties:Lines>
  <properties:Paragraphs>18</properties:Paragraphs>
  <properties:TotalTime>13</properties:TotalTime>
  <properties:ScaleCrop>false</properties:ScaleCrop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2016-01-20T13:59:00Z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