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038b" w14:paraId="7a9038b" w:rsidRDefault="002556EE" w:rsidP="002556EE" w:rsidR="002556E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556EE" w:rsidP="002556EE" w:rsidR="002556EE">
      <w:pPr>
        <w:spacing w:after="0"/>
        <w:jc w:val="both"/>
      </w:pPr>
      <w:r>
        <w:t xml:space="preserve">       REPUBLIKA HRVATSKA</w:t>
      </w:r>
    </w:p>
    <w:p w:rsidRDefault="002556EE" w:rsidP="002556EE" w:rsidR="002556E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556EE" w:rsidP="002556EE" w:rsidR="002556E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556EE" w:rsidP="002556EE" w:rsidR="002556EE">
      <w:pPr>
        <w:spacing w:after="0"/>
        <w:rPr>
          <w:bCs/>
        </w:rPr>
      </w:pPr>
    </w:p>
    <w:p w:rsidRDefault="002556EE" w:rsidP="002556EE" w:rsidR="002556EE">
      <w:pPr>
        <w:spacing w:after="0"/>
        <w:rPr>
          <w:b/>
        </w:rPr>
      </w:pPr>
      <w:r>
        <w:rPr>
          <w:b/>
        </w:rPr>
        <w:t xml:space="preserve">                   </w:t>
      </w:r>
    </w:p>
    <w:p w:rsidRDefault="002556EE" w:rsidP="002556EE" w:rsidR="002556EE">
      <w:pPr>
        <w:spacing w:after="0"/>
        <w:ind w:left="5664"/>
      </w:pPr>
      <w:r>
        <w:t>Poslovni broj: 3 St-135/16-11</w:t>
      </w:r>
    </w:p>
    <w:p w:rsidRDefault="002556EE" w:rsidP="002556EE" w:rsidR="002556EE">
      <w:pPr>
        <w:spacing w:after="0"/>
        <w:ind w:left="5664"/>
      </w:pPr>
    </w:p>
    <w:p w:rsidRDefault="002556EE" w:rsidP="002556EE" w:rsidR="002556EE">
      <w:pPr>
        <w:spacing w:after="0"/>
        <w:ind w:left="5664"/>
      </w:pPr>
    </w:p>
    <w:p w:rsidRDefault="002556EE" w:rsidP="002556EE" w:rsidR="002556EE">
      <w:pPr>
        <w:spacing w:after="0"/>
        <w:ind w:left="5664"/>
      </w:pPr>
    </w:p>
    <w:p w:rsidRDefault="002556EE" w:rsidP="002556EE" w:rsidR="002556EE">
      <w:pPr>
        <w:spacing w:after="0"/>
        <w:jc w:val="center"/>
      </w:pPr>
      <w:r>
        <w:t>R E P U B L I K A   H R V A T S K A</w:t>
      </w:r>
    </w:p>
    <w:p w:rsidRDefault="002556EE" w:rsidP="002556EE" w:rsidR="002556EE">
      <w:pPr>
        <w:spacing w:after="0"/>
        <w:rPr>
          <w:b/>
        </w:rPr>
      </w:pPr>
    </w:p>
    <w:p w:rsidRDefault="002556EE" w:rsidP="002556EE" w:rsidR="002556EE">
      <w:pPr>
        <w:spacing w:after="0"/>
        <w:jc w:val="center"/>
      </w:pPr>
      <w:r>
        <w:t>R J E Š E N J E</w:t>
      </w:r>
    </w:p>
    <w:p w:rsidRDefault="002556EE" w:rsidP="002556EE" w:rsidR="002556EE">
      <w:pPr>
        <w:spacing w:after="0"/>
        <w:jc w:val="center"/>
      </w:pPr>
    </w:p>
    <w:p w:rsidRDefault="002556EE" w:rsidP="002556EE" w:rsidR="002556EE">
      <w:pPr>
        <w:spacing w:after="0"/>
        <w:jc w:val="center"/>
      </w:pPr>
    </w:p>
    <w:p w:rsidRDefault="002556EE" w:rsidP="002556EE" w:rsidR="002556EE">
      <w:pPr>
        <w:spacing w:after="0"/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CATTUS društvo s ograničenom odgovornošću za proizvodnju i usluge, skraćena tvrtka CATTUS d.o.o. Goričan, Zrinskih 10, MBS: 070094258, OIB: 40591797789, radi otvaranja stečajnog postupka nad dužnikom, dana 11. ožujka 2016. godine, </w:t>
      </w: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center"/>
      </w:pPr>
      <w:r>
        <w:t xml:space="preserve">r i j e š i o    j e </w:t>
      </w:r>
    </w:p>
    <w:p w:rsidRDefault="002556EE" w:rsidP="002556EE" w:rsidR="002556EE">
      <w:pPr>
        <w:spacing w:after="0"/>
        <w:jc w:val="center"/>
      </w:pPr>
    </w:p>
    <w:p w:rsidRDefault="002556EE" w:rsidP="002556EE" w:rsidR="002556EE">
      <w:pPr>
        <w:spacing w:after="0"/>
      </w:pPr>
    </w:p>
    <w:p w:rsidRDefault="002556EE" w:rsidP="002556EE" w:rsidR="002556EE">
      <w:pPr>
        <w:numPr>
          <w:ilvl w:val="0"/>
          <w:numId w:val="47"/>
        </w:numPr>
        <w:spacing w:after="0"/>
        <w:jc w:val="both"/>
      </w:pPr>
      <w:r>
        <w:t>Pozivaju se vjerovnici stečajnog dužnika CATTUS d.o.o. Goričan, Zrinskih 10, MBS: 070094258, OIB: 40591797789,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center"/>
      </w:pPr>
      <w:r>
        <w:t>Obrazloženje</w:t>
      </w:r>
    </w:p>
    <w:p w:rsidRDefault="002556EE" w:rsidP="002556EE" w:rsidR="002556EE">
      <w:pPr>
        <w:spacing w:after="0"/>
        <w:jc w:val="center"/>
      </w:pPr>
    </w:p>
    <w:p w:rsidRDefault="002556EE" w:rsidP="002556EE" w:rsidR="002556EE">
      <w:pPr>
        <w:spacing w:after="0"/>
        <w:jc w:val="center"/>
      </w:pPr>
    </w:p>
    <w:p w:rsidRDefault="002556EE" w:rsidP="002556EE" w:rsidR="002556EE">
      <w:pPr>
        <w:spacing w:after="0"/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2556EE" w:rsidP="002556EE" w:rsidR="002556EE">
      <w:pPr>
        <w:spacing w:after="0"/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center"/>
      </w:pPr>
      <w:r>
        <w:t>U Varaždinu, 11. ožujka 2016. godine</w:t>
      </w:r>
    </w:p>
    <w:p w:rsidRDefault="002556EE" w:rsidP="002556EE" w:rsidR="002556EE">
      <w:pPr>
        <w:spacing w:after="0"/>
        <w:jc w:val="center"/>
      </w:pPr>
    </w:p>
    <w:p w:rsidRDefault="002556EE" w:rsidP="002556EE" w:rsidR="002556EE">
      <w:pPr>
        <w:spacing w:after="0"/>
        <w:jc w:val="center"/>
      </w:pPr>
    </w:p>
    <w:p w:rsidRDefault="002556EE" w:rsidP="002556EE" w:rsidR="002556EE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both"/>
      </w:pPr>
      <w:r>
        <w:t xml:space="preserve">                                                                                                               Jasna Lekić</w:t>
      </w: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both"/>
      </w:pPr>
      <w:r>
        <w:t>UPUTA O PRAVNOM LIJEKU:</w:t>
      </w: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both"/>
      </w:pPr>
      <w:r>
        <w:t xml:space="preserve">Protiv ovog rješenja posebna žalba nije dopuštena. </w:t>
      </w: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both"/>
      </w:pPr>
    </w:p>
    <w:p w:rsidRDefault="002556EE" w:rsidP="002556EE" w:rsidR="002556EE">
      <w:pPr>
        <w:spacing w:after="0"/>
        <w:jc w:val="both"/>
      </w:pPr>
      <w:r>
        <w:t xml:space="preserve">DNA: 1. Dužnik CATTUS d.o.o. Goričan, Zrinskih 10, 40324 Goričan </w:t>
      </w:r>
    </w:p>
    <w:p w:rsidRDefault="002556EE" w:rsidP="002556EE" w:rsidR="002556EE">
      <w:pPr>
        <w:spacing w:after="0"/>
        <w:jc w:val="both"/>
      </w:pPr>
      <w:r>
        <w:t xml:space="preserve">           2. E-oglasna ploča ovog suda </w:t>
      </w:r>
    </w:p>
    <w:p w:rsidRDefault="00AE649C" w:rsidP="002556EE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447DCC" w:rsidP="002556E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2556EE" w:rsidR="00AE649C" w:rsidRPr="00B76F3C">
      <w:pPr>
        <w:pStyle w:val="SudSjedite"/>
      </w:pPr>
      <w:r>
        <w:tab/>
      </w:r>
    </w:p>
    <w:p w:rsidRDefault="00CB0EA4" w:rsidP="002556EE" w:rsidR="00CB0EA4">
      <w:pPr>
        <w:pStyle w:val="Naslovdokumenta"/>
        <w:spacing w:after="0"/>
      </w:pPr>
    </w:p>
    <w:p w:rsidRDefault="0071688E" w:rsidP="002556EE" w:rsidR="0071688E">
      <w:pPr>
        <w:pStyle w:val="Poetniodjeljak"/>
        <w:spacing w:after="0"/>
      </w:pPr>
    </w:p>
    <w:p w:rsidRDefault="00A21F0D" w:rsidP="002556EE" w:rsidR="00A21F0D">
      <w:pPr>
        <w:pStyle w:val="NormaleSPIS"/>
        <w:spacing w:after="0"/>
        <w:rPr>
          <w:noProof/>
        </w:rPr>
      </w:pPr>
    </w:p>
    <w:p w:rsidRDefault="00DA0242" w:rsidP="002556EE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DCC" w:rsidP="00537B78" w:rsidR="00447DCC">
      <w:r>
        <w:separator/>
      </w:r>
    </w:p>
  </w:endnote>
  <w:endnote w:id="0" w:type="continuationSeparator">
    <w:p w:rsidRDefault="00447DCC" w:rsidP="00537B78" w:rsidR="00447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DCC" w:rsidP="00537B78" w:rsidR="00447DCC">
      <w:r>
        <w:separator/>
      </w:r>
    </w:p>
  </w:footnote>
  <w:footnote w:id="0" w:type="continuationSeparator">
    <w:p w:rsidRDefault="00447DCC" w:rsidP="00537B78" w:rsidR="00447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6EE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DCC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632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05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St-135/2016-11</izvorni_sadrzaj>
    <derivirana_varijabla naziv="DomainObject.Oznaka_1">St-135/2016-11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St-135/2016</izvorni_sadrzaj>
    <derivirana_varijabla naziv="DomainObject.Predmet.OznakaBroj_1">St-135/2016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CATTUS društvo s ograničenom odgovornošću za proizvodnju i usluge</izvorni_sadrzaj>
    <derivirana_varijabla naziv="DomainObject.Predmet.ProtustrankaFormated_1">  CATTUS društvo s ograničenom odgovornošću za proizvodnju i usluge</derivirana_varijabla>
  </DomainObject.Predmet.ProtustrankaFormated>
  <DomainObject.Predmet.ProtustrankaFormatedOIB>
    <izvorni_sadrzaj>  CATTUS društvo s ograničenom odgovornošću za proizvodnju i usluge, OIB 40591797789</izvorni_sadrzaj>
    <derivirana_varijabla naziv="DomainObject.Predmet.ProtustrankaFormatedOIB_1">  CATTUS društvo s ograničenom odgovornošću za proizvodnju i usluge, OIB 40591797789</derivirana_varijabla>
  </DomainObject.Predmet.ProtustrankaFormatedOIB>
  <DomainObject.Predmet.ProtustrankaFormatedWithAdress>
    <izvorni_sadrzaj> CATTUS društvo s ograničenom odgovornošću za proizvodnju i usluge, Zrinskih 10, 40320 Goričan</izvorni_sadrzaj>
    <derivirana_varijabla naziv="DomainObject.Predmet.ProtustrankaFormatedWithAdress_1"> CATTUS društvo s ograničenom odgovornošću za proizvodnju i usluge, Zrinskih 10, 40320 Goričan</derivirana_varijabla>
  </DomainObject.Predmet.ProtustrankaFormatedWithAdress>
  <DomainObject.Predmet.ProtustrankaFormatedWithAdressOIB>
    <izvorni_sadrzaj> CATTUS društvo s ograničenom odgovornošću za proizvodnju i usluge, OIB 40591797789, Zrinskih 10, 40320 Goričan</izvorni_sadrzaj>
    <derivirana_varijabla naziv="DomainObject.Predmet.ProtustrankaFormatedWithAdressOIB_1"> CATTUS društvo s ograničenom odgovornošću za proizvodnju i usluge, OIB 40591797789, Zrinskih 10, 40320 Goričan</derivirana_varijabla>
  </DomainObject.Predmet.ProtustrankaFormatedWithAdressOIB>
  <DomainObject.Predmet.ProtustrankaWithAdress>
    <izvorni_sadrzaj>CATTUS društvo s ograničenom odgovornošću za proizvodnju i usluge Zrinskih 10, 40320 Goričan</izvorni_sadrzaj>
    <derivirana_varijabla naziv="DomainObject.Predmet.ProtustrankaWithAdress_1">CATTUS društvo s ograničenom odgovornošću za proizvodnju i usluge Zrinskih 10, 40320 Goričan</derivirana_varijabla>
  </DomainObject.Predmet.ProtustrankaWithAdress>
  <DomainObject.Predmet.ProtustrankaWithAdressOIB>
    <izvorni_sadrzaj>CATTUS društvo s ograničenom odgovornošću za proizvodnju i usluge, OIB 40591797789, Zrinskih 10, 40320 Goričan</izvorni_sadrzaj>
    <derivirana_varijabla naziv="DomainObject.Predmet.ProtustrankaWithAdressOIB_1">CATTUS društvo s ograničenom odgovornošću za proizvodnju i usluge, OIB 40591797789, Zrinskih 10, 40320 Goričan</derivirana_varijabla>
  </DomainObject.Predmet.ProtustrankaWithAdressOIB>
  <DomainObject.Predmet.ProtustrankaNazivFormated>
    <izvorni_sadrzaj>CATTUS društvo s ograničenom odgovornošću za proizvodnju i usluge</izvorni_sadrzaj>
    <derivirana_varijabla naziv="DomainObject.Predmet.ProtustrankaNazivFormated_1">CATTUS društvo s ograničenom odgovornošću za proizvodnju i usluge</derivirana_varijabla>
  </DomainObject.Predmet.ProtustrankaNazivFormated>
  <DomainObject.Predmet.ProtustrankaNazivFormatedOIB>
    <izvorni_sadrzaj>CATTUS društvo s ograničenom odgovornošću za proizvodnju i usluge, OIB 40591797789</izvorni_sadrzaj>
    <derivirana_varijabla naziv="DomainObject.Predmet.ProtustrankaNazivFormatedOIB_1">CATTUS društvo s ograničenom odgovornošću za proizvodnju i usluge, OIB 40591797789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223956.36</izvorni_sadrzaj>
    <derivirana_varijabla naziv="DomainObject.Predmet.TrenutnaVrijednost_1">223956.36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CATTUS društvo s ograničenom odgovornošću za proizvodnju i usluge</item>
    </izvorni_sadrzaj>
    <derivirana_varijabla naziv="DomainObject.Predmet.ProtuStrankaListFormated_1">
      <item>CATTUS društvo s ograničenom odgovornošću za proizvodnju i usluge</item>
    </derivirana_varijabla>
  </DomainObject.Predmet.ProtuStrankaListFormated>
  <DomainObject.Predmet.ProtuStrankaListFormatedOIB>
    <izvorni_sadrzaj>
      <item>CATTUS društvo s ograničenom odgovornošću za proizvodnju i usluge, OIB 40591797789</item>
    </izvorni_sadrzaj>
    <derivirana_varijabla naziv="DomainObject.Predmet.ProtuStrankaListFormatedOIB_1">
      <item>CATTUS društvo s ograničenom odgovornošću za proizvodnju i usluge, OIB 40591797789</item>
    </derivirana_varijabla>
  </DomainObject.Predmet.ProtuStrankaListFormatedOIB>
  <DomainObject.Predmet.ProtuStrankaListFormatedWithAdress>
    <izvorni_sadrzaj>
      <item>CATTUS društvo s ograničenom odgovornošću za proizvodnju i usluge, Zrinskih 10, 40320 Goričan</item>
    </izvorni_sadrzaj>
    <derivirana_varijabla naziv="DomainObject.Predmet.ProtuStrankaListFormatedWithAdress_1">
      <item>CATTUS društvo s ograničenom odgovornošću za proizvodnju i usluge, Zrinskih 10, 40320 Goričan</item>
    </derivirana_varijabla>
  </DomainObject.Predmet.ProtuStrankaListFormatedWithAdress>
  <DomainObject.Predmet.ProtuStrankaListFormatedWithAdressOIB>
    <izvorni_sadrzaj>
      <item>CATTUS društvo s ograničenom odgovornošću za proizvodnju i usluge, OIB 40591797789, Zrinskih 10, 40320 Goričan</item>
    </izvorni_sadrzaj>
    <derivirana_varijabla naziv="DomainObject.Predmet.ProtuStrankaListFormatedWithAdressOIB_1">
      <item>CATTUS društvo s ograničenom odgovornošću za proizvodnju i usluge, OIB 40591797789, Zrinskih 10, 40320 Goričan</item>
    </derivirana_varijabla>
  </DomainObject.Predmet.ProtuStrankaListFormatedWithAdressOIB>
  <DomainObject.Predmet.ProtuStrankaListNazivFormated>
    <izvorni_sadrzaj>
      <item>CATTUS društvo s ograničenom odgovornošću za proizvodnju i usluge</item>
    </izvorni_sadrzaj>
    <derivirana_varijabla naziv="DomainObject.Predmet.ProtuStrankaListNazivFormated_1">
      <item>CATTUS društvo s ograničenom odgovornošću za proizvodnju i usluge</item>
    </derivirana_varijabla>
  </DomainObject.Predmet.ProtuStrankaListNazivFormated>
  <DomainObject.Predmet.ProtuStrankaListNazivFormatedOIB>
    <izvorni_sadrzaj>
      <item>CATTUS društvo s ograničenom odgovornošću za proizvodnju i usluge, OIB 40591797789</item>
    </izvorni_sadrzaj>
    <derivirana_varijabla naziv="DomainObject.Predmet.ProtuStrankaListNazivFormatedOIB_1">
      <item>CATTUS društvo s ograničenom odgovornošću za proizvodnju i usluge, OIB 40591797789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St-135/2016-11</izvorni_sadrzaj>
    <derivirana_varijabla naziv="DomainObject.PoslovniBrojDokumenta_1">St-135/2016-11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CATTUS društvo s ograničenom odgovornošću za proizvodnju i usluge</izvorni_sadrzaj>
    <derivirana_varijabla naziv="DomainObject.Predmet.ProtustrankaIDrugi_1">CATTUS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CATTUS društvo s ograničenom odgovornošću za proizvodnju i usluge, OIB 40591797789, Zrinskih 10, 40320 Goričan</izvorni_sadrzaj>
    <derivirana_varijabla naziv="DomainObject.Predmet.ProtustrankaIDrugiAdressOIB_1">CATTUS društvo s ograničenom odgovornošću za proizvodnju i usluge, OIB 40591797789, Zrinskih 10,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CATTUS društvo s ograničenom odgovornošću za proizvodnju i usluge</item>
      <item>Sudski registar</item>
    </izvorni_sadrzaj>
    <derivirana_varijabla naziv="DomainObject.Predmet.SudioniciListNaziv_1">
      <item>Financijska agencija</item>
      <item>CATTUS društvo s ograničenom odgovornošću za proizvodnju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CATTUS društvo s ograničenom odgovornošću za proizvodnju i usluge, OIB 40591797789, Zrinskih 10,40320 Goričan</item>
      <item>Sudski registar</item>
    </izvorni_sadrzaj>
    <derivirana_varijabla naziv="DomainObject.Predmet.SudioniciListAdressOIB_1">
      <item>Financijska agencija, OIB 85821130368, A. Cesarca 2,42000 Varaždin</item>
      <item>CATTUS društvo s ograničenom odgovornošću za proizvodnju i usluge, OIB 40591797789, Zrinskih 10,40320 Goričan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17D875-1A98-4B4F-A6E0-97C86C900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1685</properties:Characters>
  <properties:Lines>78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2016-03-11T08:01:00Z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