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6a13" w14:paraId="ca56a13" w:rsidRDefault="00FE2A7E" w:rsidR="00FE2A7E" w:rsidRPr="000A060B">
      <w:pPr>
        <w15:collapsed w:val="false"/>
        <w:rPr>
          <w:rFonts w:hAnsi="Times New Roman" w:ascii="Times New Roman"/>
          <w:szCs w:val="24"/>
          <w:lang w:val="hr-HR"/>
        </w:rPr>
      </w:pPr>
    </w:p>
    <w:p w:rsidRDefault="00EB6553" w:rsidR="00FE2A7E" w:rsidRPr="000A060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D8F" w:rsidP="002B3590" w:rsidR="002B3590" w:rsidRPr="000A060B">
      <w:pPr>
        <w:rPr>
          <w:rFonts w:hAnsi="Times New Roman" w:ascii="Times New Roman"/>
          <w:szCs w:val="24"/>
          <w:lang w:val="hr-HR"/>
        </w:rPr>
      </w:pPr>
      <w:r w:rsidRPr="000A060B">
        <w:rPr>
          <w:rFonts w:hAnsi="Times New Roman" w:ascii="Times New Roman"/>
          <w:szCs w:val="24"/>
          <w:lang w:val="hr-HR"/>
        </w:rPr>
        <w:t xml:space="preserve">      </w:t>
      </w:r>
      <w:r w:rsidR="00FC25EC" w:rsidRPr="000A060B">
        <w:rPr>
          <w:rFonts w:hAnsi="Times New Roman" w:ascii="Times New Roman"/>
          <w:szCs w:val="24"/>
          <w:lang w:val="hr-HR"/>
        </w:rPr>
        <w:t xml:space="preserve">   </w:t>
      </w:r>
      <w:r w:rsidR="002B3590" w:rsidRPr="000A060B">
        <w:rPr>
          <w:rFonts w:hAnsi="Times New Roman" w:ascii="Times New Roman"/>
          <w:szCs w:val="24"/>
          <w:lang w:val="hr-HR"/>
        </w:rPr>
        <w:t>R</w:t>
      </w:r>
      <w:r w:rsidR="00FC25EC" w:rsidRPr="000A060B">
        <w:rPr>
          <w:rFonts w:hAnsi="Times New Roman" w:ascii="Times New Roman"/>
          <w:szCs w:val="24"/>
          <w:lang w:val="hr-HR"/>
        </w:rPr>
        <w:t>epublika Hrvat</w:t>
      </w:r>
      <w:r w:rsidR="004029B6" w:rsidRPr="000A060B">
        <w:rPr>
          <w:rFonts w:hAnsi="Times New Roman" w:ascii="Times New Roman"/>
          <w:szCs w:val="24"/>
          <w:lang w:val="hr-HR"/>
        </w:rPr>
        <w:t>s</w:t>
      </w:r>
      <w:r w:rsidR="00FC25EC" w:rsidRPr="000A060B">
        <w:rPr>
          <w:rFonts w:hAnsi="Times New Roman" w:ascii="Times New Roman"/>
          <w:szCs w:val="24"/>
          <w:lang w:val="hr-HR"/>
        </w:rPr>
        <w:t>ka</w:t>
      </w:r>
    </w:p>
    <w:p w:rsidRDefault="00002D8F" w:rsidP="002B3590" w:rsidR="002B3590" w:rsidRPr="000A060B">
      <w:pPr>
        <w:rPr>
          <w:rFonts w:hAnsi="Times New Roman" w:ascii="Times New Roman"/>
          <w:szCs w:val="24"/>
          <w:lang w:val="hr-HR"/>
        </w:rPr>
      </w:pPr>
      <w:r w:rsidRPr="000A060B">
        <w:rPr>
          <w:rFonts w:hAnsi="Times New Roman" w:ascii="Times New Roman"/>
          <w:szCs w:val="24"/>
          <w:lang w:val="hr-HR"/>
        </w:rPr>
        <w:t>TRGOVAČKI SUD U ZAGREBU</w:t>
      </w:r>
    </w:p>
    <w:p w:rsidRDefault="00002D8F" w:rsidP="002B3590" w:rsidR="002B3590" w:rsidRPr="000A060B">
      <w:pPr>
        <w:rPr>
          <w:rFonts w:hAnsi="Times New Roman" w:ascii="Times New Roman"/>
          <w:szCs w:val="24"/>
          <w:lang w:val="hr-HR"/>
        </w:rPr>
      </w:pPr>
      <w:r w:rsidRPr="000A060B">
        <w:rPr>
          <w:rFonts w:hAnsi="Times New Roman" w:ascii="Times New Roman"/>
          <w:szCs w:val="24"/>
          <w:lang w:val="hr-HR"/>
        </w:rPr>
        <w:t xml:space="preserve">       </w:t>
      </w:r>
      <w:r w:rsidR="002B3590" w:rsidRPr="000A060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2B3590" w:rsidRPr="000A060B">
        <w:rPr>
          <w:rFonts w:hAnsi="Times New Roman" w:ascii="Times New Roman"/>
          <w:szCs w:val="24"/>
          <w:lang w:val="hr-HR"/>
        </w:rPr>
        <w:t>Amruševa</w:t>
      </w:r>
      <w:proofErr w:type="spellEnd"/>
      <w:r w:rsidR="002B3590" w:rsidRPr="000A060B">
        <w:rPr>
          <w:rFonts w:hAnsi="Times New Roman" w:ascii="Times New Roman"/>
          <w:szCs w:val="24"/>
          <w:lang w:val="hr-HR"/>
        </w:rPr>
        <w:t xml:space="preserve"> 2/II     </w:t>
      </w:r>
    </w:p>
    <w:p w:rsidRDefault="005826A2" w:rsidR="00FE2A7E" w:rsidRPr="000A060B">
      <w:pPr>
        <w:jc w:val="right"/>
        <w:rPr>
          <w:rFonts w:hAnsi="Times New Roman" w:ascii="Times New Roman"/>
          <w:szCs w:val="24"/>
          <w:lang w:val="hr-HR"/>
        </w:rPr>
      </w:pPr>
      <w:r w:rsidRPr="000A060B">
        <w:rPr>
          <w:rFonts w:hAnsi="Times New Roman" w:ascii="Times New Roman"/>
          <w:szCs w:val="24"/>
          <w:lang w:val="hr-HR"/>
        </w:rPr>
        <w:t>20</w:t>
      </w:r>
      <w:r w:rsidR="002B3590" w:rsidRPr="000A060B">
        <w:rPr>
          <w:rFonts w:hAnsi="Times New Roman" w:ascii="Times New Roman"/>
          <w:szCs w:val="24"/>
          <w:lang w:val="hr-HR"/>
        </w:rPr>
        <w:t xml:space="preserve"> St</w:t>
      </w:r>
      <w:r w:rsidR="003A0D85">
        <w:rPr>
          <w:rFonts w:hAnsi="Times New Roman" w:ascii="Times New Roman"/>
          <w:szCs w:val="24"/>
          <w:lang w:val="hr-HR"/>
        </w:rPr>
        <w:t>-</w:t>
      </w:r>
      <w:r w:rsidR="00EB6553">
        <w:rPr>
          <w:rFonts w:hAnsi="Times New Roman" w:ascii="Times New Roman"/>
          <w:szCs w:val="24"/>
          <w:lang w:val="hr-HR"/>
        </w:rPr>
        <w:t>2251</w:t>
      </w:r>
      <w:r w:rsidR="003A0D85">
        <w:rPr>
          <w:rFonts w:hAnsi="Times New Roman" w:ascii="Times New Roman"/>
          <w:szCs w:val="24"/>
          <w:lang w:val="hr-HR"/>
        </w:rPr>
        <w:t>/</w:t>
      </w:r>
      <w:r w:rsidR="00EB6553">
        <w:rPr>
          <w:rFonts w:hAnsi="Times New Roman" w:ascii="Times New Roman"/>
          <w:szCs w:val="24"/>
          <w:lang w:val="hr-HR"/>
        </w:rPr>
        <w:t>16</w:t>
      </w:r>
    </w:p>
    <w:p w:rsidRDefault="00EB6553" w:rsidP="003A0D85" w:rsidR="00EB6553">
      <w:pPr>
        <w:jc w:val="both"/>
        <w:rPr>
          <w:rFonts w:hAnsi="Times New Roman" w:ascii="Times New Roman"/>
          <w:szCs w:val="24"/>
          <w:lang w:val="hr-HR"/>
        </w:rPr>
      </w:pPr>
    </w:p>
    <w:p w:rsidRDefault="00EB6553" w:rsidP="003A0D85" w:rsidR="00EB6553">
      <w:pPr>
        <w:jc w:val="both"/>
        <w:rPr>
          <w:rFonts w:hAnsi="Times New Roman" w:ascii="Times New Roman"/>
          <w:szCs w:val="24"/>
          <w:lang w:val="hr-HR"/>
        </w:rPr>
      </w:pPr>
    </w:p>
    <w:p w:rsidRDefault="00EB6553" w:rsidP="003A0D85" w:rsidR="00EB6553">
      <w:pPr>
        <w:jc w:val="both"/>
        <w:rPr>
          <w:rFonts w:hAnsi="Times New Roman" w:ascii="Times New Roman"/>
          <w:szCs w:val="24"/>
          <w:lang w:val="hr-HR"/>
        </w:rPr>
      </w:pPr>
    </w:p>
    <w:p w:rsidRDefault="00EB6553" w:rsidP="003A0D85" w:rsidR="00EB6553">
      <w:pPr>
        <w:jc w:val="both"/>
        <w:rPr>
          <w:rFonts w:hAnsi="Times New Roman" w:ascii="Times New Roman"/>
          <w:szCs w:val="24"/>
          <w:lang w:val="hr-HR"/>
        </w:rPr>
      </w:pPr>
    </w:p>
    <w:p w:rsidRDefault="00EB6553" w:rsidP="003A0D85" w:rsidR="00EB6553">
      <w:pPr>
        <w:jc w:val="both"/>
        <w:rPr>
          <w:rFonts w:hAnsi="Times New Roman" w:ascii="Times New Roman"/>
          <w:szCs w:val="24"/>
          <w:lang w:val="hr-HR"/>
        </w:rPr>
      </w:pPr>
    </w:p>
    <w:p w:rsidRDefault="00EB6553" w:rsidP="00EB6553" w:rsidR="003A0D8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Cvitan Dujmović (zakonski zastupnik dužnika)</w:t>
      </w:r>
    </w:p>
    <w:p w:rsidRDefault="00EB6553" w:rsidP="00EB6553" w:rsidR="00EB6553">
      <w:pPr>
        <w:jc w:val="right"/>
        <w:rPr>
          <w:rFonts w:hAnsi="Times New Roman" w:ascii="Times New Roman"/>
          <w:szCs w:val="24"/>
          <w:lang w:val="hr-HR"/>
        </w:rPr>
      </w:pPr>
      <w:r w:rsidRPr="00EB6553">
        <w:rPr>
          <w:rFonts w:hAnsi="Times New Roman" w:ascii="Times New Roman"/>
          <w:szCs w:val="24"/>
          <w:lang w:val="hr-HR"/>
        </w:rPr>
        <w:t xml:space="preserve">EKO ETNO PROJEKT </w:t>
      </w:r>
      <w:r>
        <w:rPr>
          <w:rFonts w:hAnsi="Times New Roman" w:ascii="Times New Roman"/>
          <w:szCs w:val="24"/>
          <w:lang w:val="hr-HR"/>
        </w:rPr>
        <w:t>d.o.o.</w:t>
      </w:r>
      <w:r w:rsidRPr="00EB6553">
        <w:rPr>
          <w:rFonts w:hAnsi="Times New Roman" w:ascii="Times New Roman"/>
          <w:szCs w:val="24"/>
          <w:lang w:val="hr-HR"/>
        </w:rPr>
        <w:t xml:space="preserve">, OIB: 35198018694, </w:t>
      </w:r>
    </w:p>
    <w:p w:rsidRDefault="00EB6553" w:rsidP="00EB6553" w:rsidR="00EB6553">
      <w:pPr>
        <w:jc w:val="right"/>
        <w:rPr>
          <w:rFonts w:hAnsi="Times New Roman" w:ascii="Times New Roman"/>
          <w:szCs w:val="24"/>
          <w:lang w:val="hr-HR"/>
        </w:rPr>
      </w:pPr>
      <w:r w:rsidRPr="00EB6553">
        <w:rPr>
          <w:rFonts w:hAnsi="Times New Roman" w:ascii="Times New Roman"/>
          <w:szCs w:val="24"/>
          <w:lang w:val="hr-HR"/>
        </w:rPr>
        <w:t>Zagreb (Grad Zagreb), Lanište 9/B</w:t>
      </w:r>
    </w:p>
    <w:p w:rsidRDefault="00EB6553" w:rsidP="00EB6553" w:rsidR="00EB6553" w:rsidRPr="003A0D8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 adresi: Zagreb, Ivana </w:t>
      </w:r>
      <w:proofErr w:type="spellStart"/>
      <w:r>
        <w:rPr>
          <w:rFonts w:hAnsi="Times New Roman" w:ascii="Times New Roman"/>
          <w:szCs w:val="24"/>
          <w:lang w:val="hr-HR"/>
        </w:rPr>
        <w:t>Pergošića</w:t>
      </w:r>
      <w:proofErr w:type="spellEnd"/>
      <w:r>
        <w:rPr>
          <w:rFonts w:hAnsi="Times New Roman" w:ascii="Times New Roman"/>
          <w:szCs w:val="24"/>
          <w:lang w:val="hr-HR"/>
        </w:rPr>
        <w:t xml:space="preserve"> 7</w:t>
      </w:r>
    </w:p>
    <w:p w:rsidRDefault="003A0D85" w:rsidP="003A0D85" w:rsidR="003A0D85" w:rsidRPr="003A0D85">
      <w:pPr>
        <w:jc w:val="both"/>
        <w:rPr>
          <w:rFonts w:hAnsi="Times New Roman" w:ascii="Times New Roman"/>
          <w:szCs w:val="24"/>
          <w:lang w:val="hr-HR"/>
        </w:rPr>
      </w:pPr>
    </w:p>
    <w:p w:rsidRDefault="003A0D85" w:rsidP="003A0D85" w:rsidR="003A0D85" w:rsidRPr="003A0D85">
      <w:pPr>
        <w:jc w:val="both"/>
        <w:rPr>
          <w:rFonts w:hAnsi="Times New Roman" w:ascii="Times New Roman"/>
          <w:szCs w:val="24"/>
          <w:lang w:val="hr-HR"/>
        </w:rPr>
      </w:pPr>
    </w:p>
    <w:p w:rsidRDefault="00EB6553" w:rsidP="003A0D85" w:rsidR="003A0D8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Predmet: Dostava Potvrde</w:t>
      </w:r>
    </w:p>
    <w:p w:rsidRDefault="00EB6553" w:rsidP="003A0D85" w:rsidR="00EB6553">
      <w:pPr>
        <w:jc w:val="both"/>
        <w:rPr>
          <w:rFonts w:hAnsi="Times New Roman" w:ascii="Times New Roman"/>
          <w:szCs w:val="24"/>
          <w:lang w:val="hr-HR"/>
        </w:rPr>
      </w:pPr>
    </w:p>
    <w:p w:rsidRDefault="00EB6553" w:rsidP="003A0D85" w:rsidR="00EB6553" w:rsidRPr="003A0D85">
      <w:pPr>
        <w:jc w:val="both"/>
        <w:rPr>
          <w:rFonts w:hAnsi="Times New Roman" w:ascii="Times New Roman"/>
          <w:szCs w:val="24"/>
          <w:lang w:val="hr-HR"/>
        </w:rPr>
      </w:pPr>
    </w:p>
    <w:p w:rsidRDefault="00EB6553" w:rsidP="003A0D85" w:rsidR="003A0D85" w:rsidRPr="003A0D8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Pozivate se, a zbog donošenja daljnje odluke u ovom predmetu, da u roku od 3 dana od primitka ovog dopisa, u ovosudni spis dostavite original Potvrde Fine od 28. lipnja 2017., a čiju presliku ste dostavili u ovosudni spis pisanim podneskom 29. lipnja 2017.</w:t>
      </w:r>
    </w:p>
    <w:p w:rsidRDefault="00EB6553" w:rsidP="003A0D85" w:rsidR="003A0D85" w:rsidRPr="003A0D8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3A0D85" w:rsidP="003A0D85" w:rsidR="003A0D85" w:rsidRPr="003A0D85">
      <w:pPr>
        <w:jc w:val="both"/>
        <w:rPr>
          <w:rFonts w:hAnsi="Times New Roman" w:ascii="Times New Roman"/>
          <w:szCs w:val="24"/>
          <w:lang w:val="hr-HR"/>
        </w:rPr>
      </w:pPr>
    </w:p>
    <w:p w:rsidRDefault="003A0D85" w:rsidP="003A0D85" w:rsidR="003A0D85" w:rsidRPr="003A0D85">
      <w:pPr>
        <w:jc w:val="both"/>
        <w:rPr>
          <w:rFonts w:hAnsi="Times New Roman" w:ascii="Times New Roman"/>
          <w:szCs w:val="24"/>
          <w:lang w:val="hr-HR"/>
        </w:rPr>
      </w:pPr>
    </w:p>
    <w:p w:rsidRDefault="003A0D85" w:rsidP="003A0D85" w:rsidR="003A0D85" w:rsidRPr="003A0D85">
      <w:pPr>
        <w:jc w:val="center"/>
        <w:rPr>
          <w:rFonts w:hAnsi="Times New Roman" w:ascii="Times New Roman"/>
          <w:szCs w:val="24"/>
          <w:lang w:val="hr-HR"/>
        </w:rPr>
      </w:pPr>
      <w:r w:rsidRPr="003A0D85">
        <w:rPr>
          <w:rFonts w:hAnsi="Times New Roman" w:ascii="Times New Roman"/>
          <w:szCs w:val="24"/>
          <w:lang w:val="hr-HR"/>
        </w:rPr>
        <w:t xml:space="preserve">U Zagrebu </w:t>
      </w:r>
      <w:r w:rsidR="00EB6553">
        <w:rPr>
          <w:rFonts w:hAnsi="Times New Roman" w:ascii="Times New Roman"/>
          <w:szCs w:val="24"/>
          <w:lang w:val="hr-HR"/>
        </w:rPr>
        <w:t>27</w:t>
      </w:r>
      <w:r w:rsidRPr="003A0D85">
        <w:rPr>
          <w:rFonts w:hAnsi="Times New Roman" w:ascii="Times New Roman"/>
          <w:szCs w:val="24"/>
          <w:lang w:val="hr-HR"/>
        </w:rPr>
        <w:t xml:space="preserve">. </w:t>
      </w:r>
      <w:r w:rsidR="00EB6553">
        <w:rPr>
          <w:rFonts w:hAnsi="Times New Roman" w:ascii="Times New Roman"/>
          <w:szCs w:val="24"/>
          <w:lang w:val="hr-HR"/>
        </w:rPr>
        <w:t>srpnja 2017</w:t>
      </w:r>
      <w:r w:rsidRPr="003A0D85">
        <w:rPr>
          <w:rFonts w:hAnsi="Times New Roman" w:ascii="Times New Roman"/>
          <w:szCs w:val="24"/>
          <w:lang w:val="hr-HR"/>
        </w:rPr>
        <w:t>.</w:t>
      </w:r>
    </w:p>
    <w:p w:rsidRDefault="003A0D85" w:rsidP="003A0D85" w:rsidR="003A0D85" w:rsidRPr="003A0D85">
      <w:pPr>
        <w:jc w:val="both"/>
        <w:rPr>
          <w:rFonts w:hAnsi="Times New Roman" w:ascii="Times New Roman"/>
          <w:szCs w:val="24"/>
          <w:lang w:val="hr-HR"/>
        </w:rPr>
      </w:pPr>
    </w:p>
    <w:p w:rsidRDefault="003A0D85" w:rsidP="003A0D85" w:rsidR="003A0D85" w:rsidRPr="003A0D85">
      <w:pPr>
        <w:jc w:val="both"/>
        <w:rPr>
          <w:rFonts w:hAnsi="Times New Roman" w:ascii="Times New Roman"/>
          <w:szCs w:val="24"/>
          <w:lang w:val="hr-HR"/>
        </w:rPr>
      </w:pPr>
    </w:p>
    <w:p w:rsidRDefault="003A0D85" w:rsidP="003A0D85" w:rsidR="003A0D85" w:rsidRPr="003A0D85">
      <w:pPr>
        <w:jc w:val="both"/>
        <w:rPr>
          <w:rFonts w:hAnsi="Times New Roman" w:ascii="Times New Roman"/>
          <w:szCs w:val="24"/>
          <w:lang w:val="hr-HR"/>
        </w:rPr>
      </w:pPr>
      <w:r w:rsidRPr="003A0D85">
        <w:rPr>
          <w:rFonts w:hAnsi="Times New Roman" w:ascii="Times New Roman"/>
          <w:szCs w:val="24"/>
          <w:lang w:val="hr-HR"/>
        </w:rPr>
        <w:t xml:space="preserve">                     </w:t>
      </w:r>
      <w:r w:rsidR="00EB6553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</w:t>
      </w:r>
      <w:r w:rsidRPr="003A0D85">
        <w:rPr>
          <w:rFonts w:hAnsi="Times New Roman" w:ascii="Times New Roman"/>
          <w:szCs w:val="24"/>
          <w:lang w:val="hr-HR"/>
        </w:rPr>
        <w:t xml:space="preserve">  S U D A C:</w:t>
      </w:r>
    </w:p>
    <w:p w:rsidRDefault="003A0D85" w:rsidP="003A0D85" w:rsidR="003A0D85" w:rsidRPr="003A0D85">
      <w:pPr>
        <w:jc w:val="both"/>
        <w:rPr>
          <w:rFonts w:hAnsi="Times New Roman" w:ascii="Times New Roman"/>
          <w:szCs w:val="24"/>
          <w:lang w:val="hr-HR"/>
        </w:rPr>
      </w:pPr>
    </w:p>
    <w:p w:rsidRDefault="003A0D85" w:rsidP="003A0D85" w:rsidR="003A0D85" w:rsidRPr="0096129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A0D85">
        <w:rPr>
          <w:rFonts w:hAnsi="Times New Roman" w:ascii="Times New Roman"/>
          <w:szCs w:val="24"/>
          <w:lang w:val="hr-HR"/>
        </w:rPr>
        <w:t xml:space="preserve">                  </w:t>
      </w:r>
      <w:r w:rsidR="00EB6553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</w:t>
      </w:r>
      <w:r w:rsidRPr="003A0D85">
        <w:rPr>
          <w:rFonts w:hAnsi="Times New Roman" w:ascii="Times New Roman"/>
          <w:szCs w:val="24"/>
          <w:lang w:val="hr-HR"/>
        </w:rPr>
        <w:t xml:space="preserve"> LUCIJA BUTIGAN</w:t>
      </w:r>
      <w:r w:rsidRPr="0096129F">
        <w:rPr>
          <w:rFonts w:hAnsi="Times New Roman" w:ascii="Times New Roman"/>
          <w:color w:val="FFFFFF"/>
          <w:szCs w:val="24"/>
          <w:lang w:val="hr-HR"/>
        </w:rPr>
        <w:t>, v.r.</w:t>
      </w:r>
    </w:p>
    <w:p w:rsidRDefault="003A0D85" w:rsidP="003A0D85" w:rsidR="003A0D85" w:rsidRPr="0096129F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3A0D85" w:rsidP="003A0D85" w:rsidR="003A0D85" w:rsidRPr="0096129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6129F">
        <w:rPr>
          <w:rFonts w:hAnsi="Times New Roman" w:ascii="Times New Roman"/>
          <w:color w:val="FFFFFF"/>
          <w:szCs w:val="24"/>
          <w:lang w:val="hr-HR"/>
        </w:rPr>
        <w:t xml:space="preserve">       </w:t>
      </w:r>
      <w:r w:rsidR="00EB6553" w:rsidRPr="0096129F">
        <w:rPr>
          <w:rFonts w:hAnsi="Times New Roman" w:ascii="Times New Roman"/>
          <w:color w:val="FFFFFF"/>
          <w:szCs w:val="24"/>
          <w:lang w:val="hr-HR"/>
        </w:rPr>
        <w:t xml:space="preserve">                                                                               </w:t>
      </w:r>
      <w:r w:rsidRPr="0096129F">
        <w:rPr>
          <w:rFonts w:hAnsi="Times New Roman" w:ascii="Times New Roman"/>
          <w:color w:val="FFFFFF"/>
          <w:szCs w:val="24"/>
          <w:lang w:val="hr-HR"/>
        </w:rPr>
        <w:t xml:space="preserve">Za točnost </w:t>
      </w:r>
      <w:proofErr w:type="spellStart"/>
      <w:r w:rsidRPr="0096129F">
        <w:rPr>
          <w:rFonts w:hAnsi="Times New Roman" w:ascii="Times New Roman"/>
          <w:color w:val="FFFFFF"/>
          <w:szCs w:val="24"/>
          <w:lang w:val="hr-HR"/>
        </w:rPr>
        <w:t>otpravka</w:t>
      </w:r>
      <w:proofErr w:type="spellEnd"/>
      <w:r w:rsidRPr="0096129F">
        <w:rPr>
          <w:rFonts w:hAnsi="Times New Roman" w:ascii="Times New Roman"/>
          <w:color w:val="FFFFFF"/>
          <w:szCs w:val="24"/>
          <w:lang w:val="hr-HR"/>
        </w:rPr>
        <w:t>-ovlašteni službenik:</w:t>
      </w:r>
    </w:p>
    <w:p w:rsidRDefault="003A0D85" w:rsidP="003A0D85" w:rsidR="003A0D85" w:rsidRPr="0096129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6129F">
        <w:rPr>
          <w:rFonts w:hAnsi="Times New Roman" w:ascii="Times New Roman"/>
          <w:color w:val="FFFFFF"/>
          <w:szCs w:val="24"/>
          <w:lang w:val="hr-HR"/>
        </w:rPr>
        <w:t xml:space="preserve">                    </w:t>
      </w:r>
      <w:r w:rsidR="00EB6553" w:rsidRPr="0096129F">
        <w:rPr>
          <w:rFonts w:hAnsi="Times New Roman" w:ascii="Times New Roman"/>
          <w:color w:val="FFFFFF"/>
          <w:szCs w:val="24"/>
          <w:lang w:val="hr-HR"/>
        </w:rPr>
        <w:t xml:space="preserve">                                                                                      </w:t>
      </w:r>
      <w:r w:rsidRPr="0096129F">
        <w:rPr>
          <w:rFonts w:hAnsi="Times New Roman" w:ascii="Times New Roman"/>
          <w:color w:val="FFFFFF"/>
          <w:szCs w:val="24"/>
          <w:lang w:val="hr-HR"/>
        </w:rPr>
        <w:t>(</w:t>
      </w:r>
      <w:proofErr w:type="spellStart"/>
      <w:r w:rsidRPr="0096129F">
        <w:rPr>
          <w:rFonts w:hAnsi="Times New Roman" w:ascii="Times New Roman"/>
          <w:color w:val="FFFFFF"/>
          <w:szCs w:val="24"/>
          <w:lang w:val="hr-HR"/>
        </w:rPr>
        <w:t>ValentinaKranjčić</w:t>
      </w:r>
      <w:proofErr w:type="spellEnd"/>
      <w:r w:rsidRPr="0096129F">
        <w:rPr>
          <w:rFonts w:hAnsi="Times New Roman" w:ascii="Times New Roman"/>
          <w:color w:val="FFFFFF"/>
          <w:szCs w:val="24"/>
          <w:lang w:val="hr-HR"/>
        </w:rPr>
        <w:t>)</w:t>
      </w:r>
    </w:p>
    <w:p w:rsidRDefault="003A0D85" w:rsidP="003A0D85" w:rsidR="003A0D85" w:rsidRPr="003A0D85">
      <w:pPr>
        <w:jc w:val="both"/>
        <w:rPr>
          <w:rFonts w:hAnsi="Times New Roman" w:ascii="Times New Roman"/>
          <w:szCs w:val="24"/>
          <w:lang w:val="hr-HR"/>
        </w:rPr>
      </w:pPr>
    </w:p>
    <w:p w:rsidRDefault="003A0D85" w:rsidP="003A0D85" w:rsidR="003A0D85" w:rsidRPr="003A0D85">
      <w:pPr>
        <w:jc w:val="both"/>
        <w:rPr>
          <w:rFonts w:hAnsi="Times New Roman" w:ascii="Times New Roman"/>
          <w:szCs w:val="24"/>
          <w:lang w:val="hr-HR"/>
        </w:rPr>
      </w:pPr>
    </w:p>
    <w:p w:rsidRDefault="003A0D85" w:rsidP="003A0D85" w:rsidR="003A0D85" w:rsidRPr="003A0D85">
      <w:pPr>
        <w:jc w:val="both"/>
        <w:rPr>
          <w:rFonts w:hAnsi="Times New Roman" w:ascii="Times New Roman"/>
          <w:szCs w:val="24"/>
          <w:lang w:val="hr-HR"/>
        </w:rPr>
      </w:pPr>
    </w:p>
    <w:p w:rsidRDefault="003A0D85" w:rsidP="003A0D85" w:rsidR="003A0D85" w:rsidRPr="003A0D85">
      <w:pPr>
        <w:jc w:val="both"/>
        <w:rPr>
          <w:rFonts w:hAnsi="Times New Roman" w:ascii="Times New Roman"/>
          <w:szCs w:val="24"/>
          <w:lang w:val="hr-HR"/>
        </w:rPr>
      </w:pPr>
    </w:p>
    <w:p w:rsidRDefault="003A0D85" w:rsidP="003A0D85" w:rsidR="003A0D85" w:rsidRPr="003A0D85">
      <w:pPr>
        <w:jc w:val="both"/>
        <w:rPr>
          <w:rFonts w:hAnsi="Times New Roman" w:ascii="Times New Roman"/>
          <w:szCs w:val="24"/>
          <w:lang w:val="hr-HR"/>
        </w:rPr>
      </w:pPr>
      <w:r w:rsidRPr="003A0D85">
        <w:rPr>
          <w:rFonts w:hAnsi="Times New Roman" w:ascii="Times New Roman"/>
          <w:szCs w:val="24"/>
          <w:lang w:val="hr-HR"/>
        </w:rPr>
        <w:t>DNA:</w:t>
      </w:r>
    </w:p>
    <w:p w:rsidRDefault="00EB6553" w:rsidP="003A0D85" w:rsidR="003A0D85" w:rsidRPr="003A0D8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zakonskom zastupniku dužnika</w:t>
      </w:r>
    </w:p>
    <w:p w:rsidRDefault="003A0D85" w:rsidP="003A0D85" w:rsidR="003A0D85" w:rsidRPr="003A0D85">
      <w:pPr>
        <w:jc w:val="both"/>
        <w:rPr>
          <w:rFonts w:hAnsi="Times New Roman" w:ascii="Times New Roman"/>
          <w:szCs w:val="24"/>
          <w:lang w:val="hr-HR"/>
        </w:rPr>
      </w:pPr>
    </w:p>
    <w:p w:rsidRDefault="003A0D85" w:rsidP="003A0D85" w:rsidR="003A0D85" w:rsidRPr="003A0D85">
      <w:pPr>
        <w:jc w:val="both"/>
        <w:rPr>
          <w:rFonts w:hAnsi="Times New Roman" w:ascii="Times New Roman"/>
          <w:szCs w:val="24"/>
          <w:lang w:val="hr-HR"/>
        </w:rPr>
      </w:pPr>
      <w:r w:rsidRPr="003A0D85">
        <w:rPr>
          <w:rFonts w:hAnsi="Times New Roman" w:ascii="Times New Roman"/>
          <w:szCs w:val="24"/>
          <w:lang w:val="hr-HR"/>
        </w:rPr>
        <w:t xml:space="preserve">       </w:t>
      </w:r>
    </w:p>
    <w:p w:rsidRDefault="00000BBB" w:rsidP="00174C12" w:rsidR="004309B3" w:rsidRPr="000A060B">
      <w:pPr>
        <w:jc w:val="both"/>
        <w:rPr>
          <w:rFonts w:hAnsi="Times New Roman" w:ascii="Times New Roman"/>
          <w:szCs w:val="24"/>
          <w:lang w:val="hr-HR"/>
        </w:rPr>
      </w:pPr>
      <w:r w:rsidRPr="000A060B">
        <w:rPr>
          <w:rFonts w:hAnsi="Times New Roman" w:ascii="Times New Roman"/>
          <w:szCs w:val="24"/>
          <w:lang w:val="hr-HR"/>
        </w:rPr>
        <w:tab/>
      </w:r>
    </w:p>
    <w:p w:rsidRDefault="00A80202" w:rsidP="004825CD" w:rsidR="00E33238">
      <w:pPr>
        <w:jc w:val="both"/>
        <w:rPr>
          <w:rFonts w:hAnsi="Times New Roman" w:ascii="Times New Roman"/>
          <w:szCs w:val="24"/>
          <w:lang w:val="hr-HR"/>
        </w:rPr>
      </w:pPr>
      <w:r w:rsidRPr="000A060B">
        <w:rPr>
          <w:rFonts w:hAnsi="Times New Roman" w:ascii="Times New Roman"/>
          <w:szCs w:val="24"/>
          <w:lang w:val="hr-HR"/>
        </w:rPr>
        <w:tab/>
      </w:r>
    </w:p>
    <w:p w:rsidRDefault="000A060B" w:rsidR="000A060B" w:rsidRPr="000A060B">
      <w:pPr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sectPr w:rsidSect="00FA5399" w:rsidR="000A060B" w:rsidRPr="000A060B">
      <w:pgSz w:code="9" w:h="16840" w:w="11907"/>
      <w:pgMar w:gutter="0" w:footer="720" w:header="720" w:left="1418" w:bottom="1276" w:right="1418" w:top="155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26674"/>
    <w:multiLevelType w:val="hybridMultilevel"/>
    <w:tmpl w:val="9BF0EA3C"/>
    <w:lvl w:tplc="9BEA0EB2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D24C32"/>
    <w:multiLevelType w:val="hybridMultilevel"/>
    <w:tmpl w:val="92D21BCA"/>
    <w:lvl w:tplc="9BEA0EB2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3713BC"/>
    <w:multiLevelType w:val="hybridMultilevel"/>
    <w:tmpl w:val="EC480DDC"/>
    <w:lvl w:tplc="1130AABE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A270234"/>
    <w:multiLevelType w:val="hybridMultilevel"/>
    <w:tmpl w:val="7F160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E388A"/>
    <w:multiLevelType w:val="hybridMultilevel"/>
    <w:tmpl w:val="19785164"/>
    <w:lvl w:tplc="9BEA0EB2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7F5CD9"/>
    <w:multiLevelType w:val="hybridMultilevel"/>
    <w:tmpl w:val="5E5C72F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28A57CD"/>
    <w:multiLevelType w:val="hybridMultilevel"/>
    <w:tmpl w:val="163429E6"/>
    <w:lvl w:tplc="B03C633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4FC3390F"/>
    <w:multiLevelType w:val="hybridMultilevel"/>
    <w:tmpl w:val="C936A2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58529DF"/>
    <w:multiLevelType w:val="hybridMultilevel"/>
    <w:tmpl w:val="462C6120"/>
    <w:lvl w:tplc="0B1A3B4C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831183F"/>
    <w:multiLevelType w:val="hybridMultilevel"/>
    <w:tmpl w:val="36FE12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06D056A"/>
    <w:multiLevelType w:val="hybridMultilevel"/>
    <w:tmpl w:val="4D505D44"/>
    <w:lvl w:tplc="31B698CC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6F1E1D97"/>
    <w:multiLevelType w:val="hybridMultilevel"/>
    <w:tmpl w:val="7A8A5C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5551D50"/>
    <w:multiLevelType w:val="hybridMultilevel"/>
    <w:tmpl w:val="6E70359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76FC6AF4"/>
    <w:multiLevelType w:val="hybridMultilevel"/>
    <w:tmpl w:val="275C7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1"/>
  </w:num>
  <w:num w:numId="10">
    <w:abstractNumId w:val="13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65A"/>
    <w:rsid w:val="00000BBB"/>
    <w:rsid w:val="00002B07"/>
    <w:rsid w:val="00002D8F"/>
    <w:rsid w:val="00013919"/>
    <w:rsid w:val="00025C8C"/>
    <w:rsid w:val="000400FB"/>
    <w:rsid w:val="00044B33"/>
    <w:rsid w:val="00052C18"/>
    <w:rsid w:val="000724F3"/>
    <w:rsid w:val="00096AA4"/>
    <w:rsid w:val="000A060B"/>
    <w:rsid w:val="000A33C3"/>
    <w:rsid w:val="000B1E8A"/>
    <w:rsid w:val="000B389F"/>
    <w:rsid w:val="000B776E"/>
    <w:rsid w:val="000F7FFE"/>
    <w:rsid w:val="00102363"/>
    <w:rsid w:val="00105501"/>
    <w:rsid w:val="001344AD"/>
    <w:rsid w:val="00155480"/>
    <w:rsid w:val="00174C12"/>
    <w:rsid w:val="0024654A"/>
    <w:rsid w:val="00251A2C"/>
    <w:rsid w:val="00255E52"/>
    <w:rsid w:val="00280358"/>
    <w:rsid w:val="002A78F9"/>
    <w:rsid w:val="002B3590"/>
    <w:rsid w:val="002C6990"/>
    <w:rsid w:val="002F58AA"/>
    <w:rsid w:val="003058D7"/>
    <w:rsid w:val="00310F23"/>
    <w:rsid w:val="003406F4"/>
    <w:rsid w:val="0035405D"/>
    <w:rsid w:val="00375EF6"/>
    <w:rsid w:val="00383CBC"/>
    <w:rsid w:val="00395045"/>
    <w:rsid w:val="003A0D85"/>
    <w:rsid w:val="003B7378"/>
    <w:rsid w:val="003E5880"/>
    <w:rsid w:val="004029B6"/>
    <w:rsid w:val="00414013"/>
    <w:rsid w:val="004309B3"/>
    <w:rsid w:val="004328BE"/>
    <w:rsid w:val="00462774"/>
    <w:rsid w:val="004727F0"/>
    <w:rsid w:val="004825CD"/>
    <w:rsid w:val="004A3F23"/>
    <w:rsid w:val="004C3818"/>
    <w:rsid w:val="004C6D05"/>
    <w:rsid w:val="005044B5"/>
    <w:rsid w:val="00517F02"/>
    <w:rsid w:val="005570F8"/>
    <w:rsid w:val="00565EA9"/>
    <w:rsid w:val="005826A2"/>
    <w:rsid w:val="005B5AD8"/>
    <w:rsid w:val="005D525A"/>
    <w:rsid w:val="005E5F43"/>
    <w:rsid w:val="005E6861"/>
    <w:rsid w:val="005F19E7"/>
    <w:rsid w:val="006B2554"/>
    <w:rsid w:val="006B27BE"/>
    <w:rsid w:val="006C76A9"/>
    <w:rsid w:val="006F78F2"/>
    <w:rsid w:val="00730486"/>
    <w:rsid w:val="007529DC"/>
    <w:rsid w:val="00763D09"/>
    <w:rsid w:val="00772B76"/>
    <w:rsid w:val="007A0E82"/>
    <w:rsid w:val="007A3860"/>
    <w:rsid w:val="007A54BB"/>
    <w:rsid w:val="007B0C26"/>
    <w:rsid w:val="007C6432"/>
    <w:rsid w:val="007E4666"/>
    <w:rsid w:val="00831BB0"/>
    <w:rsid w:val="00872AD0"/>
    <w:rsid w:val="00893E11"/>
    <w:rsid w:val="008C4191"/>
    <w:rsid w:val="008F0DF8"/>
    <w:rsid w:val="00920C58"/>
    <w:rsid w:val="00930990"/>
    <w:rsid w:val="009378E5"/>
    <w:rsid w:val="0096129F"/>
    <w:rsid w:val="009741E1"/>
    <w:rsid w:val="009C1560"/>
    <w:rsid w:val="009C1569"/>
    <w:rsid w:val="009D1DAA"/>
    <w:rsid w:val="009E43C6"/>
    <w:rsid w:val="00A06105"/>
    <w:rsid w:val="00A17B63"/>
    <w:rsid w:val="00A245F5"/>
    <w:rsid w:val="00A352FB"/>
    <w:rsid w:val="00A36FED"/>
    <w:rsid w:val="00A73480"/>
    <w:rsid w:val="00A80202"/>
    <w:rsid w:val="00A83C97"/>
    <w:rsid w:val="00A91DE9"/>
    <w:rsid w:val="00AB61D7"/>
    <w:rsid w:val="00AC2408"/>
    <w:rsid w:val="00AC7070"/>
    <w:rsid w:val="00B15514"/>
    <w:rsid w:val="00B33775"/>
    <w:rsid w:val="00B353A2"/>
    <w:rsid w:val="00B6165A"/>
    <w:rsid w:val="00B726AC"/>
    <w:rsid w:val="00B737DE"/>
    <w:rsid w:val="00B807D9"/>
    <w:rsid w:val="00BE065A"/>
    <w:rsid w:val="00BF5BBD"/>
    <w:rsid w:val="00C044AE"/>
    <w:rsid w:val="00C05B3F"/>
    <w:rsid w:val="00C310C6"/>
    <w:rsid w:val="00C71EC3"/>
    <w:rsid w:val="00C82C20"/>
    <w:rsid w:val="00C95B8A"/>
    <w:rsid w:val="00CE5623"/>
    <w:rsid w:val="00CF2091"/>
    <w:rsid w:val="00D24333"/>
    <w:rsid w:val="00D42D6E"/>
    <w:rsid w:val="00DB70EB"/>
    <w:rsid w:val="00DC2744"/>
    <w:rsid w:val="00DE4A8D"/>
    <w:rsid w:val="00E33238"/>
    <w:rsid w:val="00E54631"/>
    <w:rsid w:val="00E6097B"/>
    <w:rsid w:val="00E635DE"/>
    <w:rsid w:val="00EB0F39"/>
    <w:rsid w:val="00EB6553"/>
    <w:rsid w:val="00EC65DF"/>
    <w:rsid w:val="00EC66E0"/>
    <w:rsid w:val="00ED17A8"/>
    <w:rsid w:val="00ED6319"/>
    <w:rsid w:val="00F044CD"/>
    <w:rsid w:val="00F053EC"/>
    <w:rsid w:val="00F32B47"/>
    <w:rsid w:val="00F34A88"/>
    <w:rsid w:val="00F51DBD"/>
    <w:rsid w:val="00F74F17"/>
    <w:rsid w:val="00FA5399"/>
    <w:rsid w:val="00FC25EC"/>
    <w:rsid w:val="00FE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hAnsi="Times New Roman" w:ascii="Times New Roman"/>
      <w:u w:val="singl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Times New Roman" w:ascii="Times New Roman"/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Times New Roman" w:ascii="Times New Roman"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right"/>
      <w:outlineLvl w:val="3"/>
    </w:pPr>
    <w:rPr>
      <w:rFonts w:hAnsi="Times New Roman" w:ascii="Times New Roman"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jc w:val="center"/>
      <w:outlineLvl w:val="4"/>
    </w:pPr>
    <w:rPr>
      <w:rFonts w:cs="Arial"/>
      <w:b/>
      <w:bCs/>
      <w:sz w:val="22"/>
      <w:lang w:val="hr-HR"/>
    </w:rPr>
  </w:style>
  <w:style w:styleId="Naslov6" w:type="paragraph">
    <w:name w:val="heading 6"/>
    <w:basedOn w:val="Normal"/>
    <w:next w:val="Normal"/>
    <w:qFormat/>
    <w:pPr>
      <w:keepNext/>
      <w:jc w:val="right"/>
      <w:outlineLvl w:val="5"/>
    </w:pPr>
    <w:rPr>
      <w:rFonts w:cs="Arial"/>
      <w:b/>
      <w:bCs/>
      <w:sz w:val="22"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cs="Arial"/>
      <w:b/>
      <w:bCs/>
      <w:sz w:val="22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rFonts w:cs="Arial"/>
      <w:sz w:val="22"/>
      <w:u w:val="single"/>
      <w:lang w:val="hr-HR"/>
    </w:rPr>
  </w:style>
  <w:style w:styleId="Naslov9" w:type="paragraph">
    <w:name w:val="heading 9"/>
    <w:basedOn w:val="Normal"/>
    <w:next w:val="Normal"/>
    <w:qFormat/>
    <w:pPr>
      <w:keepNext/>
      <w:ind w:firstLine="720"/>
      <w:jc w:val="right"/>
      <w:outlineLvl w:val="8"/>
    </w:pPr>
    <w:rPr>
      <w:rFonts w:cs="Arial"/>
      <w:sz w:val="22"/>
      <w:u w:val="single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C71E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12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12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2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2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2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ascii="Times New Roman" w:hAnsi="Times New Roman"/>
      <w:u w:val="singl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Times New Roman" w:hAnsi="Times New Roman"/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Times New Roman" w:hAnsi="Times New Roman"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right"/>
      <w:outlineLvl w:val="3"/>
    </w:pPr>
    <w:rPr>
      <w:rFonts w:ascii="Times New Roman" w:hAnsi="Times New Roman"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jc w:val="center"/>
      <w:outlineLvl w:val="4"/>
    </w:pPr>
    <w:rPr>
      <w:rFonts w:cs="Arial"/>
      <w:b/>
      <w:bCs/>
      <w:sz w:val="22"/>
      <w:lang w:val="hr-HR"/>
    </w:rPr>
  </w:style>
  <w:style w:styleId="Naslov6" w:type="paragraph">
    <w:name w:val="heading 6"/>
    <w:basedOn w:val="Normal"/>
    <w:next w:val="Normal"/>
    <w:qFormat/>
    <w:pPr>
      <w:keepNext/>
      <w:jc w:val="right"/>
      <w:outlineLvl w:val="5"/>
    </w:pPr>
    <w:rPr>
      <w:rFonts w:cs="Arial"/>
      <w:b/>
      <w:bCs/>
      <w:sz w:val="22"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cs="Arial"/>
      <w:b/>
      <w:bCs/>
      <w:sz w:val="22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rFonts w:cs="Arial"/>
      <w:sz w:val="22"/>
      <w:u w:val="single"/>
      <w:lang w:val="hr-HR"/>
    </w:rPr>
  </w:style>
  <w:style w:styleId="Naslov9" w:type="paragraph">
    <w:name w:val="heading 9"/>
    <w:basedOn w:val="Normal"/>
    <w:next w:val="Normal"/>
    <w:qFormat/>
    <w:pPr>
      <w:keepNext/>
      <w:ind w:firstLine="720"/>
      <w:jc w:val="right"/>
      <w:outlineLvl w:val="8"/>
    </w:pPr>
    <w:rPr>
      <w:rFonts w:cs="Arial"/>
      <w:sz w:val="22"/>
      <w:u w:val="single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C71E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12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12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2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2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2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2551</izvorni_sadrzaj>
    <derivirana_varijabla naziv="DomainObject.Predmet.Broj_1">2551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St-2551/2016</izvorni_sadrzaj>
    <derivirana_varijabla naziv="DomainObject.Predmet.OznakaBroj_1">St-2551/2016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ETNO PROJEKT d.o.o. zastupanog po punomoćniku Cvitan Dujmović</izvorni_sadrzaj>
    <derivirana_varijabla naziv="DomainObject.Predmet.ProtustrankaFormated_1">  EKO ETNO PROJEKT d.o.o. zastupanog po punomoćniku Cvitan Dujmović</derivirana_varijabla>
  </DomainObject.Predmet.ProtustrankaFormated>
  <DomainObject.Predmet.ProtustrankaFormatedOIB>
    <izvorni_sadrzaj>  EKO ETNO PROJEKT d.o.o., OIB 35198018694 zastupanog po punomoćniku Cvitan Dujmović</izvorni_sadrzaj>
    <derivirana_varijabla naziv="DomainObject.Predmet.ProtustrankaFormatedOIB_1">  EKO ETNO PROJEKT d.o.o., OIB 35198018694 zastupanog po punomoćniku Cvitan Dujmović</derivirana_varijabla>
  </DomainObject.Predmet.ProtustrankaFormatedOIB>
  <DomainObject.Predmet.ProtustrankaFormatedWithAdress>
    <izvorni_sadrzaj> EKO ETNO PROJEKT d.o.o., Lanište 9/B, 10000 Zagreb zastupanog po punomoćniku Cvitan Dujmović</izvorni_sadrzaj>
    <derivirana_varijabla naziv="DomainObject.Predmet.ProtustrankaFormatedWithAdress_1"> EKO ETNO PROJEKT d.o.o., Lanište 9/B, 10000 Zagreb zastupanog po punomoćniku Cvitan Dujmović</derivirana_varijabla>
  </DomainObject.Predmet.ProtustrankaFormatedWithAdress>
  <DomainObject.Predmet.ProtustrankaFormatedWithAdressOIB>
    <izvorni_sadrzaj> EKO ETNO PROJEKT d.o.o., OIB 35198018694, Lanište 9/B, 10000 Zagreb zastupanog po punomoćniku Cvitan Dujmović</izvorni_sadrzaj>
    <derivirana_varijabla naziv="DomainObject.Predmet.ProtustrankaFormatedWithAdressOIB_1"> EKO ETNO PROJEKT d.o.o., OIB 35198018694, Lanište 9/B, 10000 Zagreb zastupanog po punomoćniku Cvitan Dujmović</derivirana_varijabla>
  </DomainObject.Predmet.ProtustrankaFormatedWithAdressOIB>
  <DomainObject.Predmet.ProtustrankaWithAdress>
    <izvorni_sadrzaj>EKO ETNO PROJEKT d.o.o. Lanište 9/B, 10000 Zagreb</izvorni_sadrzaj>
    <derivirana_varijabla naziv="DomainObject.Predmet.ProtustrankaWithAdress_1">EKO ETNO PROJEKT d.o.o. Lanište 9/B, 10000 Zagreb</derivirana_varijabla>
  </DomainObject.Predmet.ProtustrankaWithAdress>
  <DomainObject.Predmet.ProtustrankaWithAdressOIB>
    <izvorni_sadrzaj>EKO ETNO PROJEKT d.o.o., OIB 35198018694, Lanište 9/B, 10000 Zagreb</izvorni_sadrzaj>
    <derivirana_varijabla naziv="DomainObject.Predmet.ProtustrankaWithAdressOIB_1">EKO ETNO PROJEKT d.o.o., OIB 35198018694, Lanište 9/B, 10000 Zagreb</derivirana_varijabla>
  </DomainObject.Predmet.ProtustrankaWithAdressOIB>
  <DomainObject.Predmet.ProtustrankaNazivFormated>
    <izvorni_sadrzaj>EKO ETNO PROJEKT d.o.o.</izvorni_sadrzaj>
    <derivirana_varijabla naziv="DomainObject.Predmet.ProtustrankaNazivFormated_1">EKO ETNO PROJEKT d.o.o.</derivirana_varijabla>
  </DomainObject.Predmet.ProtustrankaNazivFormated>
  <DomainObject.Predmet.ProtustrankaNazivFormatedOIB>
    <izvorni_sadrzaj>EKO ETNO PROJEKT d.o.o., OIB 35198018694</izvorni_sadrzaj>
    <derivirana_varijabla naziv="DomainObject.Predmet.ProtustrankaNazivFormatedOIB_1">EKO ETNO PROJEKT d.o.o., OIB 35198018694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ETNO PROJEKT d.o.o. zastupanog po punomoćniku Cvitan Dujmović</item>
    </izvorni_sadrzaj>
    <derivirana_varijabla naziv="DomainObject.Predmet.ProtuStrankaListFormated_1">
      <item>EKO ETNO PROJEKT d.o.o. zastupanog po punomoćniku Cvitan Dujmović</item>
    </derivirana_varijabla>
  </DomainObject.Predmet.ProtuStrankaListFormated>
  <DomainObject.Predmet.ProtuStrankaListFormatedOIB>
    <izvorni_sadrzaj>
      <item>EKO ETNO PROJEKT d.o.o., OIB 35198018694 zastupanog po punomoćniku Cvitan Dujmović</item>
    </izvorni_sadrzaj>
    <derivirana_varijabla naziv="DomainObject.Predmet.ProtuStrankaListFormatedOIB_1">
      <item>EKO ETNO PROJEKT d.o.o., OIB 35198018694 zastupanog po punomoćniku Cvitan Dujmović</item>
    </derivirana_varijabla>
  </DomainObject.Predmet.ProtuStrankaListFormatedOIB>
  <DomainObject.Predmet.ProtuStrankaListFormatedWithAdress>
    <izvorni_sadrzaj>
      <item>EKO ETNO PROJEKT d.o.o., Lanište 9/B, 10000 Zagreb zastupanog po punomoćniku Cvitan Dujmović</item>
    </izvorni_sadrzaj>
    <derivirana_varijabla naziv="DomainObject.Predmet.ProtuStrankaListFormatedWithAdress_1">
      <item>EKO ETNO PROJEKT d.o.o., Lanište 9/B, 10000 Zagreb zastupanog po punomoćniku Cvitan Dujmović</item>
    </derivirana_varijabla>
  </DomainObject.Predmet.ProtuStrankaListFormatedWithAdress>
  <DomainObject.Predmet.ProtuStrankaListFormatedWithAdressOIB>
    <izvorni_sadrzaj>
      <item>EKO ETNO PROJEKT d.o.o., OIB 35198018694, Lanište 9/B, 10000 Zagreb zastupanog po punomoćniku Cvitan Dujmović</item>
    </izvorni_sadrzaj>
    <derivirana_varijabla naziv="DomainObject.Predmet.ProtuStrankaListFormatedWithAdressOIB_1">
      <item>EKO ETNO PROJEKT d.o.o., OIB 35198018694, Lanište 9/B, 10000 Zagreb zastupanog po punomoćniku Cvitan Dujmović</item>
    </derivirana_varijabla>
  </DomainObject.Predmet.ProtuStrankaListFormatedWithAdressOIB>
  <DomainObject.Predmet.ProtuStrankaListNazivFormated>
    <izvorni_sadrzaj>
      <item>EKO ETNO PROJEKT d.o.o.</item>
    </izvorni_sadrzaj>
    <derivirana_varijabla naziv="DomainObject.Predmet.ProtuStrankaListNazivFormated_1">
      <item>EKO ETNO PROJEKT d.o.o.</item>
    </derivirana_varijabla>
  </DomainObject.Predmet.ProtuStrankaListNazivFormated>
  <DomainObject.Predmet.ProtuStrankaListNazivFormatedOIB>
    <izvorni_sadrzaj>
      <item>EKO ETNO PROJEKT d.o.o., OIB 35198018694</item>
    </izvorni_sadrzaj>
    <derivirana_varijabla naziv="DomainObject.Predmet.ProtuStrankaListNazivFormatedOIB_1">
      <item>EKO ETNO PROJEKT d.o.o., OIB 35198018694</item>
    </derivirana_varijabla>
  </DomainObject.Predmet.ProtuStrankaListNazivFormatedOIB>
  <DomainObject.Predmet.OstaliListFormated>
    <izvorni_sadrzaj>
      <item>Cvitan Dujmović punomoćnik sudionika u postupku EKO ETNO PROJEKT d.o.o.</item>
    </izvorni_sadrzaj>
    <derivirana_varijabla naziv="DomainObject.Predmet.OstaliListFormated_1">
      <item>Cvitan Dujmović punomoćnik sudionika u postupku EKO ETNO PROJEKT d.o.o.</item>
    </derivirana_varijabla>
  </DomainObject.Predmet.OstaliListFormated>
  <DomainObject.Predmet.OstaliListFormatedOIB>
    <izvorni_sadrzaj>
      <item>Cvitan Dujmović, OIB 75609260565 punomoćnik sudionika u postupku EKO ETNO PROJEKT d.o.o.</item>
    </izvorni_sadrzaj>
    <derivirana_varijabla naziv="DomainObject.Predmet.OstaliListFormatedOIB_1">
      <item>Cvitan Dujmović, OIB 75609260565 punomoćnik sudionika u postupku EKO ETNO PROJEKT d.o.o.</item>
    </derivirana_varijabla>
  </DomainObject.Predmet.OstaliListFormatedOIB>
  <DomainObject.Predmet.OstaliListFormatedWithAdress>
    <izvorni_sadrzaj>
      <item>Cvitan Dujmović, Ulica Ivana Pergošića 7, 10000 Zagreb punomoćnik sudionika u postupku EKO ETNO PROJEKT d.o.o.</item>
    </izvorni_sadrzaj>
    <derivirana_varijabla naziv="DomainObject.Predmet.OstaliListFormatedWithAdress_1">
      <item>Cvitan Dujmović, Ulica Ivana Pergošića 7, 10000 Zagreb punomoćnik sudionika u postupku EKO ETNO PROJEKT d.o.o.</item>
    </derivirana_varijabla>
  </DomainObject.Predmet.OstaliListFormatedWithAdress>
  <DomainObject.Predmet.OstaliListFormatedWithAdressOIB>
    <izvorni_sadrzaj>
      <item>Cvitan Dujmović, OIB 75609260565, Ulica Ivana Pergošića 7, 10000 Zagreb punomoćnik sudionika u postupku EKO ETNO PROJEKT d.o.o.</item>
    </izvorni_sadrzaj>
    <derivirana_varijabla naziv="DomainObject.Predmet.OstaliListFormatedWithAdressOIB_1">
      <item>Cvitan Dujmović, OIB 75609260565, Ulica Ivana Pergošića 7, 10000 Zagreb punomoćnik sudionika u postupku EKO ETNO PROJEKT d.o.o.</item>
    </derivirana_varijabla>
  </DomainObject.Predmet.OstaliListFormatedWithAdressOIB>
  <DomainObject.Predmet.OstaliListNazivFormated>
    <izvorni_sadrzaj>
      <item>Cvitan Dujmović</item>
    </izvorni_sadrzaj>
    <derivirana_varijabla naziv="DomainObject.Predmet.OstaliListNazivFormated_1">
      <item>Cvitan Dujmović</item>
    </derivirana_varijabla>
  </DomainObject.Predmet.OstaliListNazivFormated>
  <DomainObject.Predmet.OstaliListNazivFormatedOIB>
    <izvorni_sadrzaj>
      <item>Cvitan Dujmović, OIB 75609260565</item>
    </izvorni_sadrzaj>
    <derivirana_varijabla naziv="DomainObject.Predmet.OstaliListNazivFormatedOIB_1">
      <item>Cvitan Dujmović, OIB 75609260565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ETNO PROJEKT d.o.o.</izvorni_sadrzaj>
    <derivirana_varijabla naziv="DomainObject.Predmet.ProtustrankaIDrugi_1">EKO ETNO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ETNO PROJEKT d.o.o., OIB 35198018694, Lanište 9/B, 10000 Zagreb</izvorni_sadrzaj>
    <derivirana_varijabla naziv="DomainObject.Predmet.ProtustrankaIDrugiAdressOIB_1">EKO ETNO PROJEKT d.o.o., OIB 35198018694, Lanište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ETNO PROJEKT d.o.o.</item>
      <item>Cvitan Dujmović</item>
    </izvorni_sadrzaj>
    <derivirana_varijabla naziv="DomainObject.Predmet.SudioniciListNaziv_1">
      <item>FINA Regionalni centar Zagreb</item>
      <item>EKO ETNO PROJEKT d.o.o.</item>
      <item>Cvitan Dujmović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ETNO PROJEKT d.o.o., OIB 35198018694, Lanište 9/B,10000 Zagreb</item>
      <item>Cvitan Dujmović, OIB 75609260565, Ulica Ivana Pergošića 7,10000 Zagreb</item>
    </izvorni_sadrzaj>
    <derivirana_varijabla naziv="DomainObject.Predmet.SudioniciListAdressOIB_1">
      <item>FINA Regionalni centar Zagreb, OIB 85821130368, Trg svibanjskih žrtava 1995. 1,10000 Zagreb</item>
      <item>EKO ETNO PROJEKT d.o.o., OIB 35198018694, Lanište 9/B,10000 Zagreb</item>
      <item>Cvitan Dujmović, OIB 75609260565, Ulica Ivana Pergošića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35198018694</item>
      <item>, OIB 75609260565</item>
    </izvorni_sadrzaj>
    <derivirana_varijabla naziv="DomainObject.Predmet.SudioniciListNazivOIB_1">
      <item>, OIB 85821130368</item>
      <item>, OIB 35198018694</item>
      <item>, OIB 75609260565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102</properties:Words>
  <properties:Characters>572</properties:Characters>
  <properties:Lines>45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2017-07-27T09:03:00Z</dcterms:created>
  <dc:creator>Sudsko vijeće</dc:creator>
  <cp:lastModifiedBy>Valentina Kranjčić</cp:lastModifiedBy>
  <cp:lastPrinted>2017-07-27T09:11:00Z</cp:lastPrinted>
  <dcterms:modified xmlns:xsi="http://www.w3.org/2001/XMLSchema-instance" xsi:type="dcterms:W3CDTF">2017-07-27T09:11:00Z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