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178B5" w:rsidP="004178B5" w:rsidRDefault="004178B5" w14:paraId="84ac98f" w14:textId="84ac98f">
      <w:pPr>
        <w15:collapsed w:val="false"/>
      </w:pPr>
      <w:bookmarkStart w:name="_GoBack" w:id="0"/>
      <w:bookmarkEnd w:id="0"/>
    </w:p>
    <w:p w:rsidR="004178B5" w:rsidP="004178B5" w:rsidRDefault="004178B5">
      <w:r>
        <w:t xml:space="preserve"> </w:t>
      </w:r>
    </w:p>
    <w:p w:rsidR="004178B5" w:rsidP="004178B5" w:rsidRDefault="009953E2">
      <w:r>
        <w:t xml:space="preserve">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8B5" w:rsidP="004178B5" w:rsidRDefault="004178B5">
      <w:r>
        <w:t>REPUBLIKA HRVATSKA</w:t>
      </w:r>
    </w:p>
    <w:p w:rsidR="004178B5" w:rsidP="004178B5" w:rsidRDefault="004178B5">
      <w:r>
        <w:t>Trgovački sud u Zagrebu</w:t>
      </w:r>
    </w:p>
    <w:p w:rsidR="004178B5" w:rsidP="004178B5" w:rsidRDefault="004178B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4178B5" w:rsidP="004178B5" w:rsidRDefault="004178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4178B5" w:rsidP="004178B5" w:rsidRDefault="004178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St-4025/2016</w:t>
      </w:r>
    </w:p>
    <w:p w:rsidR="004178B5" w:rsidP="004178B5" w:rsidRDefault="004178B5"/>
    <w:p w:rsidR="00AC57E1" w:rsidP="004178B5" w:rsidRDefault="00AC57E1">
      <w:r>
        <w:t xml:space="preserve"> </w:t>
      </w:r>
      <w:r>
        <w:tab/>
      </w:r>
      <w:r>
        <w:tab/>
      </w:r>
      <w:r w:rsidR="004178B5">
        <w:t xml:space="preserve"> </w:t>
      </w:r>
      <w:r>
        <w:tab/>
      </w:r>
      <w:r>
        <w:tab/>
      </w:r>
      <w:r>
        <w:tab/>
      </w:r>
      <w:r>
        <w:tab/>
      </w:r>
      <w:r w:rsidR="004178B5">
        <w:t xml:space="preserve"> </w:t>
      </w:r>
      <w:r>
        <w:t xml:space="preserve">MINISTARSTVO UNUTARNJIH POSLOVA </w:t>
      </w:r>
    </w:p>
    <w:p w:rsidR="00AC57E1" w:rsidP="00AC57E1" w:rsidRDefault="00AC57E1">
      <w:pPr>
        <w:ind w:left="4248" w:firstLine="708"/>
      </w:pPr>
      <w:r>
        <w:t xml:space="preserve">  REPUBLIKE HRVATSKE</w:t>
      </w:r>
    </w:p>
    <w:p w:rsidR="00AC57E1" w:rsidP="00AC57E1" w:rsidRDefault="00AC57E1">
      <w:pPr>
        <w:ind w:left="4248" w:firstLine="708"/>
      </w:pPr>
      <w:r w:rsidRPr="00AC57E1">
        <w:t xml:space="preserve">Policijska uprava Zagrebačka, </w:t>
      </w:r>
    </w:p>
    <w:p w:rsidR="00AC57E1" w:rsidP="00AC57E1" w:rsidRDefault="00AC57E1">
      <w:pPr>
        <w:ind w:left="4248" w:firstLine="708"/>
      </w:pPr>
      <w:r w:rsidRPr="00AC57E1">
        <w:t xml:space="preserve">VII. policijska postaja, </w:t>
      </w:r>
    </w:p>
    <w:p w:rsidR="004178B5" w:rsidP="00AC57E1" w:rsidRDefault="00AC57E1">
      <w:pPr>
        <w:ind w:left="4248" w:firstLine="708"/>
      </w:pPr>
      <w:r>
        <w:t xml:space="preserve">10 000 </w:t>
      </w:r>
      <w:r w:rsidRPr="00AC57E1">
        <w:t xml:space="preserve">Zagreb, </w:t>
      </w:r>
      <w:proofErr w:type="spellStart"/>
      <w:r w:rsidRPr="00AC57E1">
        <w:t>Nehajska</w:t>
      </w:r>
      <w:proofErr w:type="spellEnd"/>
      <w:r w:rsidRPr="00AC57E1">
        <w:t xml:space="preserve"> 7  </w:t>
      </w:r>
    </w:p>
    <w:p w:rsidR="00AC57E1" w:rsidP="00AC57E1" w:rsidRDefault="00AC57E1">
      <w:pPr>
        <w:ind w:left="4248" w:firstLine="708"/>
      </w:pPr>
    </w:p>
    <w:p w:rsidR="006F6C2C" w:rsidP="00AC57E1" w:rsidRDefault="006F6C2C">
      <w:pPr>
        <w:ind w:left="4248" w:firstLine="708"/>
      </w:pPr>
    </w:p>
    <w:p w:rsidR="004178B5" w:rsidP="004178B5" w:rsidRDefault="004178B5"/>
    <w:p w:rsidR="004178B5" w:rsidP="004178B5" w:rsidRDefault="004178B5">
      <w:r>
        <w:t>Dužnik: VAP d.o.o. u stečaju, OIB 9</w:t>
      </w:r>
      <w:r w:rsidR="008762D7">
        <w:t xml:space="preserve">7952229558, Zagreb, </w:t>
      </w:r>
      <w:proofErr w:type="spellStart"/>
      <w:r w:rsidR="008762D7">
        <w:t>Puljska</w:t>
      </w:r>
      <w:proofErr w:type="spellEnd"/>
      <w:r w:rsidR="008762D7">
        <w:t xml:space="preserve"> 1, </w:t>
      </w:r>
    </w:p>
    <w:p w:rsidR="006F6C2C" w:rsidP="004178B5" w:rsidRDefault="006F6C2C"/>
    <w:p w:rsidR="008762D7" w:rsidP="004178B5" w:rsidRDefault="004178B5">
      <w:r>
        <w:tab/>
        <w:t>Pozivate se za potrebe ovog stečajnog postupka</w:t>
      </w:r>
      <w:r w:rsidR="00270F91">
        <w:t xml:space="preserve"> žurno</w:t>
      </w:r>
      <w:r>
        <w:t xml:space="preserve"> očitovati o rezultatima potrage za dužnikovim vozilima koja je određena pravomoćnim rješenjem od 19. srpnja 2019.,</w:t>
      </w:r>
      <w:r w:rsidR="00074606">
        <w:t xml:space="preserve"> koje ste zaprimili 25. srpnja 2019.</w:t>
      </w:r>
      <w:r>
        <w:t xml:space="preserve"> odnosno dostaviti podatak o tome je</w:t>
      </w:r>
      <w:r w:rsidR="008762D7">
        <w:t>su li pronađena dužnikova vozila</w:t>
      </w:r>
      <w:r w:rsidR="00BC2E89">
        <w:t xml:space="preserve"> (koja su odjavljena)</w:t>
      </w:r>
      <w:r w:rsidR="008762D7">
        <w:t>:</w:t>
      </w:r>
    </w:p>
    <w:p w:rsidR="004178B5" w:rsidP="004178B5" w:rsidRDefault="00BC2E89">
      <w:r>
        <w:t>1.</w:t>
      </w:r>
      <w:r>
        <w:tab/>
        <w:t>vozilo</w:t>
      </w:r>
      <w:r w:rsidRPr="008762D7" w:rsidR="008762D7">
        <w:t xml:space="preserve"> N3, marke MAN FLS, godina proizvodnje 1999., reg. oznaka ZG4510BE,</w:t>
      </w:r>
    </w:p>
    <w:p w:rsidR="008762D7" w:rsidP="008762D7" w:rsidRDefault="00BC2E89">
      <w:r>
        <w:t>2.</w:t>
      </w:r>
      <w:r>
        <w:tab/>
        <w:t>vozilo</w:t>
      </w:r>
      <w:r w:rsidR="008762D7">
        <w:t xml:space="preserve"> O4, marke ORTHAUS OPS 24, godina proizvodnje 1997., reg. oznaka ZG8614AL,</w:t>
      </w:r>
    </w:p>
    <w:p w:rsidR="008762D7" w:rsidP="008762D7" w:rsidRDefault="00BC2E89">
      <w:r>
        <w:t>3.</w:t>
      </w:r>
      <w:r>
        <w:tab/>
        <w:t>vozilo</w:t>
      </w:r>
      <w:r w:rsidR="008762D7">
        <w:t xml:space="preserve"> RS, marke JCB 4X4X4 S/N, godina proizvodnje 1997., reg. oznaka ZG8705BL</w:t>
      </w:r>
    </w:p>
    <w:p w:rsidR="008762D7" w:rsidP="008762D7" w:rsidRDefault="00BC2E89">
      <w:r>
        <w:t>4.</w:t>
      </w:r>
      <w:r>
        <w:tab/>
        <w:t>PRIKLJUČNO</w:t>
      </w:r>
      <w:r w:rsidR="008762D7">
        <w:t xml:space="preserve"> VOZ</w:t>
      </w:r>
      <w:r>
        <w:t>ILO</w:t>
      </w:r>
      <w:r w:rsidR="008762D7">
        <w:t>, marke ROBERT SCHENK 16/66 M, godina proizvodnje 1978., reg. oznaka ZG177AN,</w:t>
      </w:r>
    </w:p>
    <w:p w:rsidR="008762D7" w:rsidP="008762D7" w:rsidRDefault="00BC2E89">
      <w:r>
        <w:t>5.</w:t>
      </w:r>
      <w:r>
        <w:tab/>
        <w:t>vozilo</w:t>
      </w:r>
      <w:r w:rsidR="008762D7">
        <w:t xml:space="preserve"> N3, marke MAN FLT/N, godina proizvodnje 1999., reg. oznaka ZG5154DC,</w:t>
      </w:r>
    </w:p>
    <w:p w:rsidR="008762D7" w:rsidP="008762D7" w:rsidRDefault="00BC2E89">
      <w:r>
        <w:t>6.</w:t>
      </w:r>
      <w:r>
        <w:tab/>
        <w:t>vozilo</w:t>
      </w:r>
      <w:r w:rsidR="008762D7">
        <w:t xml:space="preserve"> N3, marke MAN F16, godina proizvodnje 1994., reg. oznaka ZG8360BB,</w:t>
      </w:r>
    </w:p>
    <w:p w:rsidR="008762D7" w:rsidP="008762D7" w:rsidRDefault="00BC2E89">
      <w:r>
        <w:t>7.</w:t>
      </w:r>
      <w:r>
        <w:tab/>
        <w:t xml:space="preserve">vozilo </w:t>
      </w:r>
      <w:r w:rsidR="008762D7">
        <w:t>O4, marke KOEGEL SK 18, godina proizvodnje 1993., reg. oznaka ZG3841AZ,</w:t>
      </w:r>
    </w:p>
    <w:p w:rsidR="008762D7" w:rsidP="008762D7" w:rsidRDefault="00BC2E89">
      <w:r>
        <w:t>8.</w:t>
      </w:r>
      <w:r>
        <w:tab/>
        <w:t>vozilo</w:t>
      </w:r>
      <w:r w:rsidR="008762D7">
        <w:t xml:space="preserve"> N3, marke MERCEDES 4143K, godina proizvodnje 1998., reg. oznaka ZG7364EK,</w:t>
      </w:r>
    </w:p>
    <w:p w:rsidR="004178B5" w:rsidP="008762D7" w:rsidRDefault="00BC2E89">
      <w:r>
        <w:t>9.</w:t>
      </w:r>
      <w:r>
        <w:tab/>
        <w:t>vozilo</w:t>
      </w:r>
      <w:r w:rsidR="008762D7">
        <w:t xml:space="preserve"> L3, marke YAMAHA 250, godina proizvodn</w:t>
      </w:r>
      <w:r>
        <w:t>je 2000., reg. oznaka ZG1555EF.</w:t>
      </w:r>
    </w:p>
    <w:p w:rsidR="00BC2E89" w:rsidP="008762D7" w:rsidRDefault="00BC2E89"/>
    <w:p w:rsidR="006F6C2C" w:rsidP="008762D7" w:rsidRDefault="006F6C2C"/>
    <w:p w:rsidR="004178B5" w:rsidP="004178B5" w:rsidRDefault="004178B5">
      <w:r>
        <w:t xml:space="preserve">   </w:t>
      </w:r>
      <w:r>
        <w:tab/>
      </w:r>
      <w:r>
        <w:tab/>
      </w:r>
      <w:r>
        <w:tab/>
      </w:r>
      <w:r>
        <w:tab/>
      </w:r>
      <w:r w:rsidR="00BC2E89">
        <w:t xml:space="preserve">    </w:t>
      </w:r>
      <w:r>
        <w:t xml:space="preserve"> U Zagrebu 4. rujna 2019.  </w:t>
      </w:r>
    </w:p>
    <w:p w:rsidR="004178B5" w:rsidP="004178B5" w:rsidRDefault="004178B5"/>
    <w:p w:rsidR="006F6C2C" w:rsidP="004178B5" w:rsidRDefault="006F6C2C"/>
    <w:p w:rsidR="004178B5" w:rsidP="006F6C2C" w:rsidRDefault="004178B5">
      <w:pPr>
        <w:jc w:val="righ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074606">
        <w:t xml:space="preserve">  </w:t>
      </w:r>
      <w:r>
        <w:t>Sudac</w:t>
      </w:r>
    </w:p>
    <w:p w:rsidR="004178B5" w:rsidP="006F6C2C" w:rsidRDefault="004178B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</w:t>
      </w:r>
      <w:r w:rsidR="006F6C2C">
        <w:t>,v.r.</w:t>
      </w:r>
    </w:p>
    <w:p w:rsidR="004178B5" w:rsidP="004178B5" w:rsidRDefault="004178B5"/>
    <w:p w:rsidR="004178B5" w:rsidP="004178B5" w:rsidRDefault="004178B5"/>
    <w:p w:rsidR="006F6C2C" w:rsidP="004178B5" w:rsidRDefault="006F6C2C"/>
    <w:p w:rsidR="004178B5" w:rsidP="004178B5" w:rsidRDefault="004178B5">
      <w:r>
        <w:lastRenderedPageBreak/>
        <w:t>Uputa o pravnom lijeku: Protiv ovog zaključka nije dopušten pravni lijek (čl. 19. st. 7. SZ).</w:t>
      </w:r>
    </w:p>
    <w:p w:rsidR="004178B5" w:rsidP="004178B5" w:rsidRDefault="004178B5"/>
    <w:p w:rsidR="004178B5" w:rsidP="004178B5" w:rsidRDefault="004178B5"/>
    <w:p w:rsidR="006F6C2C" w:rsidP="006F6C2C" w:rsidRDefault="006F6C2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4178B5" w:rsidP="006F6C2C" w:rsidRDefault="006F6C2C">
      <w:pPr>
        <w:jc w:val="right"/>
      </w:pPr>
      <w:r>
        <w:t>Katarina Franjić</w:t>
      </w:r>
    </w:p>
    <w:p w:rsidR="00791555" w:rsidP="004178B5" w:rsidRDefault="00791555"/>
    <w:sectPr w:rsidR="00791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4F"/>
    <w:rsid w:val="00074606"/>
    <w:rsid w:val="00270F91"/>
    <w:rsid w:val="004178B5"/>
    <w:rsid w:val="006F6C2C"/>
    <w:rsid w:val="00791555"/>
    <w:rsid w:val="008762D7"/>
    <w:rsid w:val="008A184F"/>
    <w:rsid w:val="009953E2"/>
    <w:rsid w:val="00AC57E1"/>
    <w:rsid w:val="00BC2E89"/>
    <w:rsid w:val="00C8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53E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953E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83E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3E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3E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3E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3E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5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53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St-4025/2016</izvorni_sadrzaj>
    <derivirana_varijabla naziv="DomainObject.Predmet.OznakaBroj_1">St-4025/2016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 d.o.o. zastupanog po punomoćniku Mario Babić</izvorni_sadrzaj>
    <derivirana_varijabla naziv="DomainObject.Predmet.ProtustrankaFormated_1">  VAP d.o.o. zastupanog po punomoćniku Mario Babić</derivirana_varijabla>
  </DomainObject.Predmet.ProtustrankaFormated>
  <DomainObject.Predmet.ProtustrankaFormatedOIB>
    <izvorni_sadrzaj>  VAP d.o.o., OIB 97952229558 zastupanog po punomoćniku Mario Babić</izvorni_sadrzaj>
    <derivirana_varijabla naziv="DomainObject.Predmet.ProtustrankaFormatedOIB_1">  VAP d.o.o., OIB 97952229558 zastupanog po punomoćniku Mario Babić</derivirana_varijabla>
  </DomainObject.Predmet.ProtustrankaFormatedOIB>
  <DomainObject.Predmet.ProtustrankaFormatedWithAdress>
    <izvorni_sadrzaj> VAP d.o.o., Puljska 1, 10000 Zagreb zastupanog po punomoćniku Mario Babić</izvorni_sadrzaj>
    <derivirana_varijabla naziv="DomainObject.Predmet.ProtustrankaFormatedWithAdress_1"> VAP d.o.o., Puljska 1, 10000 Zagreb zastupanog po punomoćniku Mario Babić</derivirana_varijabla>
  </DomainObject.Predmet.ProtustrankaFormatedWithAdress>
  <DomainObject.Predmet.ProtustrankaFormatedWithAdressOIB>
    <izvorni_sadrzaj> VAP d.o.o., OIB 97952229558, Puljska 1, 10000 Zagreb zastupanog po punomoćniku Mario Babić</izvorni_sadrzaj>
    <derivirana_varijabla naziv="DomainObject.Predmet.ProtustrankaFormatedWithAdressOIB_1"> VAP d.o.o., OIB 97952229558, Puljska 1, 10000 Zagreb zastupanog po punomoćniku Mario Babić</derivirana_varijabla>
  </DomainObject.Predmet.ProtustrankaFormatedWithAdressOIB>
  <DomainObject.Predmet.ProtustrankaWithAdress>
    <izvorni_sadrzaj>VAP d.o.o. Puljska 1, 10000 Zagreb</izvorni_sadrzaj>
    <derivirana_varijabla naziv="DomainObject.Predmet.ProtustrankaWithAdress_1">VAP d.o.o. Puljska 1, 10000 Zagreb</derivirana_varijabla>
  </DomainObject.Predmet.ProtustrankaWithAdress>
  <DomainObject.Predmet.ProtustrankaWithAdressOIB>
    <izvorni_sadrzaj>VAP d.o.o., OIB 97952229558, Puljska 1, 10000 Zagreb</izvorni_sadrzaj>
    <derivirana_varijabla naziv="DomainObject.Predmet.ProtustrankaWithAdressOIB_1">VAP d.o.o., OIB 97952229558, Puljska 1, 10000 Zagreb</derivirana_varijabla>
  </DomainObject.Predmet.ProtustrankaWithAdressOIB>
  <DomainObject.Predmet.ProtustrankaNazivFormated>
    <izvorni_sadrzaj>VAP d.o.o.</izvorni_sadrzaj>
    <derivirana_varijabla naziv="DomainObject.Predmet.ProtustrankaNazivFormated_1">VAP d.o.o.</derivirana_varijabla>
  </DomainObject.Predmet.ProtustrankaNazivFormated>
  <DomainObject.Predmet.ProtustrankaNazivFormatedOIB>
    <izvorni_sadrzaj>VAP d.o.o., OIB 97952229558</izvorni_sadrzaj>
    <derivirana_varijabla naziv="DomainObject.Predmet.ProtustrankaNazivFormatedOIB_1">VAP d.o.o., OIB 97952229558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 d.o.o. zastupanog po punomoćniku Mario Babić</item>
    </izvorni_sadrzaj>
    <derivirana_varijabla naziv="DomainObject.Predmet.ProtuStrankaListFormated_1">
      <item>VAP d.o.o. zastupanog po punomoćniku Mario Babić</item>
    </derivirana_varijabla>
  </DomainObject.Predmet.ProtuStrankaListFormated>
  <DomainObject.Predmet.ProtuStrankaListFormatedOIB>
    <izvorni_sadrzaj>
      <item>VAP d.o.o., OIB 97952229558 zastupanog po punomoćniku Mario Babić</item>
    </izvorni_sadrzaj>
    <derivirana_varijabla naziv="DomainObject.Predmet.ProtuStrankaListFormatedOIB_1">
      <item>VAP d.o.o., OIB 97952229558 zastupanog po punomoćniku Mario Babić</item>
    </derivirana_varijabla>
  </DomainObject.Predmet.ProtuStrankaListFormatedOIB>
  <DomainObject.Predmet.ProtuStrankaListFormatedWithAdress>
    <izvorni_sadrzaj>
      <item>VAP d.o.o., Puljska 1, 10000 Zagreb zastupanog po punomoćniku Mario Babić</item>
    </izvorni_sadrzaj>
    <derivirana_varijabla naziv="DomainObject.Predmet.ProtuStrankaListFormatedWithAdress_1">
      <item>VAP d.o.o., Puljska 1, 10000 Zagreb zastupanog po punomoćniku Mario Babić</item>
    </derivirana_varijabla>
  </DomainObject.Predmet.ProtuStrankaListFormatedWithAdress>
  <DomainObject.Predmet.ProtuStrankaListFormatedWithAdressOIB>
    <izvorni_sadrzaj>
      <item>VAP d.o.o., OIB 97952229558, Puljska 1, 10000 Zagreb zastupanog po punomoćniku Mario Babić</item>
    </izvorni_sadrzaj>
    <derivirana_varijabla naziv="DomainObject.Predmet.ProtuStrankaListFormatedWithAdressOIB_1">
      <item>VAP d.o.o., OIB 97952229558, Puljska 1, 10000 Zagreb zastupanog po punomoćniku Mario Babić</item>
    </derivirana_varijabla>
  </DomainObject.Predmet.ProtuStrankaListFormatedWithAdressOIB>
  <DomainObject.Predmet.ProtuStrankaListNazivFormated>
    <izvorni_sadrzaj>
      <item>VAP d.o.o.</item>
    </izvorni_sadrzaj>
    <derivirana_varijabla naziv="DomainObject.Predmet.ProtuStrankaListNazivFormated_1">
      <item>VAP d.o.o.</item>
    </derivirana_varijabla>
  </DomainObject.Predmet.ProtuStrankaListNazivFormated>
  <DomainObject.Predmet.ProtuStrankaListNazivFormatedOIB>
    <izvorni_sadrzaj>
      <item>VAP d.o.o., OIB 97952229558</item>
    </izvorni_sadrzaj>
    <derivirana_varijabla naziv="DomainObject.Predmet.ProtuStrankaListNazivFormatedOIB_1">
      <item>VAP d.o.o., OIB 97952229558</item>
    </derivirana_varijabla>
  </DomainObject.Predmet.ProtuStrankaListNazivFormatedOIB>
  <DomainObject.Predmet.OstaliListFormated>
    <izvorni_sadrzaj>
      <item>Mario Babić punomoćnik sudionika u postupku VAP d.o.o.</item>
    </izvorni_sadrzaj>
    <derivirana_varijabla naziv="DomainObject.Predmet.OstaliListFormated_1">
      <item>Mario Babić punomoćnik sudionika u postupku VAP d.o.o.</item>
    </derivirana_varijabla>
  </DomainObject.Predmet.OstaliListFormated>
  <DomainObject.Predmet.OstaliListFormatedOIB>
    <izvorni_sadrzaj>
      <item>Mario Babić, OIB 04896884618 punomoćnik sudionika u postupku VAP d.o.o.</item>
    </izvorni_sadrzaj>
    <derivirana_varijabla naziv="DomainObject.Predmet.OstaliListFormatedOIB_1">
      <item>Mario Babić, OIB 04896884618 punomoćnik sudionika u postupku VAP d.o.o.</item>
    </derivirana_varijabla>
  </DomainObject.Predmet.OstaliListFormatedOIB>
  <DomainObject.Predmet.OstaliListFormatedWithAdress>
    <izvorni_sadrzaj>
      <item>Mario Babić, Puljska 1, 10000 Zagreb punomoćnik sudionika u postupku VAP d.o.o.</item>
    </izvorni_sadrzaj>
    <derivirana_varijabla naziv="DomainObject.Predmet.OstaliListFormatedWithAdress_1">
      <item>Mario Babić, Puljska 1, 10000 Zagreb punomoćnik sudionika u postupku VAP d.o.o.</item>
    </derivirana_varijabla>
  </DomainObject.Predmet.OstaliListFormatedWithAdress>
  <DomainObject.Predmet.OstaliListFormatedWithAdressOIB>
    <izvorni_sadrzaj>
      <item>Mario Babić, OIB 04896884618, Puljska 1, 10000 Zagreb punomoćnik sudionika u postupku VAP d.o.o.</item>
    </izvorni_sadrzaj>
    <derivirana_varijabla naziv="DomainObject.Predmet.OstaliListFormatedWithAdressOIB_1">
      <item>Mario Babić, OIB 04896884618, Puljska 1, 10000 Zagreb punomoćnik sudionika u postupku VAP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 d.o.o.</izvorni_sadrzaj>
    <derivirana_varijabla naziv="DomainObject.Predmet.ProtustrankaIDrugi_1">VAP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 d.o.o., OIB 97952229558, Puljska 1, 10000 Zagreb</izvorni_sadrzaj>
    <derivirana_varijabla naziv="DomainObject.Predmet.ProtustrankaIDrugiAdressOIB_1">VAP d.o.o., OIB 97952229558,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VAP d.o.o.</item>
      <item>Mario Babić</item>
    </izvorni_sadrzaj>
    <derivirana_varijabla naziv="DomainObject.Predmet.SudioniciListNaziv_1">
      <item>FINA Regionalni centar Zagreb</item>
      <item>VAP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VAP d.o.o., OIB 97952229558,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VAP d.o.o., OIB 97952229558,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97952229558</item>
      <item>, OIB 04896884618</item>
    </izvorni_sadrzaj>
    <derivirana_varijabla naziv="DomainObject.Predmet.SudioniciListNazivOIB_1">
      <item>, OIB 85821130368</item>
      <item>, OIB 97952229558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St-4025/2016-37</izvorni_sadrzaj>
    <derivirana_varijabla naziv="DomainObject.PredzadnjaOdlukaIzPredmeta.Oznaka_1">St-4025/2016-37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223</properties:Words>
  <properties:Characters>1285</properties:Characters>
  <properties:Lines>51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2019-09-04T10:53:00Z</dcterms:created>
  <dc:creator>Danijela Uzelac</dc:creator>
  <dc:description/>
  <cp:keywords/>
  <cp:lastModifiedBy>Katarina Franjić</cp:lastModifiedBy>
  <dcterms:modified xmlns:xsi="http://www.w3.org/2001/XMLSchema-instance" xsi:type="dcterms:W3CDTF">2019-09-04T11:19:00Z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(st-4025-19 dopis MUp RH.docx)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