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cdd1" w14:paraId="fb3cdd1" w:rsidRDefault="003F2A5C" w:rsidP="00B26652" w:rsidR="00256081" w:rsidRPr="00B26652">
      <w:pPr>
        <w:pStyle w:val="Bezproreda"/>
        <w15:collapsed w:val="false"/>
      </w:pPr>
      <w:bookmarkStart w:name="_GoBack" w:id="0"/>
      <w:bookmarkEnd w:id="0"/>
      <w:r>
        <w:t xml:space="preserve">   </w:t>
      </w:r>
      <w:r w:rsidR="00B26652">
        <w:t xml:space="preserve">                   </w:t>
      </w:r>
      <w:r w:rsidR="00230EC2" w:rsidRPr="00B26652">
        <w:rPr>
          <w:rFonts w:cs="Courier New" w:hAnsi="Courier New" w:ascii="Courier New"/>
        </w:rPr>
        <w:t xml:space="preserve"> </w:t>
      </w:r>
      <w:r w:rsidR="000B6ADF" w:rsidRPr="00B26652">
        <w:rPr>
          <w:rFonts w:cs="Courier New" w:hAnsi="Courier New" w:ascii="Courier New"/>
        </w:rPr>
        <w:t xml:space="preserve"> </w:t>
      </w:r>
    </w:p>
    <w:p w:rsidRDefault="00256081" w:rsidP="00230EC2" w:rsidR="00256081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256081" w:rsidP="00B26652" w:rsidR="0025608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Obrazac 20.</w:t>
      </w:r>
    </w:p>
    <w:p w:rsidRDefault="00256081" w:rsidP="00230EC2" w:rsidR="00256081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256081" w:rsidP="00230EC2" w:rsidR="00256081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256081" w:rsidP="00230EC2" w:rsidR="00256081">
      <w:pPr>
        <w:pStyle w:val="Bezproreda"/>
        <w:ind w:left="108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IZVJEŠĆE STEČAJNOG UPRAVITELJA O TIJEKU</w:t>
      </w:r>
    </w:p>
    <w:p w:rsidRDefault="00256081" w:rsidP="00230EC2" w:rsidR="00256081">
      <w:pPr>
        <w:pStyle w:val="Bezproreda"/>
        <w:ind w:left="108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STEČAJNOG POSTUPKA I STANJU STEČAJNE MASE</w:t>
      </w:r>
    </w:p>
    <w:p w:rsidRDefault="00256081" w:rsidP="00256081" w:rsidR="00256081">
      <w:pPr>
        <w:pStyle w:val="Bezproreda"/>
        <w:jc w:val="both"/>
        <w:rPr>
          <w:rFonts w:cs="Courier New" w:hAnsi="Courier New" w:ascii="Courier New"/>
        </w:rPr>
      </w:pPr>
    </w:p>
    <w:p w:rsidRDefault="00256081" w:rsidP="00256081" w:rsidR="00256081">
      <w:pPr>
        <w:pStyle w:val="Bezproreda"/>
        <w:jc w:val="both"/>
        <w:rPr>
          <w:rFonts w:cs="Courier New" w:hAnsi="Courier New" w:ascii="Courier New"/>
        </w:rPr>
      </w:pPr>
    </w:p>
    <w:p w:rsidRDefault="00256081" w:rsidP="00256081" w:rsidR="0025608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Trgovački sud u Zagrebu, </w:t>
      </w:r>
      <w:proofErr w:type="spellStart"/>
      <w:r>
        <w:rPr>
          <w:rFonts w:cs="Courier New" w:hAnsi="Courier New" w:ascii="Courier New"/>
        </w:rPr>
        <w:t>Amruševa</w:t>
      </w:r>
      <w:proofErr w:type="spellEnd"/>
      <w:r>
        <w:rPr>
          <w:rFonts w:cs="Courier New" w:hAnsi="Courier New" w:ascii="Courier New"/>
        </w:rPr>
        <w:t xml:space="preserve"> 2/II, 10000 Zagreb</w:t>
      </w:r>
    </w:p>
    <w:p w:rsidRDefault="00256081" w:rsidP="00256081" w:rsidR="00256081">
      <w:pPr>
        <w:pStyle w:val="Bezproreda"/>
        <w:jc w:val="both"/>
        <w:rPr>
          <w:rFonts w:cs="Courier New" w:hAnsi="Courier New" w:ascii="Courier New"/>
        </w:rPr>
      </w:pPr>
    </w:p>
    <w:p w:rsidRDefault="00256081" w:rsidP="00256081" w:rsidR="00256081">
      <w:pPr>
        <w:pStyle w:val="Bezproreda"/>
        <w:jc w:val="both"/>
        <w:rPr>
          <w:rFonts w:cs="Courier New" w:hAnsi="Courier New" w:ascii="Courier New"/>
        </w:rPr>
      </w:pPr>
      <w:proofErr w:type="spellStart"/>
      <w:r>
        <w:rPr>
          <w:rFonts w:cs="Courier New" w:hAnsi="Courier New" w:ascii="Courier New"/>
        </w:rPr>
        <w:t>Posl.broj</w:t>
      </w:r>
      <w:proofErr w:type="spellEnd"/>
      <w:r>
        <w:rPr>
          <w:rFonts w:cs="Courier New" w:hAnsi="Courier New" w:ascii="Courier New"/>
        </w:rPr>
        <w:t xml:space="preserve"> spisa:67.St-81/00</w:t>
      </w:r>
    </w:p>
    <w:p w:rsidRDefault="00256081" w:rsidP="00256081" w:rsidR="00256081">
      <w:pPr>
        <w:pStyle w:val="Bezproreda"/>
        <w:jc w:val="both"/>
        <w:rPr>
          <w:rFonts w:cs="Courier New" w:hAnsi="Courier New" w:ascii="Courier New"/>
        </w:rPr>
      </w:pPr>
    </w:p>
    <w:p w:rsidRDefault="00256081" w:rsidP="00256081" w:rsidR="0025608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Dužnik: GRAMIP POLJOPRIVREDNA ZADRUGA u stečaju, Trg Slobode</w:t>
      </w:r>
    </w:p>
    <w:p w:rsidRDefault="00256081" w:rsidP="00256081" w:rsidR="0025608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10, 10342 Dubrava, OIB8376477753</w:t>
      </w:r>
    </w:p>
    <w:p w:rsidRDefault="00256081" w:rsidP="00256081" w:rsidR="00256081">
      <w:pPr>
        <w:pStyle w:val="Bezproreda"/>
        <w:jc w:val="both"/>
        <w:rPr>
          <w:rFonts w:cs="Courier New" w:hAnsi="Courier New" w:ascii="Courier New"/>
        </w:rPr>
      </w:pPr>
    </w:p>
    <w:p w:rsidRDefault="00256081" w:rsidP="00256081" w:rsidR="00256081">
      <w:pPr>
        <w:pStyle w:val="Bezproreda"/>
        <w:jc w:val="both"/>
        <w:rPr>
          <w:rFonts w:cs="Courier New" w:hAnsi="Courier New" w:ascii="Courier New"/>
        </w:rPr>
      </w:pPr>
    </w:p>
    <w:p w:rsidRDefault="00256081" w:rsidP="00256081" w:rsidR="00256081">
      <w:pPr>
        <w:pStyle w:val="Bezproreda"/>
        <w:numPr>
          <w:ilvl w:val="0"/>
          <w:numId w:val="4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TIJEK STEČAJNOG POSTUPKA u razdoblju od 01.01.2017.</w:t>
      </w:r>
    </w:p>
    <w:p w:rsidRDefault="00256081" w:rsidP="00256081" w:rsidR="00256081">
      <w:pPr>
        <w:pStyle w:val="Bezproreda"/>
        <w:ind w:left="108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Do 30.06.2017.g.</w:t>
      </w:r>
    </w:p>
    <w:p w:rsidRDefault="00256081" w:rsidP="00ED6F7F" w:rsidR="00256081">
      <w:pPr>
        <w:pStyle w:val="Bezproreda"/>
        <w:jc w:val="both"/>
        <w:rPr>
          <w:rFonts w:cs="Courier New" w:hAnsi="Courier New" w:ascii="Courier New"/>
        </w:rPr>
      </w:pPr>
    </w:p>
    <w:p w:rsidRDefault="00ED6F7F" w:rsidP="00ED6F7F" w:rsidR="00ED6F7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Nad GRAMIP POLJOPRIVREDNA ZADRUGA,10342 Dubrava, Trg </w:t>
      </w:r>
      <w:proofErr w:type="spellStart"/>
      <w:r>
        <w:rPr>
          <w:rFonts w:cs="Courier New" w:hAnsi="Courier New" w:ascii="Courier New"/>
        </w:rPr>
        <w:t>Slobde</w:t>
      </w:r>
      <w:proofErr w:type="spellEnd"/>
      <w:r>
        <w:rPr>
          <w:rFonts w:cs="Courier New" w:hAnsi="Courier New" w:ascii="Courier New"/>
        </w:rPr>
        <w:t xml:space="preserve"> 10. Trgovački sud u Zagrebu Rješenjem XLIX-St-81/00 od 22.rujna 2000.g. otvorio je stečajni postupak koji je još uvijek u tijeku.</w:t>
      </w:r>
    </w:p>
    <w:p w:rsidRDefault="00ED6F7F" w:rsidP="00ED6F7F" w:rsidR="00ED6F7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 Izvješću od 27.01.2017.g. a koje je </w:t>
      </w:r>
      <w:proofErr w:type="spellStart"/>
      <w:r>
        <w:rPr>
          <w:rFonts w:cs="Courier New" w:hAnsi="Courier New" w:ascii="Courier New"/>
        </w:rPr>
        <w:t>Nsslov</w:t>
      </w:r>
      <w:proofErr w:type="spellEnd"/>
      <w:r>
        <w:rPr>
          <w:rFonts w:cs="Courier New" w:hAnsi="Courier New" w:ascii="Courier New"/>
        </w:rPr>
        <w:t xml:space="preserve"> primio dana 30.01.2017.g. detaljno je opisan dosadašnji tijek stečajnog postupak. Od  navedenog datuma do dana izrade predmetnog Izvješća nije došlo do bitne promjene stanja stečajne mase.</w:t>
      </w:r>
    </w:p>
    <w:p w:rsidRDefault="00ED6F7F" w:rsidP="00ED6F7F" w:rsidR="00ED6F7F">
      <w:pPr>
        <w:pStyle w:val="Bezproreda"/>
        <w:jc w:val="both"/>
        <w:rPr>
          <w:rFonts w:cs="Courier New" w:hAnsi="Courier New" w:ascii="Courier New"/>
        </w:rPr>
      </w:pPr>
    </w:p>
    <w:p w:rsidRDefault="00ED6F7F" w:rsidP="00ED6F7F" w:rsidR="00ED6F7F">
      <w:pPr>
        <w:pStyle w:val="Bezproreda"/>
        <w:numPr>
          <w:ilvl w:val="0"/>
          <w:numId w:val="4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STANJE STEČAJNE MASE</w:t>
      </w:r>
    </w:p>
    <w:p w:rsidRDefault="00ED6F7F" w:rsidP="00ED6F7F" w:rsidR="00ED6F7F">
      <w:pPr>
        <w:pStyle w:val="Bezproreda"/>
        <w:jc w:val="both"/>
        <w:rPr>
          <w:rFonts w:cs="Courier New" w:hAnsi="Courier New" w:ascii="Courier New"/>
        </w:rPr>
      </w:pPr>
    </w:p>
    <w:p w:rsidRDefault="00ED6F7F" w:rsidP="00ED6F7F" w:rsidR="00ED6F7F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razdoblju  od 01.01.-30.06.2017.g. nije došlo da promjene stanja</w:t>
      </w:r>
      <w:r w:rsidR="00893EDE">
        <w:rPr>
          <w:rFonts w:cs="Courier New" w:hAnsi="Courier New" w:ascii="Courier New"/>
        </w:rPr>
        <w:t xml:space="preserve"> stečajne mase.</w:t>
      </w:r>
    </w:p>
    <w:p w:rsidRDefault="00893EDE" w:rsidP="00ED6F7F" w:rsidR="00893ED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Kao što je bilo konstatirano da kupljeno poljoprivredno zemljište koje je stečajni dužnik u tijeku svojega poslovanja a prije otvaranja stečajnog postupka  kupovao od tadašnjih poljoprivrednika i plaćao iz novčanim-obrtnih sredstava zadruge je zadružno vlasništvo.</w:t>
      </w:r>
    </w:p>
    <w:p w:rsidRDefault="00893EDE" w:rsidP="00ED6F7F" w:rsidR="00893ED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Kao što je navedeno u tijeku je parnični postupak pred Trgovačkim sudom u Zagrebu za više parcela, različitih veličina u K.O. Dubrava koje čine 47jutara i 528čhv a radi upisa zadružnog vlasništva kod Općinskog suda u Velikoj Gorici, Zemljišnoknjižni odjel u Vrbovcu.</w:t>
      </w:r>
    </w:p>
    <w:p w:rsidRDefault="00893EDE" w:rsidP="00ED6F7F" w:rsidR="00D0008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Dana 12.travnja 2016.g. Trgovački sud u Zagrebu donio je Presudu </w:t>
      </w:r>
      <w:proofErr w:type="spellStart"/>
      <w:r>
        <w:rPr>
          <w:rFonts w:cs="Courier New" w:hAnsi="Courier New" w:ascii="Courier New"/>
        </w:rPr>
        <w:t>Posl.broj</w:t>
      </w:r>
      <w:proofErr w:type="spellEnd"/>
      <w:r>
        <w:rPr>
          <w:rFonts w:cs="Courier New" w:hAnsi="Courier New" w:ascii="Courier New"/>
        </w:rPr>
        <w:t>:</w:t>
      </w:r>
      <w:r w:rsidR="00D00086">
        <w:rPr>
          <w:rFonts w:cs="Courier New" w:hAnsi="Courier New" w:ascii="Courier New"/>
        </w:rPr>
        <w:t xml:space="preserve">P-2428/14 kojom je djelomično priznao tužbeni zahtjev tužitelja </w:t>
      </w:r>
      <w:proofErr w:type="spellStart"/>
      <w:r w:rsidR="00D00086">
        <w:rPr>
          <w:rFonts w:cs="Courier New" w:hAnsi="Courier New" w:ascii="Courier New"/>
        </w:rPr>
        <w:t>steč.dužnika</w:t>
      </w:r>
      <w:proofErr w:type="spellEnd"/>
      <w:r w:rsidR="00D00086">
        <w:rPr>
          <w:rFonts w:cs="Courier New" w:hAnsi="Courier New" w:ascii="Courier New"/>
        </w:rPr>
        <w:t xml:space="preserve"> a u korist tuženika REPUBLIKE HRVATSKE, OIB:5261342138587, koju zastupa ŽDO u Velikoj Gorici.</w:t>
      </w:r>
    </w:p>
    <w:p w:rsidRDefault="00D00086" w:rsidP="00ED6F7F" w:rsidR="00D0008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Tužitelj i tuženik uložili su žalbe.</w:t>
      </w:r>
    </w:p>
    <w:p w:rsidRDefault="00D00086" w:rsidP="00ED6F7F" w:rsidR="00D00086">
      <w:pPr>
        <w:pStyle w:val="Bezproreda"/>
        <w:jc w:val="both"/>
        <w:rPr>
          <w:rFonts w:cs="Courier New" w:hAnsi="Courier New" w:ascii="Courier New"/>
        </w:rPr>
      </w:pPr>
      <w:proofErr w:type="spellStart"/>
      <w:r>
        <w:rPr>
          <w:rFonts w:cs="Courier New" w:hAnsi="Courier New" w:ascii="Courier New"/>
        </w:rPr>
        <w:t>Rubricirani</w:t>
      </w:r>
      <w:proofErr w:type="spellEnd"/>
      <w:r>
        <w:rPr>
          <w:rFonts w:cs="Courier New" w:hAnsi="Courier New" w:ascii="Courier New"/>
        </w:rPr>
        <w:t xml:space="preserve"> sudski spis dostavljen je na rješavanje Visokom trgovačkom sudu u Zagrebu, isti je u radu i vodi se pod </w:t>
      </w:r>
      <w:proofErr w:type="spellStart"/>
      <w:r>
        <w:rPr>
          <w:rFonts w:cs="Courier New" w:hAnsi="Courier New" w:ascii="Courier New"/>
        </w:rPr>
        <w:t>Posl.broj</w:t>
      </w:r>
      <w:proofErr w:type="spellEnd"/>
      <w:r>
        <w:rPr>
          <w:rFonts w:cs="Courier New" w:hAnsi="Courier New" w:ascii="Courier New"/>
        </w:rPr>
        <w:t>:</w:t>
      </w:r>
      <w:proofErr w:type="spellStart"/>
      <w:r>
        <w:rPr>
          <w:rFonts w:cs="Courier New" w:hAnsi="Courier New" w:ascii="Courier New"/>
        </w:rPr>
        <w:t>Pž</w:t>
      </w:r>
      <w:proofErr w:type="spellEnd"/>
      <w:r>
        <w:rPr>
          <w:rFonts w:cs="Courier New" w:hAnsi="Courier New" w:ascii="Courier New"/>
        </w:rPr>
        <w:t>-4914/16.</w:t>
      </w:r>
    </w:p>
    <w:p w:rsidRDefault="00B95CA8" w:rsidP="00ED6F7F" w:rsidR="00D0008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Bivši radnici</w:t>
      </w:r>
      <w:r w:rsidR="004F58CD">
        <w:rPr>
          <w:rFonts w:cs="Courier New" w:hAnsi="Courier New" w:ascii="Courier New"/>
        </w:rPr>
        <w:t>, kupci i korisnici 3 stana u Dubravi uglavnom u roku podmiruju mjesečne otplatne rate.</w:t>
      </w:r>
    </w:p>
    <w:p w:rsidRDefault="004F58CD" w:rsidP="00ED6F7F" w:rsidR="004F58CD">
      <w:pPr>
        <w:pStyle w:val="Bezproreda"/>
        <w:jc w:val="both"/>
        <w:rPr>
          <w:rFonts w:cs="Courier New" w:hAnsi="Courier New" w:ascii="Courier New"/>
        </w:rPr>
      </w:pPr>
    </w:p>
    <w:p w:rsidRDefault="004F58CD" w:rsidP="004F58CD" w:rsidR="004F58CD">
      <w:pPr>
        <w:pStyle w:val="Bezproreda"/>
        <w:numPr>
          <w:ilvl w:val="0"/>
          <w:numId w:val="4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RADNJE KOJE Ć SE PODUZETI U NAREDNOM RAZDOBLJU</w:t>
      </w:r>
    </w:p>
    <w:p w:rsidRDefault="004F58CD" w:rsidP="004F58CD" w:rsidR="004F58C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Iz naprijed navedenog proizlazi da se očekuje što skorije donošenje Presude Visokog Trgovačkog suda u Zagrebu s potvrdom tužbenog zahtjeva u cijelosti, njezina pravomoćnost           Str. – 1 - </w:t>
      </w:r>
    </w:p>
    <w:p w:rsidRDefault="004F58CD" w:rsidP="004F58CD" w:rsidR="004F58C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lastRenderedPageBreak/>
        <w:t xml:space="preserve"> i upis zadružnog vlasništva nad istim u Zemljišnoj knjizi Općinskog suda u Velikoj Gorici, Stalna služba u Vrbovcu.</w:t>
      </w:r>
    </w:p>
    <w:p w:rsidRDefault="004F58CD" w:rsidP="004F58CD" w:rsidR="004F58CD">
      <w:pPr>
        <w:pStyle w:val="Bezproreda"/>
        <w:jc w:val="both"/>
        <w:rPr>
          <w:rFonts w:cs="Courier New" w:hAnsi="Courier New" w:ascii="Courier New"/>
        </w:rPr>
      </w:pPr>
    </w:p>
    <w:p w:rsidRDefault="004F58CD" w:rsidP="004F58CD" w:rsidR="004F58CD">
      <w:pPr>
        <w:pStyle w:val="Bezproreda"/>
        <w:jc w:val="both"/>
        <w:rPr>
          <w:rFonts w:cs="Courier New" w:hAnsi="Courier New" w:ascii="Courier New"/>
        </w:rPr>
      </w:pPr>
    </w:p>
    <w:p w:rsidRDefault="004F58CD" w:rsidP="004F58CD" w:rsidR="004F58CD">
      <w:pPr>
        <w:pStyle w:val="Bezproreda"/>
        <w:jc w:val="both"/>
        <w:rPr>
          <w:rFonts w:cs="Courier New" w:hAnsi="Courier New" w:ascii="Courier New"/>
        </w:rPr>
      </w:pPr>
    </w:p>
    <w:p w:rsidRDefault="004F58CD" w:rsidP="004F58CD" w:rsidR="004F58CD">
      <w:pPr>
        <w:pStyle w:val="Bezproreda"/>
        <w:jc w:val="both"/>
        <w:rPr>
          <w:rFonts w:cs="Courier New" w:hAnsi="Courier New" w:ascii="Courier New"/>
        </w:rPr>
      </w:pPr>
    </w:p>
    <w:p w:rsidRDefault="004B1516" w:rsidP="004F58CD" w:rsidR="004B151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Ivanić-G</w:t>
      </w:r>
      <w:r w:rsidR="004F58CD">
        <w:rPr>
          <w:rFonts w:cs="Courier New" w:hAnsi="Courier New" w:ascii="Courier New"/>
        </w:rPr>
        <w:t>rad</w:t>
      </w:r>
      <w:r>
        <w:rPr>
          <w:rFonts w:cs="Courier New" w:hAnsi="Courier New" w:ascii="Courier New"/>
        </w:rPr>
        <w:t>, 13.07.2017.g.                     Stečajni upravitelj:</w:t>
      </w:r>
    </w:p>
    <w:p w:rsidRDefault="004B1516" w:rsidP="004F58CD" w:rsidR="004F58C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     Marija </w:t>
      </w:r>
      <w:proofErr w:type="spellStart"/>
      <w:r>
        <w:rPr>
          <w:rFonts w:cs="Courier New" w:hAnsi="Courier New" w:ascii="Courier New"/>
        </w:rPr>
        <w:t>Tomeš</w:t>
      </w:r>
      <w:proofErr w:type="spellEnd"/>
      <w:r>
        <w:rPr>
          <w:rFonts w:cs="Courier New" w:hAnsi="Courier New" w:ascii="Courier New"/>
        </w:rPr>
        <w:t xml:space="preserve">, </w:t>
      </w:r>
      <w:proofErr w:type="spellStart"/>
      <w:r>
        <w:rPr>
          <w:rFonts w:cs="Courier New" w:hAnsi="Courier New" w:ascii="Courier New"/>
        </w:rPr>
        <w:t>mag.oec</w:t>
      </w:r>
      <w:proofErr w:type="spellEnd"/>
      <w:r>
        <w:rPr>
          <w:rFonts w:cs="Courier New" w:hAnsi="Courier New" w:ascii="Courier New"/>
        </w:rPr>
        <w:t>.</w:t>
      </w:r>
      <w:r w:rsidR="004F58CD">
        <w:rPr>
          <w:rFonts w:cs="Courier New" w:hAnsi="Courier New" w:ascii="Courier New"/>
        </w:rPr>
        <w:t xml:space="preserve">  </w:t>
      </w:r>
    </w:p>
    <w:p w:rsidRDefault="00D00086" w:rsidP="00ED6F7F" w:rsidR="00893ED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</w:t>
      </w:r>
      <w:r w:rsidR="00893EDE">
        <w:rPr>
          <w:rFonts w:cs="Courier New" w:hAnsi="Courier New" w:ascii="Courier New"/>
        </w:rPr>
        <w:t xml:space="preserve">    </w:t>
      </w:r>
    </w:p>
    <w:p w:rsidRDefault="00256081" w:rsidP="00230EC2" w:rsidR="00256081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F400C7" w:rsidP="00230EC2" w:rsidR="0060622D">
      <w:pPr>
        <w:pStyle w:val="Bezproreda"/>
        <w:ind w:left="108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</w:t>
      </w:r>
      <w:r w:rsidR="0060622D">
        <w:rPr>
          <w:rFonts w:cs="Courier New" w:hAnsi="Courier New" w:ascii="Courier New"/>
        </w:rPr>
        <w:t xml:space="preserve"> </w:t>
      </w: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>
      <w:pPr>
        <w:pStyle w:val="Bezproreda"/>
        <w:ind w:left="1080"/>
        <w:jc w:val="both"/>
        <w:rPr>
          <w:rFonts w:cs="Courier New" w:hAnsi="Courier New" w:ascii="Courier New"/>
        </w:rPr>
      </w:pPr>
    </w:p>
    <w:p w:rsidRDefault="004B1516" w:rsidP="00230EC2" w:rsidR="004B1516" w:rsidRPr="003F2A5C">
      <w:pPr>
        <w:pStyle w:val="Bezproreda"/>
        <w:ind w:left="1080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Str. – 2 -</w:t>
      </w:r>
    </w:p>
    <w:sectPr w:rsidR="004B1516" w:rsidRPr="003F2A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1779A"/>
    <w:multiLevelType w:val="hybridMultilevel"/>
    <w:tmpl w:val="9EDA7848"/>
    <w:lvl w:tplc="356487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547BF9"/>
    <w:multiLevelType w:val="hybridMultilevel"/>
    <w:tmpl w:val="6FDCD910"/>
    <w:lvl w:tplc="60B80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5B7D34"/>
    <w:multiLevelType w:val="hybridMultilevel"/>
    <w:tmpl w:val="DEB0C1C6"/>
    <w:lvl w:tplc="9F7602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FA5B71"/>
    <w:multiLevelType w:val="hybridMultilevel"/>
    <w:tmpl w:val="1A3A72DE"/>
    <w:lvl w:tplc="3F9A4F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2A5C"/>
    <w:rsid w:val="00060199"/>
    <w:rsid w:val="000A3AF2"/>
    <w:rsid w:val="000A4DE6"/>
    <w:rsid w:val="000B6ADF"/>
    <w:rsid w:val="000E4084"/>
    <w:rsid w:val="00167A43"/>
    <w:rsid w:val="0022435D"/>
    <w:rsid w:val="00230EC2"/>
    <w:rsid w:val="00256081"/>
    <w:rsid w:val="0025655E"/>
    <w:rsid w:val="002C68E9"/>
    <w:rsid w:val="00301CDB"/>
    <w:rsid w:val="003C1AE8"/>
    <w:rsid w:val="003D6117"/>
    <w:rsid w:val="003F2A5C"/>
    <w:rsid w:val="00423206"/>
    <w:rsid w:val="0047545C"/>
    <w:rsid w:val="004806C2"/>
    <w:rsid w:val="004B1516"/>
    <w:rsid w:val="004F58CD"/>
    <w:rsid w:val="00510A0E"/>
    <w:rsid w:val="005173AD"/>
    <w:rsid w:val="005844D2"/>
    <w:rsid w:val="005B280D"/>
    <w:rsid w:val="0060622D"/>
    <w:rsid w:val="00614AEA"/>
    <w:rsid w:val="00644856"/>
    <w:rsid w:val="00655557"/>
    <w:rsid w:val="00726C19"/>
    <w:rsid w:val="00771C6E"/>
    <w:rsid w:val="00780E6D"/>
    <w:rsid w:val="00893EDE"/>
    <w:rsid w:val="009330CD"/>
    <w:rsid w:val="00974867"/>
    <w:rsid w:val="009B0F42"/>
    <w:rsid w:val="00A01FC9"/>
    <w:rsid w:val="00A37C2B"/>
    <w:rsid w:val="00AB2E87"/>
    <w:rsid w:val="00B26652"/>
    <w:rsid w:val="00B30A9F"/>
    <w:rsid w:val="00B95CA8"/>
    <w:rsid w:val="00BD0F16"/>
    <w:rsid w:val="00CC404C"/>
    <w:rsid w:val="00D00086"/>
    <w:rsid w:val="00DA5B9A"/>
    <w:rsid w:val="00ED6F7F"/>
    <w:rsid w:val="00EE5589"/>
    <w:rsid w:val="00F4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F2A5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A3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A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A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A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F2A5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A3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A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A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A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St-81/2000-49</izvorni_sadrzaj>
    <derivirana_varijabla naziv="DomainObject.Oznaka_1">St-81/2000-49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2000.</izvorni_sadrzaj>
    <derivirana_varijabla naziv="DomainObject.Predmet.DatumOsnivanja_1">22. rujna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2007-10-17 PREDMET Presignacija sa suca XLIx Šimundić 10 Su-30/2007 od 10.10.07. na ref. XII Radić IN2 napomene: 2007-12-04 PREDMET podnesak (Dinova-Diona d.o.o.) od 03.12.2007. IN2 napomene: 2008-03-18 PREDMET podnesak (DO-zahtjev za uvid u spis) od 17.03.2008. IN2 napomene: 2008-04-10 PREDMET Dopis Drž.odvj RH od 09.04.2008. IN2 napomene: 2008-04-15 PREDMET spis vraćen sa uvida (DO) od 14.04.2008. IN2 napomene: 2008-11-11 PREDMET podnesak (Hrvatski zavod za mir. osiguranje) od 10.11.2008. IN2 napomene: 2009-02-17 PREDMET Podnesak vjerovnika Dinova Diona d.o.o. IN2 napomene: 2009-02-23 PREDMET ogl.ploča od 11.02.2009. IN2 napomene: 2009-04-09 PREDMET 08.04.2009. Oglasna ploča - obavijest od 19.03.2009. IN2 napomene: 2009-06-29 PREDMET podnesak (Pik Vrbovec) od 26.06.2009. IN2 napomene: 2009-09-07 PREDMET podnesak (Diona d.o.o.) od 04.09.2009. IN2 napomene: 2009-11-10 PREDMET podnesak (ODO) od 09.11.2009. IN2 napomene: 2010-01-25 PREDMET Podnesak (ODO u ZG) od 25.01.2010. IN2 napomene: 2010-10-18 PREDMET Podesak (ODO U VRBOVCU) od 18.10.2010. - vraćen spis sa uvida 1-4 toma</izvorni_sadrzaj>
    <derivirana_varijabla naziv="DomainObject.Predmet.Opis_1">MIGRIRANO IZ IN2 IN2 napomene: 2007-10-17 PREDMET Presignacija sa suca XLIx Šimundić 10 Su-30/2007 od 10.10.07. na ref. XII Radić IN2 napomene: 2007-12-04 PREDMET podnesak (Dinova-Diona d.o.o.) od 03.12.2007. IN2 napomene: 2008-03-18 PREDMET podnesak (DO-zahtjev za uvid u spis) od 17.03.2008. IN2 napomene: 2008-04-10 PREDMET Dopis Drž.odvj RH od 09.04.2008. IN2 napomene: 2008-04-15 PREDMET spis vraćen sa uvida (DO) od 14.04.2008. IN2 napomene: 2008-11-11 PREDMET podnesak (Hrvatski zavod za mir. osiguranje) od 10.11.2008. IN2 napomene: 2009-02-17 PREDMET Podnesak vjerovnika Dinova Diona d.o.o. IN2 napomene: 2009-02-23 PREDMET ogl.ploča od 11.02.2009. IN2 napomene: 2009-04-09 PREDMET 08.04.2009. Oglasna ploča - obavijest od 19.03.2009. IN2 napomene: 2009-06-29 PREDMET podnesak (Pik Vrbovec) od 26.06.2009. IN2 napomene: 2009-09-07 PREDMET podnesak (Diona d.o.o.) od 04.09.2009. IN2 napomene: 2009-11-10 PREDMET podnesak (ODO) od 09.11.2009. IN2 napomene: 2010-01-25 PREDMET Podnesak (ODO u ZG) od 25.01.2010. IN2 napomene: 2010-10-18 PREDMET Podesak (ODO U VRBOVCU) od 18.10.2010. - vraćen spis sa uvida 1-4 toma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St-81/2000</izvorni_sadrzaj>
    <derivirana_varijabla naziv="DomainObject.Predmet.OznakaBroj_1">St-81/2000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GRAMIP PZ</izvorni_sadrzaj>
    <derivirana_varijabla naziv="DomainObject.Predmet.ProtustrankaFormated_1">  GRAMIP PZ</derivirana_varijabla>
  </DomainObject.Predmet.ProtustrankaFormated>
  <DomainObject.Predmet.ProtustrankaFormatedOIB>
    <izvorni_sadrzaj>  GRAMIP PZ, OIB 83764777531</izvorni_sadrzaj>
    <derivirana_varijabla naziv="DomainObject.Predmet.ProtustrankaFormatedOIB_1">  GRAMIP PZ, OIB 83764777531</derivirana_varijabla>
  </DomainObject.Predmet.ProtustrankaFormatedOIB>
  <DomainObject.Predmet.ProtustrankaFormatedWithAdress>
    <izvorni_sadrzaj> GRAMIP PZ, Trg Slobode 10, 10342 Dubrava</izvorni_sadrzaj>
    <derivirana_varijabla naziv="DomainObject.Predmet.ProtustrankaFormatedWithAdress_1"> GRAMIP PZ, Trg Slobode 10, 10342 Dubrava</derivirana_varijabla>
  </DomainObject.Predmet.ProtustrankaFormatedWithAdress>
  <DomainObject.Predmet.ProtustrankaFormatedWithAdressOIB>
    <izvorni_sadrzaj> GRAMIP PZ, OIB 83764777531, Trg Slobode 10, 10342 Dubrava</izvorni_sadrzaj>
    <derivirana_varijabla naziv="DomainObject.Predmet.ProtustrankaFormatedWithAdressOIB_1"> GRAMIP PZ, OIB 83764777531, Trg Slobode 10, 10342 Dubrava</derivirana_varijabla>
  </DomainObject.Predmet.ProtustrankaFormatedWithAdressOIB>
  <DomainObject.Predmet.ProtustrankaWithAdress>
    <izvorni_sadrzaj>GRAMIP PZ Trg Slobode 10, 10342 Dubrava</izvorni_sadrzaj>
    <derivirana_varijabla naziv="DomainObject.Predmet.ProtustrankaWithAdress_1">GRAMIP PZ Trg Slobode 10, 10342 Dubrava</derivirana_varijabla>
  </DomainObject.Predmet.ProtustrankaWithAdress>
  <DomainObject.Predmet.ProtustrankaWithAdressOIB>
    <izvorni_sadrzaj>GRAMIP PZ, OIB 83764777531, Trg Slobode 10, 10342 Dubrava</izvorni_sadrzaj>
    <derivirana_varijabla naziv="DomainObject.Predmet.ProtustrankaWithAdressOIB_1">GRAMIP PZ, OIB 83764777531, Trg Slobode 10, 10342 Dubrava</derivirana_varijabla>
  </DomainObject.Predmet.ProtustrankaWithAdressOIB>
  <DomainObject.Predmet.ProtustrankaNazivFormated>
    <izvorni_sadrzaj>GRAMIP PZ</izvorni_sadrzaj>
    <derivirana_varijabla naziv="DomainObject.Predmet.ProtustrankaNazivFormated_1">GRAMIP PZ</derivirana_varijabla>
  </DomainObject.Predmet.ProtustrankaNazivFormated>
  <DomainObject.Predmet.ProtustrankaNazivFormatedOIB>
    <izvorni_sadrzaj>GRAMIP PZ, OIB 83764777531</izvorni_sadrzaj>
    <derivirana_varijabla naziv="DomainObject.Predmet.ProtustrankaNazivFormatedOIB_1">GRAMIP PZ, OIB 83764777531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Katarina Prihistal; Slavko Bezrok; Anđelija Besedić; Ivanka Car-pavlic; Željko Gronih; Melita Ježić; Vesna Katalenac</izvorni_sadrzaj>
    <derivirana_varijabla naziv="DomainObject.Predmet.StrankaFormated_1">  Katarina Prihistal; Slavko Bezrok; Anđelija Besedić; Ivanka Car-pavlic; Željko Gronih; Melita Ježić; Vesna Katalenac</derivirana_varijabla>
  </DomainObject.Predmet.StrankaFormated>
  <DomainObject.Predmet.StrankaFormatedOIB>
    <izvorni_sadrzaj>  Katarina Prihistal, OIB 42042446589; Slavko Bezrok, OIB 10903145026; Anđelija Besedić, OIB 10291696960; Ivanka Car-pavlic, OIB 23682309633; Željko Gronih, OIB 29998430477; Melita Ježić, OIB 71676243276; Vesna Katalenac, OIB 49579569399</izvorni_sadrzaj>
    <derivirana_varijabla naziv="DomainObject.Predmet.StrankaFormatedOIB_1">  Katarina Prihistal, OIB 42042446589; Slavko Bezrok, OIB 10903145026; Anđelija Besedić, OIB 10291696960; Ivanka Car-pavlic, OIB 23682309633; Željko Gronih, OIB 29998430477; Melita Ježić, OIB 71676243276; Vesna Katalenac, OIB 49579569399</derivirana_varijabla>
  </DomainObject.Predmet.StrankaFormatedOIB>
  <DomainObject.Predmet.StrankaFormatedWithAdress>
    <izvorni_sadrzaj> Katarina Prihistal, Štrosmajerova 10, 10342 Dubrava; Slavko Bezrok, Zgališće 12a, 10342 Zgališće; Anđelija Besedić, Kralja Tomislava 2, 10342 Dubrava; Ivanka Car-pavlic, Ante Starčevića 6, 10342 Dubrava; Željko Gronih, Gornji Marinkovac 45, 10342 Gornji Marinkovac; Melita Ježić, Braće Radić 14, 10342 Dubrava; Vesna Katalenac, Ivana Zapolje 2, 10342 Dubrava</izvorni_sadrzaj>
    <derivirana_varijabla naziv="DomainObject.Predmet.StrankaFormatedWithAdress_1"> Katarina Prihistal, Štrosmajerova 10, 10342 Dubrava; Slavko Bezrok, Zgališće 12a, 10342 Zgališće; Anđelija Besedić, Kralja Tomislava 2, 10342 Dubrava; Ivanka Car-pavlic, Ante Starčevića 6, 10342 Dubrava; Željko Gronih, Gornji Marinkovac 45, 10342 Gornji Marinkovac; Melita Ježić, Braće Radić 14, 10342 Dubrava; Vesna Katalenac, Ivana Zapolje 2, 10342 Dubrava</derivirana_varijabla>
  </DomainObject.Predmet.StrankaFormatedWithAdress>
  <DomainObject.Predmet.StrankaFormatedWithAdressOIB>
    <izvorni_sadrzaj> Katarina Prihistal, OIB 42042446589, Štrosmajerova 10, 10342 Dubrava; Slavko Bezrok, OIB 10903145026, Zgališće 12a, 10342 Zgališće; Anđelija Besedić, OIB 10291696960, Kralja Tomislava 2, 10342 Dubrava; Ivanka Car-pavlic, OIB 23682309633, Ante Starčevića 6, 10342 Dubrava; Željko Gronih, OIB 29998430477, Gornji Marinkovac 45, 10342 Gornji Marinkovac; Melita Ježić, OIB 71676243276, Braće Radić 14, 10342 Dubrava; Vesna Katalenac, OIB 49579569399, Ivana Zapolje 2, 10342 Dubrava</izvorni_sadrzaj>
    <derivirana_varijabla naziv="DomainObject.Predmet.StrankaFormatedWithAdressOIB_1"> Katarina Prihistal, OIB 42042446589, Štrosmajerova 10, 10342 Dubrava; Slavko Bezrok, OIB 10903145026, Zgališće 12a, 10342 Zgališće; Anđelija Besedić, OIB 10291696960, Kralja Tomislava 2, 10342 Dubrava; Ivanka Car-pavlic, OIB 23682309633, Ante Starčevića 6, 10342 Dubrava; Željko Gronih, OIB 29998430477, Gornji Marinkovac 45, 10342 Gornji Marinkovac; Melita Ježić, OIB 71676243276, Braće Radić 14, 10342 Dubrava; Vesna Katalenac, OIB 49579569399, Ivana Zapolje 2, 10342 Dubrava</derivirana_varijabla>
  </DomainObject.Predmet.StrankaFormatedWithAdressOIB>
  <DomainObject.Predmet.StrankaWithAdress>
    <izvorni_sadrzaj>Katarina Prihistal Štrosmajerova 10,10342 Dubrava,Slavko Bezrok Zgališće 12a,10342 Zgališće,Anđelija Besedić Kralja Tomislava 2,10342 Dubrava,Ivanka Car-pavlic Ante Starčevića 6,10342 Dubrava,Željko Gronih Gornji Marinkovac 45,10342 Gornji Marinkovac,Melita Ježić Braće Radić 14,10342 Dubrava,Vesna Katalenac Ivana Zapolje 2,10342 Dubrava</izvorni_sadrzaj>
    <derivirana_varijabla naziv="DomainObject.Predmet.StrankaWithAdress_1">Katarina Prihistal Štrosmajerova 10,10342 Dubrava,Slavko Bezrok Zgališće 12a,10342 Zgališće,Anđelija Besedić Kralja Tomislava 2,10342 Dubrava,Ivanka Car-pavlic Ante Starčevića 6,10342 Dubrava,Željko Gronih Gornji Marinkovac 45,10342 Gornji Marinkovac,Melita Ježić Braće Radić 14,10342 Dubrava,Vesna Katalenac Ivana Zapolje 2,10342 Dubrava</derivirana_varijabla>
  </DomainObject.Predmet.StrankaWithAdress>
  <DomainObject.Predmet.StrankaWithAdressOIB>
    <izvorni_sadrzaj>Katarina Prihistal, OIB 42042446589, Štrosmajerova 10,10342 Dubrava,Slavko Bezrok, OIB 10903145026, Zgališće 12a,10342 Zgališće,Anđelija Besedić, OIB 10291696960, Kralja Tomislava 2,10342 Dubrava,Ivanka Car-pavlic, OIB 23682309633, Ante Starčevića 6,10342 Dubrava,Željko Gronih, OIB 29998430477, Gornji Marinkovac 45,10342 Gornji Marinkovac,Melita Ježić, OIB 71676243276, Braće Radić 14,10342 Dubrava,Vesna Katalenac, OIB 49579569399, Ivana Zapolje 2,10342 Dubrava</izvorni_sadrzaj>
    <derivirana_varijabla naziv="DomainObject.Predmet.StrankaWithAdressOIB_1">Katarina Prihistal, OIB 42042446589, Štrosmajerova 10,10342 Dubrava,Slavko Bezrok, OIB 10903145026, Zgališće 12a,10342 Zgališće,Anđelija Besedić, OIB 10291696960, Kralja Tomislava 2,10342 Dubrava,Ivanka Car-pavlic, OIB 23682309633, Ante Starčevića 6,10342 Dubrava,Željko Gronih, OIB 29998430477, Gornji Marinkovac 45,10342 Gornji Marinkovac,Melita Ježić, OIB 71676243276, Braće Radić 14,10342 Dubrava,Vesna Katalenac, OIB 49579569399, Ivana Zapolje 2,10342 Dubrava</derivirana_varijabla>
  </DomainObject.Predmet.StrankaWithAdressOIB>
  <DomainObject.Predmet.StrankaNazivFormated>
    <izvorni_sadrzaj>Katarina Prihistal,Slavko Bezrok,Anđelija Besedić,Ivanka Car-pavlic,Željko Gronih,Melita Ježić,Vesna Katalenac</izvorni_sadrzaj>
    <derivirana_varijabla naziv="DomainObject.Predmet.StrankaNazivFormated_1">Katarina Prihistal,Slavko Bezrok,Anđelija Besedić,Ivanka Car-pavlic,Željko Gronih,Melita Ježić,Vesna Katalenac</derivirana_varijabla>
  </DomainObject.Predmet.StrankaNazivFormated>
  <DomainObject.Predmet.StrankaNazivFormatedOIB>
    <izvorni_sadrzaj>Katarina Prihistal, OIB 42042446589,Slavko Bezrok, OIB 10903145026,Anđelija Besedić, OIB 10291696960,Ivanka Car-pavlic, OIB 23682309633,Željko Gronih, OIB 29998430477,Melita Ježić, OIB 71676243276,Vesna Katalenac, OIB 49579569399</izvorni_sadrzaj>
    <derivirana_varijabla naziv="DomainObject.Predmet.StrankaNazivFormatedOIB_1">Katarina Prihistal, OIB 42042446589,Slavko Bezrok, OIB 10903145026,Anđelija Besedić, OIB 10291696960,Ivanka Car-pavlic, OIB 23682309633,Željko Gronih, OIB 29998430477,Melita Ježić, OIB 71676243276,Vesna Katalenac, OIB 49579569399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Katarina Prihistal</item>
      <item>Slavko Bezrok</item>
      <item>Anđelija Besedić</item>
      <item>Ivanka Car-pavlic</item>
      <item>Željko Gronih</item>
      <item>Melita Ježić</item>
      <item>Vesna Katalenac</item>
    </izvorni_sadrzaj>
    <derivirana_varijabla naziv="DomainObject.Predmet.StrankaListFormated_1">
      <item>Katarina Prihistal</item>
      <item>Slavko Bezrok</item>
      <item>Anđelija Besedić</item>
      <item>Ivanka Car-pavlic</item>
      <item>Željko Gronih</item>
      <item>Melita Ježić</item>
      <item>Vesna Katalenac</item>
    </derivirana_varijabla>
  </DomainObject.Predmet.StrankaListFormated>
  <DomainObject.Predmet.StrankaListFormatedOIB>
    <izvorni_sadrzaj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izvorni_sadrzaj>
    <derivirana_varijabla naziv="DomainObject.Predmet.StrankaListFormatedOIB_1"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derivirana_varijabla>
  </DomainObject.Predmet.StrankaListFormatedOIB>
  <DomainObject.Predmet.StrankaListFormatedWithAdress>
    <izvorni_sadrzaj>
      <item>Katarina Prihistal, Štrosmajerova 10, 10342 Dubrava</item>
      <item>Slavko Bezrok, Zgališće 12a, 10342 Zgališće</item>
      <item>Anđelija Besedić, Kralja Tomislava 2, 10342 Dubrava</item>
      <item>Ivanka Car-pavlic, Ante Starčevića 6, 10342 Dubrava</item>
      <item>Željko Gronih, Gornji Marinkovac 45, 10342 Gornji Marinkovac</item>
      <item>Melita Ježić, Braće Radić 14, 10342 Dubrava</item>
      <item>Vesna Katalenac, Ivana Zapolje 2, 10342 Dubrava</item>
    </izvorni_sadrzaj>
    <derivirana_varijabla naziv="DomainObject.Predmet.StrankaListFormatedWithAdress_1">
      <item>Katarina Prihistal, Štrosmajerova 10, 10342 Dubrava</item>
      <item>Slavko Bezrok, Zgališće 12a, 10342 Zgališće</item>
      <item>Anđelija Besedić, Kralja Tomislava 2, 10342 Dubrava</item>
      <item>Ivanka Car-pavlic, Ante Starčevića 6, 10342 Dubrava</item>
      <item>Željko Gronih, Gornji Marinkovac 45, 10342 Gornji Marinkovac</item>
      <item>Melita Ježić, Braće Radić 14, 10342 Dubrava</item>
      <item>Vesna Katalenac, Ivana Zapolje 2, 10342 Dubrava</item>
    </derivirana_varijabla>
  </DomainObject.Predmet.StrankaListFormatedWithAdress>
  <DomainObject.Predmet.StrankaListFormatedWithAdressOIB>
    <izvorni_sadrzaj>
      <item>Katarina Prihistal, OIB 42042446589, Štrosmajerova 10, 10342 Dubrava</item>
      <item>Slavko Bezrok, OIB 10903145026, Zgališće 12a, 10342 Zgališće</item>
      <item>Anđelija Besedić, OIB 10291696960, Kralja Tomislava 2, 10342 Dubrava</item>
      <item>Ivanka Car-pavlic, OIB 23682309633, Ante Starčevića 6, 10342 Dubrava</item>
      <item>Željko Gronih, OIB 29998430477, Gornji Marinkovac 45, 10342 Gornji Marinkovac</item>
      <item>Melita Ježić, OIB 71676243276, Braće Radić 14, 10342 Dubrava</item>
      <item>Vesna Katalenac, OIB 49579569399, Ivana Zapolje 2, 10342 Dubrava</item>
    </izvorni_sadrzaj>
    <derivirana_varijabla naziv="DomainObject.Predmet.StrankaListFormatedWithAdressOIB_1">
      <item>Katarina Prihistal, OIB 42042446589, Štrosmajerova 10, 10342 Dubrava</item>
      <item>Slavko Bezrok, OIB 10903145026, Zgališće 12a, 10342 Zgališće</item>
      <item>Anđelija Besedić, OIB 10291696960, Kralja Tomislava 2, 10342 Dubrava</item>
      <item>Ivanka Car-pavlic, OIB 23682309633, Ante Starčevića 6, 10342 Dubrava</item>
      <item>Željko Gronih, OIB 29998430477, Gornji Marinkovac 45, 10342 Gornji Marinkovac</item>
      <item>Melita Ježić, OIB 71676243276, Braće Radić 14, 10342 Dubrava</item>
      <item>Vesna Katalenac, OIB 49579569399, Ivana Zapolje 2, 10342 Dubrava</item>
    </derivirana_varijabla>
  </DomainObject.Predmet.StrankaListFormatedWithAdressOIB>
  <DomainObject.Predmet.StrankaListNazivFormated>
    <izvorni_sadrzaj>
      <item>Katarina Prihistal</item>
      <item>Slavko Bezrok</item>
      <item>Anđelija Besedić</item>
      <item>Ivanka Car-pavlic</item>
      <item>Željko Gronih</item>
      <item>Melita Ježić</item>
      <item>Vesna Katalenac</item>
    </izvorni_sadrzaj>
    <derivirana_varijabla naziv="DomainObject.Predmet.StrankaListNazivFormated_1">
      <item>Katarina Prihistal</item>
      <item>Slavko Bezrok</item>
      <item>Anđelija Besedić</item>
      <item>Ivanka Car-pavlic</item>
      <item>Željko Gronih</item>
      <item>Melita Ježić</item>
      <item>Vesna Katalenac</item>
    </derivirana_varijabla>
  </DomainObject.Predmet.StrankaListNazivFormated>
  <DomainObject.Predmet.StrankaListNazivFormatedOIB>
    <izvorni_sadrzaj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izvorni_sadrzaj>
    <derivirana_varijabla naziv="DomainObject.Predmet.StrankaListNazivFormatedOIB_1">
      <item>Katarina Prihistal, OIB 42042446589</item>
      <item>Slavko Bezrok, OIB 10903145026</item>
      <item>Anđelija Besedić, OIB 10291696960</item>
      <item>Ivanka Car-pavlic, OIB 23682309633</item>
      <item>Željko Gronih, OIB 29998430477</item>
      <item>Melita Ježić, OIB 71676243276</item>
      <item>Vesna Katalenac, OIB 49579569399</item>
    </derivirana_varijabla>
  </DomainObject.Predmet.StrankaListNazivFormatedOIB>
  <DomainObject.Predmet.ProtuStrankaListFormated>
    <izvorni_sadrzaj>
      <item>GRAMIP PZ</item>
    </izvorni_sadrzaj>
    <derivirana_varijabla naziv="DomainObject.Predmet.ProtuStrankaListFormated_1">
      <item>GRAMIP PZ</item>
    </derivirana_varijabla>
  </DomainObject.Predmet.ProtuStrankaListFormated>
  <DomainObject.Predmet.ProtuStrankaListFormatedOIB>
    <izvorni_sadrzaj>
      <item>GRAMIP PZ, OIB 83764777531</item>
    </izvorni_sadrzaj>
    <derivirana_varijabla naziv="DomainObject.Predmet.ProtuStrankaListFormatedOIB_1">
      <item>GRAMIP PZ, OIB 83764777531</item>
    </derivirana_varijabla>
  </DomainObject.Predmet.ProtuStrankaListFormatedOIB>
  <DomainObject.Predmet.ProtuStrankaListFormatedWithAdress>
    <izvorni_sadrzaj>
      <item>GRAMIP PZ, Trg Slobode 10, 10342 Dubrava</item>
    </izvorni_sadrzaj>
    <derivirana_varijabla naziv="DomainObject.Predmet.ProtuStrankaListFormatedWithAdress_1">
      <item>GRAMIP PZ, Trg Slobode 10, 10342 Dubrava</item>
    </derivirana_varijabla>
  </DomainObject.Predmet.ProtuStrankaListFormatedWithAdress>
  <DomainObject.Predmet.ProtuStrankaListFormatedWithAdressOIB>
    <izvorni_sadrzaj>
      <item>GRAMIP PZ, OIB 83764777531, Trg Slobode 10, 10342 Dubrava</item>
    </izvorni_sadrzaj>
    <derivirana_varijabla naziv="DomainObject.Predmet.ProtuStrankaListFormatedWithAdressOIB_1">
      <item>GRAMIP PZ, OIB 83764777531, Trg Slobode 10, 10342 Dubrava</item>
    </derivirana_varijabla>
  </DomainObject.Predmet.ProtuStrankaListFormatedWithAdressOIB>
  <DomainObject.Predmet.ProtuStrankaListNazivFormated>
    <izvorni_sadrzaj>
      <item>GRAMIP PZ</item>
    </izvorni_sadrzaj>
    <derivirana_varijabla naziv="DomainObject.Predmet.ProtuStrankaListNazivFormated_1">
      <item>GRAMIP PZ</item>
    </derivirana_varijabla>
  </DomainObject.Predmet.ProtuStrankaListNazivFormated>
  <DomainObject.Predmet.ProtuStrankaListNazivFormatedOIB>
    <izvorni_sadrzaj>
      <item>GRAMIP PZ, OIB 83764777531</item>
    </izvorni_sadrzaj>
    <derivirana_varijabla naziv="DomainObject.Predmet.ProtuStrankaListNazivFormatedOIB_1">
      <item>GRAMIP PZ, OIB 83764777531</item>
    </derivirana_varijabla>
  </DomainObject.Predmet.ProtuStrankaListNazivFormatedOIB>
  <DomainObject.Predmet.OstaliListFormated>
    <izvorni_sadrzaj>
      <item>Marija Tomeš</item>
    </izvorni_sadrzaj>
    <derivirana_varijabla naziv="DomainObject.Predmet.OstaliListFormated_1">
      <item>Marija Tomeš</item>
    </derivirana_varijabla>
  </DomainObject.Predmet.OstaliListFormated>
  <DomainObject.Predmet.OstaliListFormatedOIB>
    <izvorni_sadrzaj>
      <item>Marija Tomeš, OIB 55542209293</item>
    </izvorni_sadrzaj>
    <derivirana_varijabla naziv="DomainObject.Predmet.OstaliListFormatedOIB_1">
      <item>Marija Tomeš, OIB 55542209293</item>
    </derivirana_varijabla>
  </DomainObject.Predmet.OstaliListFormatedOIB>
  <DomainObject.Predmet.OstaliListFormatedWithAdress>
    <izvorni_sadrzaj>
      <item>Marija Tomeš, Kosorova 5/7, 10000 Zagreb</item>
    </izvorni_sadrzaj>
    <derivirana_varijabla naziv="DomainObject.Predmet.OstaliListFormatedWithAdress_1">
      <item>Marija Tomeš, Kosorova 5/7, 10000 Zagreb</item>
    </derivirana_varijabla>
  </DomainObject.Predmet.OstaliListFormatedWithAdress>
  <DomainObject.Predmet.OstaliListFormatedWithAdressOIB>
    <izvorni_sadrzaj>
      <item>Marija Tomeš, OIB 55542209293, Kosorova 5/7, 10000 Zagreb</item>
    </izvorni_sadrzaj>
    <derivirana_varijabla naziv="DomainObject.Predmet.OstaliListFormatedWithAdressOIB_1">
      <item>Marija Tomeš, OIB 55542209293, Kosorova 5/7, 10000 Zagreb</item>
    </derivirana_varijabla>
  </DomainObject.Predmet.OstaliListFormatedWithAdressOIB>
  <DomainObject.Predmet.OstaliListNazivFormated>
    <izvorni_sadrzaj>
      <item>Marija Tomeš</item>
    </izvorni_sadrzaj>
    <derivirana_varijabla naziv="DomainObject.Predmet.OstaliListNazivFormated_1">
      <item>Marija Tomeš</item>
    </derivirana_varijabla>
  </DomainObject.Predmet.OstaliListNazivFormated>
  <DomainObject.Predmet.OstaliListNazivFormatedOIB>
    <izvorni_sadrzaj>
      <item>Marija Tomeš, OIB 55542209293</item>
    </izvorni_sadrzaj>
    <derivirana_varijabla naziv="DomainObject.Predmet.OstaliListNazivFormatedOIB_1"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Katarina Prihistal i dr.</izvorni_sadrzaj>
    <derivirana_varijabla naziv="DomainObject.Predmet.StrankaIDrugi_1">Katarina Prihistal i dr.</derivirana_varijabla>
  </DomainObject.Predmet.StrankaIDrugi>
  <DomainObject.Predmet.ProtustrankaIDrugi>
    <izvorni_sadrzaj>GRAMIP PZ</izvorni_sadrzaj>
    <derivirana_varijabla naziv="DomainObject.Predmet.ProtustrankaIDrugi_1">GRAMIP PZ</derivirana_varijabla>
  </DomainObject.Predmet.ProtustrankaIDrugi>
  <DomainObject.Predmet.StrankaIDrugiAdressOIB>
    <izvorni_sadrzaj>Katarina Prihistal, OIB 42042446589, Štrosmajerova 10, 10342 Dubrava i dr.</izvorni_sadrzaj>
    <derivirana_varijabla naziv="DomainObject.Predmet.StrankaIDrugiAdressOIB_1">Katarina Prihistal, OIB 42042446589, Štrosmajerova 10, 10342 Dubrava i dr.</derivirana_varijabla>
  </DomainObject.Predmet.StrankaIDrugiAdressOIB>
  <DomainObject.Predmet.ProtustrankaIDrugiAdressOIB>
    <izvorni_sadrzaj>GRAMIP PZ, OIB 83764777531, Trg Slobode 10, 10342 Dubrava</izvorni_sadrzaj>
    <derivirana_varijabla naziv="DomainObject.Predmet.ProtustrankaIDrugiAdressOIB_1">GRAMIP PZ, OIB 83764777531, Trg Slobode 10,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GRAMIP PZ</item>
      <item>Marija Tomeš</item>
      <item>Katarina Prihistal</item>
      <item>Slavko Bezrok</item>
      <item>Anđelija Besedić</item>
      <item>Ivanka Car-pavlic</item>
      <item>Željko Gronih</item>
      <item>Melita Ježić</item>
      <item>Vesna Katalenac</item>
    </izvorni_sadrzaj>
    <derivirana_varijabla naziv="DomainObject.Predmet.SudioniciListNaziv_1">
      <item>GRAMIP PZ</item>
      <item>Marija Tomeš</item>
      <item>Katarina Prihistal</item>
      <item>Slavko Bezrok</item>
      <item>Anđelija Besedić</item>
      <item>Ivanka Car-pavlic</item>
      <item>Željko Gronih</item>
      <item>Melita Ježić</item>
      <item>Vesna Katalenac</item>
    </derivirana_varijabla>
  </DomainObject.Predmet.SudioniciListNaziv>
  <DomainObject.Predmet.SudioniciListAdressOIB>
    <izvorni_sadrzaj>
      <item>GRAMIP PZ, OIB 83764777531, Trg Slobode 10,10342 Dubrava</item>
      <item>Marija Tomeš, OIB 55542209293, Kosorova 5/7,10000 Zagreb</item>
      <item>Katarina Prihistal, OIB 42042446589, Štrosmajerova 10,10342 Dubrava</item>
      <item>Slavko Bezrok, OIB 10903145026, Zgališće 12a,10342 Zgališće</item>
      <item>Anđelija Besedić, OIB 10291696960, Kralja Tomislava 2,10342 Dubrava</item>
      <item>Ivanka Car-pavlic, OIB 23682309633, Ante Starčevića 6,10342 Dubrava</item>
      <item>Željko Gronih, OIB 29998430477, Gornji Marinkovac 45,10342 Gornji Marinkovac</item>
      <item>Melita Ježić, OIB 71676243276, Braće Radić 14,10342 Dubrava</item>
      <item>Vesna Katalenac, OIB 49579569399, Ivana Zapolje 2,10342 Dubrava</item>
    </izvorni_sadrzaj>
    <derivirana_varijabla naziv="DomainObject.Predmet.SudioniciListAdressOIB_1">
      <item>GRAMIP PZ, OIB 83764777531, Trg Slobode 10,10342 Dubrava</item>
      <item>Marija Tomeš, OIB 55542209293, Kosorova 5/7,10000 Zagreb</item>
      <item>Katarina Prihistal, OIB 42042446589, Štrosmajerova 10,10342 Dubrava</item>
      <item>Slavko Bezrok, OIB 10903145026, Zgališće 12a,10342 Zgališće</item>
      <item>Anđelija Besedić, OIB 10291696960, Kralja Tomislava 2,10342 Dubrava</item>
      <item>Ivanka Car-pavlic, OIB 23682309633, Ante Starčevića 6,10342 Dubrava</item>
      <item>Željko Gronih, OIB 29998430477, Gornji Marinkovac 45,10342 Gornji Marinkovac</item>
      <item>Melita Ježić, OIB 71676243276, Braće Radić 14,10342 Dubrava</item>
      <item>Vesna Katalenac, OIB 49579569399, Ivana Zapolje 2,10342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83764777531</item>
      <item>, OIB 55542209293</item>
      <item>, OIB 42042446589</item>
      <item>, OIB 10903145026</item>
      <item>, OIB 10291696960</item>
      <item>, OIB 23682309633</item>
      <item>, OIB 29998430477</item>
      <item>, OIB 71676243276</item>
      <item>, OIB 49579569399</item>
    </izvorni_sadrzaj>
    <derivirana_varijabla naziv="DomainObject.Predmet.SudioniciListNazivOIB_1">
      <item>, OIB 83764777531</item>
      <item>, OIB 55542209293</item>
      <item>, OIB 42042446589</item>
      <item>, OIB 10903145026</item>
      <item>, OIB 10291696960</item>
      <item>, OIB 23682309633</item>
      <item>, OIB 29998430477</item>
      <item>, OIB 71676243276</item>
      <item>, OIB 49579569399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2018</properties:Characters>
  <properties:Lines>111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2017-07-18T11:59:00Z</dcterms:created>
  <dc:creator>Marija</dc:creator>
  <cp:lastModifiedBy>Katica Franjić</cp:lastModifiedBy>
  <cp:lastPrinted>2017-07-15T04:17:00Z</cp:lastPrinted>
  <dcterms:modified xmlns:xsi="http://www.w3.org/2001/XMLSchema-instance" xsi:type="dcterms:W3CDTF">2017-07-18T12:00:00Z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St-81/2000-49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