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ad67" w14:paraId="3adad67" w:rsidRDefault="00386198" w:rsidP="00E51FDF" w:rsidR="00386198" w:rsidRPr="00711EF2">
      <w:pPr>
        <w:jc w:val="right"/>
        <w15:collapsed w:val="false"/>
      </w:pPr>
      <w:bookmarkStart w:name="_GoBack" w:id="0"/>
      <w:bookmarkEnd w:id="0"/>
      <w:r w:rsidRPr="00711EF2">
        <w:tab/>
      </w:r>
    </w:p>
    <w:p w:rsidRDefault="00386198" w:rsidP="00825537" w:rsidR="00386198" w:rsidRPr="00711EF2"/>
    <w:p w:rsidRDefault="00386198" w:rsidP="00825537" w:rsidR="00386198" w:rsidRPr="00711EF2"/>
    <w:p w:rsidRDefault="00386198" w:rsidP="00825537" w:rsidR="00386198" w:rsidRPr="00711EF2">
      <w:pPr>
        <w:rPr>
          <w:b/>
          <w:bCs/>
        </w:rPr>
      </w:pPr>
      <w:r w:rsidRPr="00711EF2">
        <w:rPr>
          <w:b/>
          <w:bCs/>
        </w:rPr>
        <w:t>REPUBLIKA HRVATSKA</w:t>
      </w:r>
    </w:p>
    <w:p w:rsidRDefault="00386198" w:rsidP="00825537" w:rsidR="00386198" w:rsidRPr="00711EF2">
      <w:pPr>
        <w:rPr>
          <w:b/>
          <w:bCs/>
        </w:rPr>
      </w:pPr>
      <w:r w:rsidRPr="00711EF2">
        <w:rPr>
          <w:b/>
          <w:bCs/>
        </w:rPr>
        <w:t>TRGOVAČKI SUD U ZADRU</w:t>
      </w:r>
    </w:p>
    <w:p w:rsidRDefault="00345BC5" w:rsidP="00825537" w:rsidR="00345BC5" w:rsidRPr="00711EF2">
      <w:r w:rsidRPr="00711EF2">
        <w:t>Dr. Franje Tuđmana 35</w:t>
      </w:r>
    </w:p>
    <w:p w:rsidRDefault="00386198" w:rsidP="00825537" w:rsidR="00386198" w:rsidRPr="00711EF2">
      <w:pPr>
        <w:jc w:val="center"/>
      </w:pPr>
    </w:p>
    <w:p w:rsidRDefault="00386198" w:rsidP="00825537" w:rsidR="00386198" w:rsidRPr="00711EF2">
      <w:pPr>
        <w:jc w:val="center"/>
        <w:rPr>
          <w:b/>
          <w:bCs/>
        </w:rPr>
      </w:pPr>
      <w:r w:rsidRPr="00711EF2">
        <w:rPr>
          <w:b/>
          <w:bCs/>
        </w:rPr>
        <w:t xml:space="preserve">U   I M E  R E  P U B L I K E  H R V A T S K E </w:t>
      </w:r>
    </w:p>
    <w:p w:rsidRDefault="00386198" w:rsidP="00825537" w:rsidR="00386198" w:rsidRPr="00711EF2">
      <w:pPr>
        <w:rPr>
          <w:b/>
          <w:bCs/>
        </w:rPr>
      </w:pPr>
    </w:p>
    <w:p w:rsidRDefault="00386198" w:rsidP="00825537" w:rsidR="00386198" w:rsidRPr="00711EF2">
      <w:pPr>
        <w:jc w:val="center"/>
        <w:rPr>
          <w:b/>
          <w:bCs/>
        </w:rPr>
      </w:pPr>
      <w:r w:rsidRPr="00711EF2">
        <w:rPr>
          <w:b/>
          <w:bCs/>
        </w:rPr>
        <w:t>R J E Š E N J E</w:t>
      </w:r>
    </w:p>
    <w:p w:rsidRDefault="00386198" w:rsidP="00825537" w:rsidR="00386198" w:rsidRPr="00711EF2"/>
    <w:p w:rsidRDefault="00E51FDF" w:rsidP="00A964E6" w:rsidR="00386198">
      <w:pPr>
        <w:jc w:val="both"/>
      </w:pPr>
      <w:r w:rsidRPr="00711EF2">
        <w:tab/>
        <w:t xml:space="preserve">Trgovački sud u Zadru, </w:t>
      </w:r>
      <w:r w:rsidR="00386198" w:rsidRPr="00711EF2">
        <w:t>po su</w:t>
      </w:r>
      <w:r w:rsidRPr="00711EF2">
        <w:t>tkinji</w:t>
      </w:r>
      <w:r w:rsidR="00386198" w:rsidRPr="00711EF2">
        <w:t xml:space="preserve"> A</w:t>
      </w:r>
      <w:r w:rsidRPr="00711EF2">
        <w:t xml:space="preserve">ni Markač </w:t>
      </w:r>
      <w:r w:rsidR="00386198" w:rsidRPr="00711EF2">
        <w:t>u stečajnom postupku nad stečajnim dužnikom</w:t>
      </w:r>
      <w:r w:rsidR="00A70C1C" w:rsidRPr="00711EF2">
        <w:t xml:space="preserve"> </w:t>
      </w:r>
      <w:r w:rsidR="00733CEE" w:rsidRPr="00DB7FED">
        <w:t>TVORNICA ZABAVE d.o.o., Zadar, Stomorica 7, OIB: 44175168556,</w:t>
      </w:r>
      <w:r w:rsidR="00733CEE">
        <w:t xml:space="preserve"> </w:t>
      </w:r>
      <w:r w:rsidR="00386198" w:rsidRPr="00711EF2">
        <w:t xml:space="preserve">sukladno čl. </w:t>
      </w:r>
      <w:r w:rsidR="006104B9" w:rsidRPr="00711EF2">
        <w:t>132</w:t>
      </w:r>
      <w:r w:rsidR="00386198" w:rsidRPr="00711EF2">
        <w:t>.</w:t>
      </w:r>
      <w:r w:rsidR="006104B9" w:rsidRPr="00711EF2">
        <w:t xml:space="preserve"> st. 2.</w:t>
      </w:r>
      <w:r w:rsidR="00386198" w:rsidRPr="00711EF2">
        <w:t xml:space="preserve"> Stečajnog zakona (Narodne novine br. </w:t>
      </w:r>
      <w:r w:rsidR="006104B9" w:rsidRPr="00711EF2">
        <w:t>71/15</w:t>
      </w:r>
      <w:r w:rsidR="00386198" w:rsidRPr="00711EF2">
        <w:t xml:space="preserve">), dana </w:t>
      </w:r>
      <w:r w:rsidR="00A964E6" w:rsidRPr="00711EF2">
        <w:t>25</w:t>
      </w:r>
      <w:r w:rsidR="00BB2254" w:rsidRPr="00711EF2">
        <w:t xml:space="preserve">. kolovoza </w:t>
      </w:r>
      <w:r w:rsidR="00386198" w:rsidRPr="00711EF2">
        <w:t>201</w:t>
      </w:r>
      <w:r w:rsidR="00BB2254" w:rsidRPr="00711EF2">
        <w:t>7</w:t>
      </w:r>
      <w:r w:rsidR="000A1F5A" w:rsidRPr="00711EF2">
        <w:t>.,</w:t>
      </w:r>
    </w:p>
    <w:p w:rsidRDefault="00733CEE" w:rsidP="00A964E6" w:rsidR="00733CEE" w:rsidRPr="00711EF2">
      <w:pPr>
        <w:jc w:val="both"/>
      </w:pPr>
    </w:p>
    <w:p w:rsidRDefault="00386198" w:rsidP="00825537" w:rsidR="00386198" w:rsidRPr="00711EF2">
      <w:pPr>
        <w:jc w:val="center"/>
      </w:pPr>
      <w:r w:rsidRPr="00711EF2">
        <w:t>r i j e š i o  j e</w:t>
      </w:r>
    </w:p>
    <w:p w:rsidRDefault="00386198" w:rsidP="00825537" w:rsidR="00386198" w:rsidRPr="00711EF2">
      <w:pPr>
        <w:jc w:val="both"/>
      </w:pPr>
    </w:p>
    <w:p w:rsidRDefault="00654A2D" w:rsidP="00957C68" w:rsidR="00654A2D" w:rsidRPr="00711EF2">
      <w:pPr>
        <w:jc w:val="both"/>
      </w:pPr>
      <w:r w:rsidRPr="00711EF2">
        <w:t>I.</w:t>
      </w:r>
      <w:r w:rsidRPr="00711EF2">
        <w:tab/>
      </w:r>
      <w:r w:rsidR="00386198" w:rsidRPr="00711EF2">
        <w:t>Otvara se stečajni postupak nad stečajnim dužnikom</w:t>
      </w:r>
      <w:r w:rsidR="00733CEE" w:rsidRPr="00733CEE">
        <w:t xml:space="preserve"> </w:t>
      </w:r>
      <w:r w:rsidR="00733CEE" w:rsidRPr="00DB7FED">
        <w:t>TVORNICA ZABAVE d.o.o., Zadar, Stomorica 7, OIB: 44175168556</w:t>
      </w:r>
      <w:r w:rsidR="00D02221" w:rsidRPr="00711EF2">
        <w:t xml:space="preserve">, s danom </w:t>
      </w:r>
      <w:r w:rsidR="00A964E6" w:rsidRPr="00711EF2">
        <w:t>25</w:t>
      </w:r>
      <w:r w:rsidR="00BB2254" w:rsidRPr="00711EF2">
        <w:t>. kolovoz</w:t>
      </w:r>
      <w:r w:rsidR="00534CB6">
        <w:t>a</w:t>
      </w:r>
      <w:r w:rsidR="00BB2254" w:rsidRPr="00711EF2">
        <w:t xml:space="preserve"> 2017. </w:t>
      </w:r>
      <w:r w:rsidR="00E776FF" w:rsidRPr="00711EF2">
        <w:t xml:space="preserve">u </w:t>
      </w:r>
      <w:r w:rsidR="00733CEE">
        <w:t>13,45</w:t>
      </w:r>
      <w:r w:rsidR="00D02221" w:rsidRPr="00711EF2">
        <w:t xml:space="preserve"> </w:t>
      </w:r>
      <w:r w:rsidRPr="00711EF2">
        <w:rPr>
          <w:bCs/>
        </w:rPr>
        <w:t>sati kada</w:t>
      </w:r>
      <w:r w:rsidRPr="00711EF2">
        <w:t xml:space="preserve"> će se ovo rješenje objaviti na mrežnoj stranici e-Oglasna ploča sudova. </w:t>
      </w:r>
    </w:p>
    <w:p w:rsidRDefault="00654A2D" w:rsidP="00F1126F" w:rsidR="00654A2D" w:rsidRPr="00711EF2">
      <w:pPr>
        <w:ind w:hanging="709" w:left="709"/>
        <w:jc w:val="both"/>
      </w:pPr>
    </w:p>
    <w:p w:rsidRDefault="00654A2D" w:rsidP="00441E2C" w:rsidR="00386198" w:rsidRPr="00711EF2">
      <w:pPr>
        <w:jc w:val="both"/>
        <w:rPr>
          <w:b/>
        </w:rPr>
      </w:pPr>
      <w:r w:rsidRPr="00711EF2">
        <w:t>II.</w:t>
      </w:r>
      <w:r w:rsidRPr="00711EF2">
        <w:tab/>
      </w:r>
      <w:r w:rsidR="00534CB6">
        <w:t>Ante Vukašina iz Zadra, Dr. Franje Tuđmana 46/C, OIB:65643961597</w:t>
      </w:r>
      <w:r w:rsidR="003625A3" w:rsidRPr="00711EF2">
        <w:rPr>
          <w:bCs/>
        </w:rPr>
        <w:t xml:space="preserve">, </w:t>
      </w:r>
      <w:r w:rsidR="00386198" w:rsidRPr="00711EF2">
        <w:t>imenuje se za stečajnog upravitelja.</w:t>
      </w:r>
    </w:p>
    <w:p w:rsidRDefault="00386198" w:rsidP="00013993" w:rsidR="00386198" w:rsidRPr="00711EF2">
      <w:pPr>
        <w:jc w:val="both"/>
      </w:pPr>
    </w:p>
    <w:p w:rsidRDefault="00654A2D" w:rsidP="00957C68" w:rsidR="00386198" w:rsidRPr="00711EF2">
      <w:pPr>
        <w:jc w:val="both"/>
      </w:pPr>
      <w:r w:rsidRPr="00711EF2">
        <w:t>III.</w:t>
      </w:r>
      <w:r w:rsidRPr="00711EF2">
        <w:tab/>
      </w:r>
      <w:r w:rsidR="00386198" w:rsidRPr="00711EF2">
        <w:t xml:space="preserve">Zaključuje se stečajni postupak nad stečajnim dužnikom </w:t>
      </w:r>
      <w:r w:rsidR="00733CEE" w:rsidRPr="00DB7FED">
        <w:t>TVORNICA ZABAVE d.o.o., Zadar, Stomorica 7, OIB: 44175168556</w:t>
      </w:r>
      <w:r w:rsidR="00733CEE">
        <w:t>.</w:t>
      </w:r>
    </w:p>
    <w:p w:rsidRDefault="00386198" w:rsidP="00013993" w:rsidR="00386198" w:rsidRPr="00711EF2">
      <w:pPr>
        <w:jc w:val="both"/>
      </w:pPr>
    </w:p>
    <w:p w:rsidRDefault="00BB2254" w:rsidP="00BB2254" w:rsidR="00BB2254" w:rsidRPr="00711EF2">
      <w:pPr>
        <w:jc w:val="both"/>
      </w:pPr>
      <w:r w:rsidRPr="00711EF2">
        <w:t>IV.</w:t>
      </w:r>
      <w:r w:rsidRPr="00711EF2">
        <w:tab/>
        <w:t xml:space="preserve">Dio nastalih troškova postupka isplatit će se iz Fonda za namirenje troškova stečajnoga postupka iz članka 111. Stečajnog zakona. </w:t>
      </w:r>
    </w:p>
    <w:p w:rsidRDefault="00BB2254" w:rsidP="00BB2254" w:rsidR="00BB2254" w:rsidRPr="00711EF2">
      <w:pPr>
        <w:jc w:val="both"/>
      </w:pPr>
    </w:p>
    <w:p w:rsidRDefault="00BB2254" w:rsidP="00BB2254" w:rsidR="00BB2254" w:rsidRPr="00711EF2">
      <w:pPr>
        <w:jc w:val="both"/>
      </w:pPr>
      <w:r w:rsidRPr="00711EF2">
        <w:t>V.</w:t>
      </w:r>
      <w:r w:rsidRPr="00711EF2">
        <w:tab/>
        <w:t xml:space="preserve">Ovo rješenje objavit će se na mrežnoj stranici e-Oglasna ploča sudova i dostavit će se  sudskom registru radi upisa činjenice otvaranja stečajnog postupka odmah po objavi na </w:t>
      </w:r>
      <w:r w:rsidR="003625A3" w:rsidRPr="00711EF2">
        <w:t xml:space="preserve">mrežnoj stranici </w:t>
      </w:r>
      <w:r w:rsidRPr="00711EF2">
        <w:t>e-Oglasna ploča sudova i po pravomoćnosti radi brisanja stečajnog dužnika iz registra.</w:t>
      </w:r>
    </w:p>
    <w:p w:rsidRDefault="00BB2254" w:rsidP="00BB2254" w:rsidR="00BB2254" w:rsidRPr="00711EF2">
      <w:pPr>
        <w:ind w:hanging="705" w:left="705"/>
        <w:jc w:val="both"/>
      </w:pPr>
    </w:p>
    <w:p w:rsidRDefault="00BB2254" w:rsidP="00733CEE" w:rsidR="00386198" w:rsidRPr="00711EF2">
      <w:pPr>
        <w:jc w:val="both"/>
      </w:pPr>
      <w:r w:rsidRPr="00711EF2">
        <w:t>VI.   Otvaranje stečajnog postupka i imenovanje stečajnog upravitelja upisat će se u             zemljišne knjige, upisnik brodova, upisnik brodova u  izgradnji i upisnik prava intelektualnog vlasništva.</w:t>
      </w:r>
    </w:p>
    <w:p w:rsidRDefault="00386198" w:rsidP="00825537" w:rsidR="00386198" w:rsidRPr="00711EF2">
      <w:pPr>
        <w:ind w:hanging="705" w:left="705"/>
        <w:jc w:val="center"/>
      </w:pPr>
      <w:r w:rsidRPr="00711EF2">
        <w:t>Obrazloženje</w:t>
      </w:r>
    </w:p>
    <w:p w:rsidRDefault="00386198" w:rsidP="00825537" w:rsidR="00386198" w:rsidRPr="00711EF2">
      <w:pPr>
        <w:ind w:hanging="705" w:left="705"/>
        <w:jc w:val="center"/>
      </w:pPr>
    </w:p>
    <w:p w:rsidRDefault="00386198" w:rsidP="00957C68" w:rsidR="00386198" w:rsidRPr="00711EF2">
      <w:pPr>
        <w:ind w:firstLine="720"/>
        <w:jc w:val="both"/>
      </w:pPr>
      <w:r w:rsidRPr="00711EF2">
        <w:t>Financijska agencija, R</w:t>
      </w:r>
      <w:r w:rsidR="00EF2122" w:rsidRPr="00711EF2">
        <w:t>C</w:t>
      </w:r>
      <w:r w:rsidRPr="00711EF2">
        <w:t xml:space="preserve"> </w:t>
      </w:r>
      <w:r w:rsidR="00733CEE">
        <w:t xml:space="preserve">Rijeka, </w:t>
      </w:r>
      <w:r w:rsidR="00F1126F" w:rsidRPr="00711EF2">
        <w:t xml:space="preserve">Podružnica </w:t>
      </w:r>
      <w:r w:rsidR="00733CEE">
        <w:t xml:space="preserve">Rijeka podnijela je </w:t>
      </w:r>
      <w:r w:rsidRPr="00711EF2">
        <w:t>prijedlog za pokretanje stečajnog postupka nad stečajnim dužnikom</w:t>
      </w:r>
      <w:r w:rsidR="00A964E6" w:rsidRPr="00711EF2">
        <w:rPr>
          <w:lang w:val="en-AU"/>
        </w:rPr>
        <w:t xml:space="preserve"> </w:t>
      </w:r>
      <w:r w:rsidR="00733CEE" w:rsidRPr="00DB7FED">
        <w:t>TVORNICA ZABAVE d.o.o., Zadar, Stomorica 7, OIB: 44175168556,</w:t>
      </w:r>
      <w:r w:rsidR="00733CEE">
        <w:t xml:space="preserve"> </w:t>
      </w:r>
      <w:r w:rsidRPr="00711EF2">
        <w:t xml:space="preserve">postupajući temeljem članka </w:t>
      </w:r>
      <w:r w:rsidR="0020192B" w:rsidRPr="00711EF2">
        <w:t xml:space="preserve">110. st. 1. </w:t>
      </w:r>
      <w:r w:rsidRPr="00711EF2">
        <w:t xml:space="preserve"> </w:t>
      </w:r>
      <w:r w:rsidR="00F1126F" w:rsidRPr="00711EF2">
        <w:t>Stečajnog zakona</w:t>
      </w:r>
      <w:r w:rsidR="00733CEE">
        <w:t xml:space="preserve"> Trgovačkom sudu u Rijeci, koji se rješenjem broj St-1502/16-3 od 18. studenog 2016. oglasio </w:t>
      </w:r>
      <w:r w:rsidR="00280E12" w:rsidRPr="00711EF2">
        <w:t xml:space="preserve"> </w:t>
      </w:r>
      <w:r w:rsidR="00733CEE">
        <w:t xml:space="preserve">mjesno nenadležnim te je po pravomoćnosti navedenog rješenja predmet ustupio ovom Sudu kao stvarno i mjesno nadležnom sudu. </w:t>
      </w:r>
    </w:p>
    <w:p w:rsidRDefault="000D155F" w:rsidP="00957C68" w:rsidR="00AB7EA5" w:rsidRPr="00711EF2">
      <w:pPr>
        <w:jc w:val="both"/>
      </w:pPr>
      <w:r w:rsidRPr="00711EF2">
        <w:tab/>
        <w:t xml:space="preserve">Rješenjem </w:t>
      </w:r>
      <w:r w:rsidR="00733CEE">
        <w:t xml:space="preserve">Trgovačkog suda u Zadru </w:t>
      </w:r>
      <w:r w:rsidR="00EF2122" w:rsidRPr="00711EF2">
        <w:t xml:space="preserve">od </w:t>
      </w:r>
      <w:r w:rsidR="00A964E6" w:rsidRPr="00711EF2">
        <w:t xml:space="preserve">20. siječnja 2017. </w:t>
      </w:r>
      <w:r w:rsidR="00386198" w:rsidRPr="00711EF2">
        <w:t xml:space="preserve">pokrenut je prethodni postupak nad </w:t>
      </w:r>
      <w:r w:rsidR="00BB2254" w:rsidRPr="00711EF2">
        <w:t>uvodno označenim dužnikom</w:t>
      </w:r>
      <w:r w:rsidR="00AB7EA5" w:rsidRPr="00711EF2">
        <w:t>.</w:t>
      </w:r>
    </w:p>
    <w:p w:rsidRDefault="00D02221" w:rsidP="00BB2254" w:rsidR="00C24780" w:rsidRPr="00711EF2">
      <w:pPr>
        <w:ind w:firstLine="708"/>
        <w:jc w:val="both"/>
      </w:pPr>
      <w:r w:rsidRPr="00711EF2">
        <w:t xml:space="preserve">Na </w:t>
      </w:r>
      <w:r w:rsidR="00BB2254" w:rsidRPr="00711EF2">
        <w:t xml:space="preserve">ročištu u prethodnom postupku </w:t>
      </w:r>
      <w:r w:rsidR="004804E4">
        <w:t xml:space="preserve">pristupio je prokurist  dužnik </w:t>
      </w:r>
      <w:r w:rsidR="00C24780" w:rsidRPr="00711EF2">
        <w:t xml:space="preserve">koji je prethodno bio upozoren na dužnost davanja točnih podataka kao i na posljedice suprotnog postupanja, a u smislu čl. 117., 177., 178. i 180. Stečajnog zakona </w:t>
      </w:r>
      <w:r w:rsidRPr="00711EF2">
        <w:t xml:space="preserve">naveo je da dužnik </w:t>
      </w:r>
      <w:r w:rsidR="00BB2254" w:rsidRPr="00711EF2">
        <w:t>nema nikakvu im</w:t>
      </w:r>
      <w:r w:rsidR="00A70C1C" w:rsidRPr="00711EF2">
        <w:t>ovinu u vlasništvu.</w:t>
      </w:r>
    </w:p>
    <w:p w:rsidRDefault="00386198" w:rsidP="00C3177F" w:rsidR="00386198" w:rsidRPr="00711EF2">
      <w:pPr>
        <w:ind w:firstLine="708"/>
        <w:jc w:val="both"/>
      </w:pPr>
      <w:r w:rsidRPr="00711EF2">
        <w:lastRenderedPageBreak/>
        <w:t>Obzirom na sadržaj navedenog i</w:t>
      </w:r>
      <w:r w:rsidR="00C24780" w:rsidRPr="00711EF2">
        <w:t xml:space="preserve">skaza </w:t>
      </w:r>
      <w:r w:rsidR="004804E4">
        <w:t xml:space="preserve">prokuriste dužnika </w:t>
      </w:r>
      <w:r w:rsidR="000D155F" w:rsidRPr="00711EF2">
        <w:t>S</w:t>
      </w:r>
      <w:r w:rsidRPr="00711EF2">
        <w:t xml:space="preserve">ud je zaključio da su ispunjeni uvjeti iz čl. </w:t>
      </w:r>
      <w:r w:rsidR="00942352" w:rsidRPr="00711EF2">
        <w:t>132. st. 1</w:t>
      </w:r>
      <w:r w:rsidRPr="00711EF2">
        <w:t>. Stečajnog zakona, odnosno da se iz sada raspoložive stečajne mase ne mogu namiriti niti troškovi postupka pa se stoga ni stečajni postupak ne može provesti.</w:t>
      </w:r>
      <w:r w:rsidR="00951F73" w:rsidRPr="00711EF2">
        <w:t xml:space="preserve"> </w:t>
      </w:r>
      <w:r w:rsidR="000D155F" w:rsidRPr="00711EF2">
        <w:t>Stoga je S</w:t>
      </w:r>
      <w:r w:rsidRPr="00711EF2">
        <w:t xml:space="preserve">ud postupajući u skladu sa čl. </w:t>
      </w:r>
      <w:r w:rsidR="00942352" w:rsidRPr="00711EF2">
        <w:t>132. st. 1</w:t>
      </w:r>
      <w:r w:rsidRPr="00711EF2">
        <w:t xml:space="preserve">. Stečajnog zakona pozvao </w:t>
      </w:r>
      <w:r w:rsidR="00EF2122" w:rsidRPr="00711EF2">
        <w:t xml:space="preserve">osobe zainteresirane za provedbu stečajnog postupka nad uvodno označenim stečajnim dužnikom </w:t>
      </w:r>
      <w:r w:rsidRPr="00711EF2">
        <w:t>da predujme dostatan iznos novca za</w:t>
      </w:r>
      <w:r w:rsidR="00C3177F" w:rsidRPr="00711EF2">
        <w:t xml:space="preserve"> pokriće troškova postupka, a koje </w:t>
      </w:r>
      <w:r w:rsidR="00AB7EA5" w:rsidRPr="00711EF2">
        <w:t>je</w:t>
      </w:r>
      <w:r w:rsidR="00BB2254" w:rsidRPr="00711EF2">
        <w:t xml:space="preserve"> Sud procijenio na iznos od </w:t>
      </w:r>
      <w:r w:rsidR="00A70C1C" w:rsidRPr="00711EF2">
        <w:t xml:space="preserve">12.000,00 </w:t>
      </w:r>
      <w:r w:rsidR="00C3177F" w:rsidRPr="00711EF2">
        <w:t>kn</w:t>
      </w:r>
      <w:r w:rsidRPr="00711EF2">
        <w:t xml:space="preserve">. </w:t>
      </w:r>
    </w:p>
    <w:p w:rsidRDefault="00386198" w:rsidP="00C24780" w:rsidR="00386198" w:rsidRPr="00711EF2">
      <w:pPr>
        <w:ind w:firstLine="708"/>
        <w:jc w:val="both"/>
      </w:pPr>
      <w:r w:rsidRPr="00711EF2">
        <w:t xml:space="preserve">Rješenje kojim su </w:t>
      </w:r>
      <w:r w:rsidR="000D155F" w:rsidRPr="00711EF2">
        <w:t xml:space="preserve">zainteresirane osobe </w:t>
      </w:r>
      <w:r w:rsidRPr="00711EF2">
        <w:t>pozvan</w:t>
      </w:r>
      <w:r w:rsidR="000D155F" w:rsidRPr="00711EF2">
        <w:t>e</w:t>
      </w:r>
      <w:r w:rsidRPr="00711EF2">
        <w:t xml:space="preserve"> na uplatu predujma objavljeno je</w:t>
      </w:r>
      <w:r w:rsidR="005E42F9" w:rsidRPr="00711EF2">
        <w:t xml:space="preserve"> na </w:t>
      </w:r>
      <w:r w:rsidR="003625A3" w:rsidRPr="00711EF2">
        <w:t xml:space="preserve">mrežnoj stranici </w:t>
      </w:r>
      <w:r w:rsidR="005E42F9" w:rsidRPr="00711EF2">
        <w:t>e-O</w:t>
      </w:r>
      <w:r w:rsidR="00B05CF9" w:rsidRPr="00711EF2">
        <w:t>glasn</w:t>
      </w:r>
      <w:r w:rsidR="003625A3" w:rsidRPr="00711EF2">
        <w:t xml:space="preserve">a ploča sudova </w:t>
      </w:r>
      <w:r w:rsidRPr="00711EF2">
        <w:t xml:space="preserve">dana </w:t>
      </w:r>
      <w:r w:rsidR="00A964E6" w:rsidRPr="00711EF2">
        <w:t xml:space="preserve">20. veljače </w:t>
      </w:r>
      <w:r w:rsidR="00BB2254" w:rsidRPr="00711EF2">
        <w:t xml:space="preserve">2017. </w:t>
      </w:r>
      <w:r w:rsidRPr="00711EF2">
        <w:t xml:space="preserve">temeljem čega je rok za uplatu predujma istekao dana </w:t>
      </w:r>
      <w:r w:rsidR="00A964E6" w:rsidRPr="00711EF2">
        <w:t xml:space="preserve">15. ožujka </w:t>
      </w:r>
      <w:r w:rsidR="00414C48" w:rsidRPr="00711EF2">
        <w:t>2017.</w:t>
      </w:r>
      <w:r w:rsidRPr="00711EF2">
        <w:t xml:space="preserve"> </w:t>
      </w:r>
    </w:p>
    <w:p w:rsidRDefault="00386198" w:rsidP="00711EF2" w:rsidR="00711EF2" w:rsidRPr="00711EF2">
      <w:pPr>
        <w:ind w:firstLine="708"/>
        <w:jc w:val="both"/>
      </w:pPr>
      <w:r w:rsidRPr="00711EF2">
        <w:t>Ka</w:t>
      </w:r>
      <w:r w:rsidR="00CD3597" w:rsidRPr="00711EF2">
        <w:t xml:space="preserve">ko u ostavljenom roku nitko od zainteresiranih osoba </w:t>
      </w:r>
      <w:r w:rsidRPr="00711EF2">
        <w:t xml:space="preserve">nije predujmio novac za pokriće troškova vođenja stečajnog postupka, to je odlučeno kao u izreci. </w:t>
      </w:r>
    </w:p>
    <w:p w:rsidRDefault="00654A2D" w:rsidP="00C24780" w:rsidR="00654A2D" w:rsidRPr="00711EF2">
      <w:pPr>
        <w:ind w:firstLine="708"/>
        <w:jc w:val="both"/>
        <w:rPr>
          <w:bCs/>
        </w:rPr>
      </w:pPr>
      <w:r w:rsidRPr="00711EF2">
        <w:rPr>
          <w:bCs/>
        </w:rPr>
        <w:t xml:space="preserve">Imenovanje stečajnog upravitelja izvršeno je sukladno odredbi čl. 85. st. </w:t>
      </w:r>
      <w:r w:rsidR="00C24780" w:rsidRPr="00711EF2">
        <w:rPr>
          <w:bCs/>
        </w:rPr>
        <w:t>1.</w:t>
      </w:r>
      <w:r w:rsidR="004F5B39">
        <w:rPr>
          <w:bCs/>
        </w:rPr>
        <w:t xml:space="preserve"> Stečajnog zakona</w:t>
      </w:r>
      <w:r w:rsidR="00C24780" w:rsidRPr="00711EF2">
        <w:rPr>
          <w:bCs/>
        </w:rPr>
        <w:t>, a u svezi odredbe čl. 84. st. 1. Stečajnog zakona odnosno metodom slučajnog odabira s liste A stečajnih upravitelja za područ</w:t>
      </w:r>
      <w:r w:rsidR="00711EF2" w:rsidRPr="00711EF2">
        <w:rPr>
          <w:bCs/>
        </w:rPr>
        <w:t xml:space="preserve">je ovog Suda kao nadležnog suda, </w:t>
      </w:r>
      <w:r w:rsidR="00711EF2" w:rsidRPr="00711EF2">
        <w:t>s napomenom da su iz dodijele izuzeti stečajni upravitelji Edvin Šimunov i Antun Kovačević koji su izvijestili sud da iz osobnih razloga ne mogu obavljati dužnost stečajnog upravitelja u novim predmetima.</w:t>
      </w:r>
    </w:p>
    <w:p w:rsidRDefault="00074C66" w:rsidP="00074C66" w:rsidR="00386198" w:rsidRPr="00711EF2">
      <w:pPr>
        <w:ind w:firstLine="708"/>
        <w:jc w:val="both"/>
      </w:pPr>
      <w:r w:rsidRPr="00711EF2">
        <w:t>Nalog iz točke V.</w:t>
      </w:r>
      <w:r w:rsidRPr="00711EF2">
        <w:rPr>
          <w:b/>
        </w:rPr>
        <w:t xml:space="preserve"> </w:t>
      </w:r>
      <w:r w:rsidRPr="00711EF2">
        <w:t>i VI. ovog rješenja temelji se na odredbi članka 129. stavak 2. i čl. 34. st. 3. Stečajnog zakona, a radi postupanja navedenih tijela u skladu sa odredbom čl</w:t>
      </w:r>
      <w:r w:rsidR="003625A3" w:rsidRPr="00711EF2">
        <w:t>. 131. st. 2. Stečajnog zakona.</w:t>
      </w:r>
    </w:p>
    <w:p w:rsidRDefault="00414C48" w:rsidP="00414C48" w:rsidR="00414C48" w:rsidRPr="00711EF2">
      <w:pPr>
        <w:ind w:firstLine="708"/>
        <w:jc w:val="both"/>
      </w:pPr>
      <w:r w:rsidRPr="00711EF2">
        <w:t>Slijedom navedenog odlučeno je kao u izreci rješenja.</w:t>
      </w:r>
    </w:p>
    <w:p w:rsidRDefault="00414C48" w:rsidP="00414C48" w:rsidR="00414C48" w:rsidRPr="00711EF2">
      <w:pPr>
        <w:jc w:val="both"/>
      </w:pPr>
    </w:p>
    <w:p w:rsidRDefault="00386198" w:rsidP="00F1126F" w:rsidR="00386198" w:rsidRPr="00711EF2">
      <w:pPr>
        <w:ind w:hanging="705" w:left="705"/>
        <w:jc w:val="center"/>
      </w:pPr>
      <w:r w:rsidRPr="00711EF2">
        <w:t>U Zadru</w:t>
      </w:r>
      <w:r w:rsidR="00C24780" w:rsidRPr="00711EF2">
        <w:t xml:space="preserve"> </w:t>
      </w:r>
      <w:r w:rsidR="00A964E6" w:rsidRPr="00711EF2">
        <w:t>25</w:t>
      </w:r>
      <w:r w:rsidR="00414C48" w:rsidRPr="00711EF2">
        <w:t>. kolovoza 2017.</w:t>
      </w:r>
      <w:r w:rsidRPr="00711EF2">
        <w:t xml:space="preserve"> </w:t>
      </w:r>
    </w:p>
    <w:p w:rsidRDefault="00074C66" w:rsidP="00063DBD" w:rsidR="00074C66" w:rsidRPr="00711EF2"/>
    <w:p w:rsidRDefault="00EE1FDC" w:rsidP="00F90A98" w:rsidR="00386198" w:rsidRPr="00711EF2">
      <w:pPr>
        <w:jc w:val="right"/>
      </w:pPr>
      <w:r w:rsidRPr="00711EF2">
        <w:tab/>
      </w:r>
      <w:r w:rsidRPr="00711EF2">
        <w:tab/>
      </w:r>
      <w:r w:rsidRPr="00711EF2">
        <w:tab/>
      </w:r>
      <w:r w:rsidRPr="00711EF2">
        <w:tab/>
      </w:r>
      <w:r w:rsidRPr="00711EF2">
        <w:tab/>
        <w:t xml:space="preserve">                   </w:t>
      </w:r>
      <w:r w:rsidR="00386198" w:rsidRPr="00711EF2">
        <w:t>S</w:t>
      </w:r>
      <w:r w:rsidR="00F1126F" w:rsidRPr="00711EF2">
        <w:t>utkinja</w:t>
      </w:r>
    </w:p>
    <w:p w:rsidRDefault="000D155F" w:rsidP="00F90A98" w:rsidR="00074C66" w:rsidRPr="00711EF2">
      <w:pPr>
        <w:jc w:val="right"/>
      </w:pPr>
      <w:r w:rsidRPr="00711EF2">
        <w:tab/>
      </w:r>
      <w:r w:rsidRPr="00711EF2">
        <w:tab/>
      </w:r>
      <w:r w:rsidRPr="00711EF2">
        <w:tab/>
      </w:r>
      <w:r w:rsidRPr="00711EF2">
        <w:tab/>
      </w:r>
      <w:r w:rsidRPr="00711EF2">
        <w:tab/>
        <w:t xml:space="preserve"> </w:t>
      </w:r>
      <w:r w:rsidR="00063DBD" w:rsidRPr="00711EF2">
        <w:t xml:space="preserve">             </w:t>
      </w:r>
      <w:r w:rsidRPr="00711EF2">
        <w:t xml:space="preserve">   </w:t>
      </w:r>
      <w:r w:rsidR="00EE1FDC" w:rsidRPr="00711EF2">
        <w:t xml:space="preserve">                        </w:t>
      </w:r>
      <w:r w:rsidR="00F1126F" w:rsidRPr="00711EF2">
        <w:t>Ana Markač</w:t>
      </w:r>
    </w:p>
    <w:p w:rsidRDefault="00EE1FDC" w:rsidP="00825537" w:rsidR="00EE1FDC" w:rsidRPr="00711EF2">
      <w:pPr>
        <w:jc w:val="both"/>
      </w:pPr>
    </w:p>
    <w:p w:rsidRDefault="00A964E6" w:rsidP="00825537" w:rsidR="00A964E6" w:rsidRPr="00711EF2">
      <w:pPr>
        <w:jc w:val="both"/>
      </w:pPr>
    </w:p>
    <w:p w:rsidRDefault="00386198" w:rsidP="00825537" w:rsidR="00386198" w:rsidRPr="00711EF2">
      <w:pPr>
        <w:jc w:val="both"/>
      </w:pPr>
      <w:r w:rsidRPr="00711EF2">
        <w:t>UPUTA O PRAVNOM LIJEKU:</w:t>
      </w:r>
    </w:p>
    <w:p w:rsidRDefault="00386198" w:rsidP="0029546C" w:rsidR="0029546C" w:rsidRPr="00711EF2">
      <w:pPr>
        <w:ind w:firstLine="705"/>
        <w:jc w:val="both"/>
      </w:pPr>
      <w:r w:rsidRPr="00711EF2">
        <w:tab/>
      </w:r>
      <w:r w:rsidR="0029546C" w:rsidRPr="00711EF2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074C66" w:rsidR="00074C66" w:rsidRPr="00711EF2">
      <w:pPr>
        <w:ind w:firstLine="705"/>
        <w:jc w:val="both"/>
      </w:pPr>
      <w:r w:rsidRPr="00711EF2">
        <w:t xml:space="preserve">Žalba se podnosi ovom sudu za Visoki trgovački sud Republike Hrvatske u 2 (dva) primjerka u roku od 8 (osam) dana od prijema rješenja, odnosno od isteka osmog dana od dana </w:t>
      </w:r>
      <w:r w:rsidR="003625A3" w:rsidRPr="00711EF2">
        <w:t>objave na e-Oglasna ploča sudova</w:t>
      </w:r>
      <w:r w:rsidR="00074C66" w:rsidRPr="00711EF2">
        <w:t>.</w:t>
      </w:r>
    </w:p>
    <w:p w:rsidRDefault="00074C66" w:rsidP="0029546C" w:rsidR="00074C66" w:rsidRPr="00711EF2">
      <w:pPr>
        <w:jc w:val="both"/>
      </w:pPr>
    </w:p>
    <w:p w:rsidRDefault="00074C66" w:rsidP="0029546C" w:rsidR="00074C66" w:rsidRPr="00711EF2">
      <w:pPr>
        <w:jc w:val="both"/>
      </w:pPr>
    </w:p>
    <w:p w:rsidRDefault="00386198" w:rsidP="0029546C" w:rsidR="00386198" w:rsidRPr="00711EF2">
      <w:pPr>
        <w:jc w:val="both"/>
      </w:pPr>
      <w:r w:rsidRPr="00711EF2">
        <w:t>Dostaviti: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Stečajnom dužniku</w:t>
      </w:r>
      <w:r w:rsidR="00B05CF9" w:rsidRPr="00711EF2">
        <w:t>,</w:t>
      </w:r>
      <w:r w:rsidRPr="00711EF2">
        <w:t xml:space="preserve"> 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Stečajnom upravitelju uz potvrdu o imenovanju</w:t>
      </w:r>
      <w:r w:rsidR="00AB7EA5" w:rsidRPr="00711EF2">
        <w:t xml:space="preserve"> i izjavu</w:t>
      </w:r>
      <w:r w:rsidR="00B05CF9" w:rsidRPr="00711EF2">
        <w:t>,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FINA</w:t>
      </w:r>
      <w:r w:rsidR="00942352" w:rsidRPr="00711EF2">
        <w:t>,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 xml:space="preserve">ŽDO </w:t>
      </w:r>
      <w:r w:rsidR="00B05CF9" w:rsidRPr="00711EF2">
        <w:t>–</w:t>
      </w:r>
      <w:r w:rsidRPr="00711EF2">
        <w:t xml:space="preserve"> Zadar</w:t>
      </w:r>
      <w:r w:rsidR="00B05CF9" w:rsidRPr="00711EF2">
        <w:t>,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Poreznoj upravi Zadar</w:t>
      </w:r>
      <w:r w:rsidR="00B05CF9" w:rsidRPr="00711EF2">
        <w:t>,</w:t>
      </w:r>
    </w:p>
    <w:p w:rsidRDefault="00386198" w:rsidP="00414C48" w:rsidR="00386198" w:rsidRPr="00711EF2">
      <w:pPr>
        <w:numPr>
          <w:ilvl w:val="0"/>
          <w:numId w:val="2"/>
        </w:numPr>
      </w:pPr>
      <w:r w:rsidRPr="00711EF2">
        <w:t xml:space="preserve">Općinski sud Zadar, 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Lučkoj kapetaniji – registru brodova,</w:t>
      </w:r>
    </w:p>
    <w:p w:rsidRDefault="00386198" w:rsidP="00F00368" w:rsidR="00B05CF9" w:rsidRPr="00711EF2">
      <w:pPr>
        <w:numPr>
          <w:ilvl w:val="0"/>
          <w:numId w:val="2"/>
        </w:numPr>
      </w:pPr>
      <w:r w:rsidRPr="00711EF2">
        <w:t xml:space="preserve">Registru suda </w:t>
      </w:r>
      <w:r w:rsidR="00B05CF9" w:rsidRPr="00711EF2">
        <w:t>odmah</w:t>
      </w:r>
      <w:r w:rsidRPr="00711EF2">
        <w:t xml:space="preserve"> i po pravomoćnosti</w:t>
      </w:r>
      <w:r w:rsidR="00B05CF9" w:rsidRPr="00711EF2">
        <w:t>,</w:t>
      </w:r>
      <w:r w:rsidRPr="00711EF2">
        <w:t xml:space="preserve"> </w:t>
      </w:r>
    </w:p>
    <w:p w:rsidRDefault="00414C48" w:rsidP="00F00368" w:rsidR="00386198" w:rsidRPr="00711EF2">
      <w:pPr>
        <w:numPr>
          <w:ilvl w:val="0"/>
          <w:numId w:val="2"/>
        </w:numPr>
      </w:pPr>
      <w:r w:rsidRPr="00711EF2">
        <w:t>e</w:t>
      </w:r>
      <w:r w:rsidR="00A964E6" w:rsidRPr="00711EF2">
        <w:t>-O</w:t>
      </w:r>
      <w:r w:rsidR="00386198" w:rsidRPr="00711EF2">
        <w:t>glasna ploča</w:t>
      </w:r>
      <w:r w:rsidRPr="00711EF2">
        <w:t xml:space="preserve"> sudova</w:t>
      </w:r>
      <w:r w:rsidR="00B05CF9" w:rsidRPr="00711EF2">
        <w:t>,</w:t>
      </w:r>
      <w:r w:rsidR="00386198" w:rsidRPr="00711EF2">
        <w:t xml:space="preserve"> 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Pisarnica suda-ovdje</w:t>
      </w:r>
      <w:r w:rsidR="00B05CF9" w:rsidRPr="00711EF2">
        <w:t>,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Državni zavod za intelektualno vlasništvo, Ulica grada Vukovara 78, 10 000 Zagreb</w:t>
      </w:r>
      <w:r w:rsidR="00B05CF9" w:rsidRPr="00711EF2">
        <w:t>,</w:t>
      </w:r>
    </w:p>
    <w:p w:rsidRDefault="00386198" w:rsidP="00971E2F" w:rsidR="00386198" w:rsidRPr="00711EF2">
      <w:pPr>
        <w:jc w:val="both"/>
      </w:pPr>
      <w:r w:rsidRPr="00711EF2">
        <w:t xml:space="preserve">      1</w:t>
      </w:r>
      <w:r w:rsidR="00414C48" w:rsidRPr="00711EF2">
        <w:t>2</w:t>
      </w:r>
      <w:r w:rsidRPr="00711EF2">
        <w:t>. U spis</w:t>
      </w:r>
      <w:r w:rsidR="00B05CF9" w:rsidRPr="00711EF2">
        <w:t>.</w:t>
      </w:r>
    </w:p>
    <w:sectPr w:rsidSect="00F1126F" w:rsidR="00386198" w:rsidRPr="00711EF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 w:rsidRPr="003625A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3625A3">
      <w:rPr>
        <w:rStyle w:val="Brojstranice"/>
        <w:sz w:val="22"/>
        <w:szCs w:val="22"/>
      </w:rPr>
      <w:fldChar w:fldCharType="begin"/>
    </w:r>
    <w:r w:rsidRPr="003625A3">
      <w:rPr>
        <w:rStyle w:val="Brojstranice"/>
        <w:sz w:val="22"/>
        <w:szCs w:val="22"/>
      </w:rPr>
      <w:instrText xml:space="preserve">PAGE  </w:instrText>
    </w:r>
    <w:r w:rsidRPr="003625A3">
      <w:rPr>
        <w:rStyle w:val="Brojstranice"/>
        <w:sz w:val="22"/>
        <w:szCs w:val="22"/>
      </w:rPr>
      <w:fldChar w:fldCharType="separate"/>
    </w:r>
    <w:r w:rsidR="006F0230">
      <w:rPr>
        <w:rStyle w:val="Brojstranice"/>
        <w:noProof/>
        <w:sz w:val="22"/>
        <w:szCs w:val="22"/>
      </w:rPr>
      <w:t>2</w:t>
    </w:r>
    <w:r w:rsidRPr="003625A3">
      <w:rPr>
        <w:rStyle w:val="Brojstranice"/>
        <w:sz w:val="22"/>
        <w:szCs w:val="22"/>
      </w:rPr>
      <w:fldChar w:fldCharType="end"/>
    </w:r>
  </w:p>
  <w:p w:rsidRDefault="00386198" w:rsidP="00733CEE" w:rsidR="00733CEE" w:rsidRPr="003625A3">
    <w:pPr>
      <w:jc w:val="right"/>
      <w:rPr>
        <w:sz w:val="22"/>
        <w:szCs w:val="22"/>
      </w:rPr>
    </w:pPr>
    <w:r w:rsidRPr="003625A3">
      <w:rPr>
        <w:sz w:val="22"/>
        <w:szCs w:val="22"/>
      </w:rPr>
      <w:t xml:space="preserve">Poslovni broj </w:t>
    </w:r>
    <w:r w:rsidR="00F1126F" w:rsidRPr="003625A3">
      <w:rPr>
        <w:sz w:val="22"/>
        <w:szCs w:val="22"/>
      </w:rPr>
      <w:t>2</w:t>
    </w:r>
    <w:r w:rsidRPr="003625A3">
      <w:rPr>
        <w:sz w:val="22"/>
        <w:szCs w:val="22"/>
      </w:rPr>
      <w:t xml:space="preserve"> St-</w:t>
    </w:r>
    <w:r w:rsidR="00733CEE">
      <w:rPr>
        <w:sz w:val="22"/>
        <w:szCs w:val="22"/>
      </w:rPr>
      <w:t>1161/16-22</w:t>
    </w:r>
  </w:p>
  <w:p w:rsidRDefault="00386198" w:rsidP="00A964E6" w:rsidR="00386198" w:rsidRPr="00A964E6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3625A3">
    <w:pPr>
      <w:jc w:val="right"/>
      <w:rPr>
        <w:sz w:val="22"/>
        <w:szCs w:val="22"/>
      </w:rPr>
    </w:pPr>
    <w:r w:rsidRPr="003625A3">
      <w:rPr>
        <w:sz w:val="22"/>
        <w:szCs w:val="22"/>
      </w:rPr>
      <w:t>Poslovni broj 2 St-</w:t>
    </w:r>
    <w:r w:rsidR="00A964E6">
      <w:rPr>
        <w:sz w:val="22"/>
        <w:szCs w:val="22"/>
      </w:rPr>
      <w:t>1</w:t>
    </w:r>
    <w:r w:rsidR="00733CEE">
      <w:rPr>
        <w:sz w:val="22"/>
        <w:szCs w:val="22"/>
      </w:rPr>
      <w:t>161/16-22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3DBD"/>
    <w:rsid w:val="0006522B"/>
    <w:rsid w:val="00074C66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0192B"/>
    <w:rsid w:val="00215D49"/>
    <w:rsid w:val="00227E5A"/>
    <w:rsid w:val="0023474F"/>
    <w:rsid w:val="00253644"/>
    <w:rsid w:val="00280E12"/>
    <w:rsid w:val="00281249"/>
    <w:rsid w:val="0028572C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625A3"/>
    <w:rsid w:val="00386198"/>
    <w:rsid w:val="003A0F96"/>
    <w:rsid w:val="003A4B29"/>
    <w:rsid w:val="003B7793"/>
    <w:rsid w:val="003F769A"/>
    <w:rsid w:val="00403476"/>
    <w:rsid w:val="00414C48"/>
    <w:rsid w:val="004215A1"/>
    <w:rsid w:val="00437E5E"/>
    <w:rsid w:val="00441E2C"/>
    <w:rsid w:val="00454E5B"/>
    <w:rsid w:val="004804E4"/>
    <w:rsid w:val="00482F52"/>
    <w:rsid w:val="004B1AD4"/>
    <w:rsid w:val="004C2B0A"/>
    <w:rsid w:val="004D7B96"/>
    <w:rsid w:val="004F2EAE"/>
    <w:rsid w:val="004F5B39"/>
    <w:rsid w:val="0050703D"/>
    <w:rsid w:val="00520474"/>
    <w:rsid w:val="00534CB6"/>
    <w:rsid w:val="00540A6A"/>
    <w:rsid w:val="00554974"/>
    <w:rsid w:val="00560032"/>
    <w:rsid w:val="00566BE9"/>
    <w:rsid w:val="00577A9F"/>
    <w:rsid w:val="00590BDA"/>
    <w:rsid w:val="005A3DFA"/>
    <w:rsid w:val="005B26CA"/>
    <w:rsid w:val="005E42F9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0478"/>
    <w:rsid w:val="006A2D75"/>
    <w:rsid w:val="006B13B2"/>
    <w:rsid w:val="006C1D4F"/>
    <w:rsid w:val="006D1A44"/>
    <w:rsid w:val="006F0230"/>
    <w:rsid w:val="00704B62"/>
    <w:rsid w:val="00711EF2"/>
    <w:rsid w:val="00715A33"/>
    <w:rsid w:val="0072725E"/>
    <w:rsid w:val="00733CE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57C68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67590"/>
    <w:rsid w:val="00A70C1C"/>
    <w:rsid w:val="00A800F5"/>
    <w:rsid w:val="00A80D29"/>
    <w:rsid w:val="00A86134"/>
    <w:rsid w:val="00A9426A"/>
    <w:rsid w:val="00A964E6"/>
    <w:rsid w:val="00AB4171"/>
    <w:rsid w:val="00AB483A"/>
    <w:rsid w:val="00AB7EA5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B2254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E1FDC"/>
    <w:rsid w:val="00EF2122"/>
    <w:rsid w:val="00EF5BFE"/>
    <w:rsid w:val="00F00368"/>
    <w:rsid w:val="00F1126F"/>
    <w:rsid w:val="00F1576D"/>
    <w:rsid w:val="00F20F1A"/>
    <w:rsid w:val="00F30506"/>
    <w:rsid w:val="00F649B6"/>
    <w:rsid w:val="00F67C69"/>
    <w:rsid w:val="00F7059A"/>
    <w:rsid w:val="00F76731"/>
    <w:rsid w:val="00F85CB1"/>
    <w:rsid w:val="00F90A98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4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4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4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4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4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4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4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4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St-1161/2016</izvorni_sadrzaj>
    <derivirana_varijabla naziv="DomainObject.Predmet.OznakaBroj_1">St-1161/2016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ZABAVE d.o.o.</izvorni_sadrzaj>
    <derivirana_varijabla naziv="DomainObject.Predmet.ProtustrankaFormated_1">  TVORNICA ZABAVE d.o.o.</derivirana_varijabla>
  </DomainObject.Predmet.ProtustrankaFormated>
  <DomainObject.Predmet.ProtustrankaFormatedOIB>
    <izvorni_sadrzaj>  TVORNICA ZABAVE d.o.o., OIB 44175168556</izvorni_sadrzaj>
    <derivirana_varijabla naziv="DomainObject.Predmet.ProtustrankaFormatedOIB_1">  TVORNICA ZABAVE d.o.o., OIB 44175168556</derivirana_varijabla>
  </DomainObject.Predmet.ProtustrankaFormatedOIB>
  <DomainObject.Predmet.ProtustrankaFormatedWithAdress>
    <izvorni_sadrzaj> TVORNICA ZABAVE d.o.o., Stomorica 7, 23000 Zadar</izvorni_sadrzaj>
    <derivirana_varijabla naziv="DomainObject.Predmet.ProtustrankaFormatedWithAdress_1"> TVORNICA ZABAVE d.o.o., Stomorica 7, 23000 Zadar</derivirana_varijabla>
  </DomainObject.Predmet.ProtustrankaFormatedWithAdress>
  <DomainObject.Predmet.ProtustrankaFormatedWithAdressOIB>
    <izvorni_sadrzaj> TVORNICA ZABAVE d.o.o., OIB 44175168556, Stomorica 7, 23000 Zadar</izvorni_sadrzaj>
    <derivirana_varijabla naziv="DomainObject.Predmet.ProtustrankaFormatedWithAdressOIB_1"> TVORNICA ZABAVE d.o.o., OIB 44175168556, Stomorica 7, 23000 Zadar</derivirana_varijabla>
  </DomainObject.Predmet.ProtustrankaFormatedWithAdressOIB>
  <DomainObject.Predmet.ProtustrankaWithAdress>
    <izvorni_sadrzaj>TVORNICA ZABAVE d.o.o. Stomorica 7, 23000 Zadar</izvorni_sadrzaj>
    <derivirana_varijabla naziv="DomainObject.Predmet.ProtustrankaWithAdress_1">TVORNICA ZABAVE d.o.o. Stomorica 7, 23000 Zadar</derivirana_varijabla>
  </DomainObject.Predmet.ProtustrankaWithAdress>
  <DomainObject.Predmet.ProtustrankaWithAdressOIB>
    <izvorni_sadrzaj>TVORNICA ZABAVE d.o.o., OIB 44175168556, Stomorica 7, 23000 Zadar</izvorni_sadrzaj>
    <derivirana_varijabla naziv="DomainObject.Predmet.ProtustrankaWithAdressOIB_1">TVORNICA ZABAVE d.o.o., OIB 44175168556, Stomorica 7, 23000 Zadar</derivirana_varijabla>
  </DomainObject.Predmet.ProtustrankaWithAdressOIB>
  <DomainObject.Predmet.ProtustrankaNazivFormated>
    <izvorni_sadrzaj>TVORNICA ZABAVE d.o.o.</izvorni_sadrzaj>
    <derivirana_varijabla naziv="DomainObject.Predmet.ProtustrankaNazivFormated_1">TVORNICA ZABAVE d.o.o.</derivirana_varijabla>
  </DomainObject.Predmet.ProtustrankaNazivFormated>
  <DomainObject.Predmet.ProtustrankaNazivFormatedOIB>
    <izvorni_sadrzaj>TVORNICA ZABAVE d.o.o., OIB 44175168556</izvorni_sadrzaj>
    <derivirana_varijabla naziv="DomainObject.Predmet.ProtustrankaNazivFormatedOIB_1">TVORNICA ZABAVE d.o.o., OIB 44175168556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7260.23</izvorni_sadrzaj>
    <derivirana_varijabla naziv="DomainObject.Predmet.TrenutnaVrijednost_1">7260.23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TVORNICA ZABAVE d.o.o.</item>
    </izvorni_sadrzaj>
    <derivirana_varijabla naziv="DomainObject.Predmet.ProtuStrankaListFormated_1">
      <item>TVORNICA ZABAVE d.o.o.</item>
    </derivirana_varijabla>
  </DomainObject.Predmet.ProtuStrankaListFormated>
  <DomainObject.Predmet.ProtuStrankaListFormatedOIB>
    <izvorni_sadrzaj>
      <item>TVORNICA ZABAVE d.o.o., OIB 44175168556</item>
    </izvorni_sadrzaj>
    <derivirana_varijabla naziv="DomainObject.Predmet.ProtuStrankaListFormatedOIB_1">
      <item>TVORNICA ZABAVE d.o.o., OIB 44175168556</item>
    </derivirana_varijabla>
  </DomainObject.Predmet.ProtuStrankaListFormatedOIB>
  <DomainObject.Predmet.ProtuStrankaListFormatedWithAdress>
    <izvorni_sadrzaj>
      <item>TVORNICA ZABAVE d.o.o., Stomorica 7, 23000 Zadar</item>
    </izvorni_sadrzaj>
    <derivirana_varijabla naziv="DomainObject.Predmet.ProtuStrankaListFormatedWithAdress_1">
      <item>TVORNICA ZABAVE d.o.o., Stomorica 7, 23000 Zadar</item>
    </derivirana_varijabla>
  </DomainObject.Predmet.ProtuStrankaListFormatedWithAdress>
  <DomainObject.Predmet.ProtuStrankaListFormatedWithAdressOIB>
    <izvorni_sadrzaj>
      <item>TVORNICA ZABAVE d.o.o., OIB 44175168556, Stomorica 7, 23000 Zadar</item>
    </izvorni_sadrzaj>
    <derivirana_varijabla naziv="DomainObject.Predmet.ProtuStrankaListFormatedWithAdressOIB_1">
      <item>TVORNICA ZABAVE d.o.o., OIB 44175168556, Stomorica 7, 23000 Zadar</item>
    </derivirana_varijabla>
  </DomainObject.Predmet.ProtuStrankaListFormatedWithAdressOIB>
  <DomainObject.Predmet.ProtuStrankaListNazivFormated>
    <izvorni_sadrzaj>
      <item>TVORNICA ZABAVE d.o.o.</item>
    </izvorni_sadrzaj>
    <derivirana_varijabla naziv="DomainObject.Predmet.ProtuStrankaListNazivFormated_1">
      <item>TVORNICA ZABAVE d.o.o.</item>
    </derivirana_varijabla>
  </DomainObject.Predmet.ProtuStrankaListNazivFormated>
  <DomainObject.Predmet.ProtuStrankaListNazivFormatedOIB>
    <izvorni_sadrzaj>
      <item>TVORNICA ZABAVE d.o.o., OIB 44175168556</item>
    </izvorni_sadrzaj>
    <derivirana_varijabla naziv="DomainObject.Predmet.ProtuStrankaListNazivFormatedOIB_1">
      <item>TVORNICA ZABAVE d.o.o., OIB 44175168556</item>
    </derivirana_varijabla>
  </DomainObject.Predmet.ProtuStrankaListNazivFormatedOIB>
  <DomainObject.Predmet.OstaliListFormated>
    <izvorni_sadrzaj>
      <item>Vedran Božičev</item>
      <item>Boris Bajlo</item>
    </izvorni_sadrzaj>
    <derivirana_varijabla naziv="DomainObject.Predmet.OstaliListFormated_1">
      <item>Vedran Božičev</item>
      <item>Boris Bajlo</item>
    </derivirana_varijabla>
  </DomainObject.Predmet.OstaliListFormated>
  <DomainObject.Predmet.OstaliListFormatedOIB>
    <izvorni_sadrzaj>
      <item>Vedran Božičev, OIB 02682154140</item>
      <item>Boris Bajlo, OIB 96379950632</item>
    </izvorni_sadrzaj>
    <derivirana_varijabla naziv="DomainObject.Predmet.OstaliListFormatedOIB_1">
      <item>Vedran Božičev, OIB 02682154140</item>
      <item>Boris Bajlo, OIB 96379950632</item>
    </derivirana_varijabla>
  </DomainObject.Predmet.OstaliListFormatedOIB>
  <DomainObject.Predmet.OstaliListFormatedWithAdress>
    <izvorni_sadrzaj>
      <item>Vedran Božičev, Ugljan 24/A, 23273 Ugljan</item>
      <item>Boris Bajlo, Stomorica 7, 23000 Zadar</item>
    </izvorni_sadrzaj>
    <derivirana_varijabla naziv="DomainObject.Predmet.OstaliListFormatedWithAdress_1">
      <item>Vedran Božičev, Ugljan 24/A, 23273 Ugljan</item>
      <item>Boris Bajlo, Stomorica 7, 23000 Zadar</item>
    </derivirana_varijabla>
  </DomainObject.Predmet.OstaliListFormatedWithAdress>
  <DomainObject.Predmet.OstaliListFormatedWithAdressOIB>
    <izvorni_sadrzaj>
      <item>Vedran Božičev, OIB 02682154140, Ugljan 24/A, 23273 Ugljan</item>
      <item>Boris Bajlo, OIB 96379950632, Stomorica 7, 23000 Zadar</item>
    </izvorni_sadrzaj>
    <derivirana_varijabla naziv="DomainObject.Predmet.OstaliListFormatedWithAdressOIB_1">
      <item>Vedran Božičev, OIB 02682154140, Ugljan 24/A, 23273 Ugljan</item>
      <item>Boris Bajlo, OIB 96379950632, Stomorica 7, 23000 Zadar</item>
    </derivirana_varijabla>
  </DomainObject.Predmet.OstaliListFormatedWithAdressOIB>
  <DomainObject.Predmet.OstaliListNazivFormated>
    <izvorni_sadrzaj>
      <item>Vedran Božičev</item>
      <item>Boris Bajlo</item>
    </izvorni_sadrzaj>
    <derivirana_varijabla naziv="DomainObject.Predmet.OstaliListNazivFormated_1">
      <item>Vedran Božičev</item>
      <item>Boris Bajlo</item>
    </derivirana_varijabla>
  </DomainObject.Predmet.OstaliListNazivFormated>
  <DomainObject.Predmet.OstaliListNazivFormatedOIB>
    <izvorni_sadrzaj>
      <item>Vedran Božičev, OIB 02682154140</item>
      <item>Boris Bajlo, OIB 96379950632</item>
    </izvorni_sadrzaj>
    <derivirana_varijabla naziv="DomainObject.Predmet.OstaliListNazivFormatedOIB_1">
      <item>Vedran Božičev, OIB 02682154140</item>
      <item>Boris Bajlo, OIB 96379950632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TVORNICA ZABAVE d.o.o.</izvorni_sadrzaj>
    <derivirana_varijabla naziv="DomainObject.Predmet.ProtustrankaIDrugi_1">TVORNICA ZABAVE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TVORNICA ZABAVE d.o.o., OIB 44175168556, Stomorica 7, 23000 Zadar</izvorni_sadrzaj>
    <derivirana_varijabla naziv="DomainObject.Predmet.ProtustrankaIDrugiAdressOIB_1">TVORNICA ZABAVE d.o.o., OIB 44175168556, Stomorica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TVORNICA ZABAVE d.o.o.</item>
      <item>Vedran Božičev</item>
      <item>Boris Bajlo</item>
    </izvorni_sadrzaj>
    <derivirana_varijabla naziv="DomainObject.Predmet.SudioniciListNaziv_1">
      <item>FINA  Rijeka</item>
      <item>TVORNICA ZABAVE d.o.o.</item>
      <item>Vedran Božičev</item>
      <item>Boris Bajlo</item>
    </derivirana_varijabla>
  </DomainObject.Predmet.SudioniciListNaziv>
  <DomainObject.Predmet.SudioniciListAdressOIB>
    <izvorni_sadrzaj>
      <item>FINA  Rijeka, OIB 85821130368, Frana Kurelca 8,51000 Rijeka</item>
      <item>TVORNICA ZABAVE d.o.o., OIB 44175168556, Stomorica 7,23000 Zadar</item>
      <item>Vedran Božičev, OIB 02682154140, Ugljan 24/A,23273 Ugljan</item>
      <item>Boris Bajlo, OIB 96379950632, Stomorica 7,23000 Zadar</item>
    </izvorni_sadrzaj>
    <derivirana_varijabla naziv="DomainObject.Predmet.SudioniciListAdressOIB_1">
      <item>FINA  Rijeka, OIB 85821130368, Frana Kurelca 8,51000 Rijeka</item>
      <item>TVORNICA ZABAVE d.o.o., OIB 44175168556, Stomorica 7,23000 Zadar</item>
      <item>Vedran Božičev, OIB 02682154140, Ugljan 24/A,23273 Ugljan</item>
      <item>Boris Bajlo, OIB 96379950632, Stomorica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44175168556</item>
      <item>, OIB 02682154140</item>
      <item>, OIB 96379950632</item>
    </izvorni_sadrzaj>
    <derivirana_varijabla naziv="DomainObject.Predmet.SudioniciListNazivOIB_1">
      <item>, OIB 85821130368</item>
      <item>, OIB 44175168556</item>
      <item>, OIB 02682154140</item>
      <item>, OIB 96379950632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24425-48D7-47C3-9DAA-51DC29320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775</properties:Words>
  <properties:Characters>4133</properties:Characters>
  <properties:Lines>102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2017-08-23T16:09:00Z</dcterms:created>
  <dc:creator>Ardena Bajlo</dc:creator>
  <cp:lastModifiedBy>Marijana Žuža</cp:lastModifiedBy>
  <cp:lastPrinted>2017-08-25T08:10:00Z</cp:lastPrinted>
  <dcterms:modified xmlns:xsi="http://www.w3.org/2001/XMLSchema-instance" xsi:type="dcterms:W3CDTF">2017-08-25T11:41:00Z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