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1003" w14:paraId="b6f100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07D48">
        <w:rPr>
          <w:b/>
        </w:rPr>
        <w:t>744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270878">
        <w:t xml:space="preserve">EURO T. I. G. </w:t>
      </w:r>
      <w:r w:rsidR="00023585" w:rsidRPr="007303A9">
        <w:t>d.o.o.</w:t>
      </w:r>
      <w:r w:rsidR="00FF6B66">
        <w:t xml:space="preserve"> </w:t>
      </w:r>
      <w:r w:rsidR="0000700C">
        <w:t xml:space="preserve">za </w:t>
      </w:r>
      <w:r w:rsidR="00A70E44">
        <w:t>trgovinu</w:t>
      </w:r>
      <w:r w:rsidR="005829A8">
        <w:t xml:space="preserve"> i usluge</w:t>
      </w:r>
      <w:r w:rsidR="0043746D">
        <w:t>,</w:t>
      </w:r>
      <w:r w:rsidR="00023585" w:rsidRPr="007303A9">
        <w:t xml:space="preserve"> </w:t>
      </w:r>
      <w:r w:rsidR="00270878">
        <w:t>Solin, Ulica Domovinskog rata 17</w:t>
      </w:r>
      <w:r w:rsidR="00A70E44">
        <w:t>,</w:t>
      </w:r>
      <w:r w:rsidR="0043746D">
        <w:t xml:space="preserve"> </w:t>
      </w:r>
      <w:r w:rsidR="00023585" w:rsidRPr="007303A9">
        <w:t xml:space="preserve">MBS: </w:t>
      </w:r>
      <w:r w:rsidR="00270878">
        <w:t>040146907</w:t>
      </w:r>
      <w:r w:rsidR="00023585" w:rsidRPr="007303A9">
        <w:t xml:space="preserve">, OIB: </w:t>
      </w:r>
      <w:r w:rsidR="00270878">
        <w:t>20663694707</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70878" w:rsidRPr="00270878">
        <w:t>EURO T. I. G. d.o.o. za trgovinu i usluge, Solin, Ulica Domovinskog rata 17, MBS: 040146907, OIB: 20663694707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C65ECB">
        <w:rPr>
          <w:b/>
          <w:u w:val="single"/>
        </w:rPr>
        <w:t>8</w:t>
      </w:r>
      <w:r w:rsidR="004A11A6" w:rsidRPr="007303A9">
        <w:rPr>
          <w:b/>
          <w:u w:val="single"/>
        </w:rPr>
        <w:t>,</w:t>
      </w:r>
      <w:r w:rsidR="00270878">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270878">
        <w:t>Ivan Galić i Tanja Galić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270878">
        <w:t>cima</w:t>
      </w:r>
      <w:r w:rsidRPr="007303A9">
        <w:t xml:space="preserve"> po zakonu dužnika </w:t>
      </w:r>
      <w:r w:rsidR="00270878" w:rsidRPr="00270878">
        <w:t>Ivan</w:t>
      </w:r>
      <w:r w:rsidR="00270878">
        <w:t>u Galić i Tanji</w:t>
      </w:r>
      <w:r w:rsidR="00270878" w:rsidRPr="00270878">
        <w:t xml:space="preserve"> Galić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270878">
        <w:t>ju se zakonski zastupnici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A2FD8">
        <w:t>1</w:t>
      </w:r>
      <w:r w:rsidR="00C65ECB">
        <w:t>6</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270878" w:rsidRPr="00270878">
        <w:t>EURO T. I. G. d.o.o. za trgovinu i usluge, Solin, Ulica Domovinskog rata 17, MBS: 040146907, OIB: 20663694707</w:t>
      </w:r>
      <w:r w:rsidRPr="007303A9">
        <w:t xml:space="preserve">. </w:t>
      </w:r>
      <w:r w:rsidR="00AC3607" w:rsidRPr="00AC3607">
        <w:t xml:space="preserve">U prijedlogu se u bitnome navodi da temeljem čl. </w:t>
      </w:r>
      <w:r w:rsidR="001A2FD8">
        <w:t>444</w:t>
      </w:r>
      <w:r w:rsidR="001A7F0D">
        <w:t xml:space="preserve">. st. </w:t>
      </w:r>
      <w:r w:rsidR="001A2FD8">
        <w:t>2</w:t>
      </w:r>
      <w:r w:rsidR="00AC3607" w:rsidRPr="00AC3607">
        <w:t xml:space="preserve">. SZ-a podnosi prijedlog, te da na dan </w:t>
      </w:r>
      <w:r w:rsidR="001A2FD8">
        <w:t>01</w:t>
      </w:r>
      <w:r w:rsidR="001A7F0D">
        <w:t>.0</w:t>
      </w:r>
      <w:r w:rsidR="001A2FD8">
        <w:t>9</w:t>
      </w:r>
      <w:r w:rsidR="001A7F0D">
        <w:t>.201</w:t>
      </w:r>
      <w:r w:rsidR="001A2FD8">
        <w:t>5</w:t>
      </w:r>
      <w:r w:rsidR="00AC3607" w:rsidRPr="00AC3607">
        <w:t xml:space="preserve">.g. dužnik ima u očevidniku redoslijeda osnova za plaćanje evidentirane osnove za plaćanje u neprekinutom razdoblju od </w:t>
      </w:r>
      <w:r w:rsidR="00270878">
        <w:t>190</w:t>
      </w:r>
      <w:r w:rsidR="00AC3607" w:rsidRPr="00AC3607">
        <w:t xml:space="preserve"> dana u ukupnom iznosu od </w:t>
      </w:r>
      <w:r w:rsidR="00270878">
        <w:t>30.118,93</w:t>
      </w:r>
      <w:r w:rsidR="00AC3607" w:rsidRPr="00AC3607">
        <w:t xml:space="preserve"> kuna u koji iznos je uračunata kamata i naknada predlagatelja za provedbu ovrhe na novčanim sredstvima. Navodi se da dužnik ima </w:t>
      </w:r>
      <w:r w:rsidR="00387562">
        <w:t>jednog zaposlenog</w:t>
      </w:r>
      <w:r w:rsidR="00AC3607">
        <w:t xml:space="preserve">, te </w:t>
      </w:r>
      <w:r w:rsidR="00A70E44">
        <w:t xml:space="preserve">nema </w:t>
      </w:r>
      <w:r w:rsidR="004C649B">
        <w:t>otvoren</w:t>
      </w:r>
      <w:r w:rsidR="00A70E44">
        <w:t>ih računa.</w:t>
      </w:r>
    </w:p>
    <w:p w:rsidRDefault="00A70E44" w:rsidP="00AC3607" w:rsidR="00A70E4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617A40">
        <w:rPr>
          <w:b/>
        </w:rPr>
        <w:t>, v.r.</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70E44">
      <w:r w:rsidRPr="007303A9">
        <w:t>- zastupni</w:t>
      </w:r>
      <w:r w:rsidR="00270878">
        <w:t>ci</w:t>
      </w:r>
      <w:r w:rsidRPr="007303A9">
        <w:t xml:space="preserve"> po zakonu dužnika </w:t>
      </w:r>
      <w:r w:rsidR="00270878" w:rsidRPr="00270878">
        <w:t>Ivan Galić i Tanja Galić</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732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0E26">
      <w:rPr>
        <w:rFonts w:hAnsi="Book Antiqua" w:ascii="Book Antiqua"/>
        <w:b/>
        <w:sz w:val="20"/>
        <w:szCs w:val="20"/>
      </w:rPr>
      <w:t>7</w:t>
    </w:r>
    <w:r w:rsidR="00607D48">
      <w:rPr>
        <w:rFonts w:hAnsi="Book Antiqua" w:ascii="Book Antiqua"/>
        <w:b/>
        <w:sz w:val="20"/>
        <w:szCs w:val="20"/>
      </w:rPr>
      <w:t>44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C7327"/>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7327"/>
    <w:rPr>
      <w:color w:val="808080"/>
      <w:bdr w:space="0" w:sz="0" w:color="auto" w:val="none"/>
      <w:shd w:fill="auto" w:color="auto" w:val="clear"/>
    </w:rPr>
  </w:style>
  <w:style w:customStyle="true" w:styleId="eSPISCCParagraphDefaultFont" w:type="character">
    <w:name w:val="eSPIS_CC_Paragraph Default Font"/>
    <w:basedOn w:val="Zadanifontodlomka"/>
    <w:rsid w:val="003C73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7327"/>
    <w:rPr>
      <w:b/>
      <w:bdr w:space="0" w:sz="0" w:color="auto" w:val="none"/>
      <w:shd w:fill="FFFFCC" w:color="auto" w:val="clear"/>
      <w:lang w:val="hr-HR"/>
    </w:rPr>
  </w:style>
  <w:style w:customStyle="true" w:styleId="PozadinaSvijetloCrvena" w:type="character">
    <w:name w:val="Pozadina_SvijetloCrvena"/>
    <w:basedOn w:val="eSPISCCParagraphDefaultFont"/>
    <w:rsid w:val="003C73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73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7327"/>
    <w:rPr>
      <w:color w:val="808080"/>
      <w:bdr w:color="auto" w:space="0" w:sz="0" w:val="none"/>
      <w:shd w:color="auto" w:fill="auto" w:val="clear"/>
    </w:rPr>
  </w:style>
  <w:style w:customStyle="1" w:styleId="eSPISCCParagraphDefaultFont" w:type="character">
    <w:name w:val="eSPIS_CC_Paragraph Default Font"/>
    <w:basedOn w:val="Zadanifontodlomka"/>
    <w:rsid w:val="003C73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7327"/>
    <w:rPr>
      <w:b/>
      <w:bdr w:color="auto" w:space="0" w:sz="0" w:val="none"/>
      <w:shd w:color="auto" w:fill="FFFFCC" w:val="clear"/>
      <w:lang w:val="hr-HR"/>
    </w:rPr>
  </w:style>
  <w:style w:customStyle="1" w:styleId="PozadinaSvijetloCrvena" w:type="character">
    <w:name w:val="Pozadina_SvijetloCrvena"/>
    <w:basedOn w:val="eSPISCCParagraphDefaultFont"/>
    <w:rsid w:val="003C73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73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 T. I. G., društvo s ograničenom odgovornošću za trgovinu  i usluge</izvorni_sadrzaj>
    <derivirana_varijabla naziv="DomainObject.Predmet.ProtustrankaFormated_1">  EURO T. I. G., društvo s ograničenom odgovornošću za trgovinu  i usluge</derivirana_varijabla>
  </DomainObject.Predmet.ProtustrankaFormated>
  <DomainObject.Predmet.ProtustrankaFormatedOIB>
    <izvorni_sadrzaj>  EURO T. I. G., društvo s ograničenom odgovornošću za trgovinu  i usluge, OIB 20663694707</izvorni_sadrzaj>
    <derivirana_varijabla naziv="DomainObject.Predmet.ProtustrankaFormatedOIB_1">  EURO T. I. G., društvo s ograničenom odgovornošću za trgovinu  i usluge, OIB 20663694707</derivirana_varijabla>
  </DomainObject.Predmet.ProtustrankaFormatedOIB>
  <DomainObject.Predmet.ProtustrankaFormatedWithAdress>
    <izvorni_sadrzaj> EURO T. I. G., društvo s ograničenom odgovornošću za trgovinu  i usluge, Ulica Domovinskog Rata 17, 21210 Solin</izvorni_sadrzaj>
    <derivirana_varijabla naziv="DomainObject.Predmet.ProtustrankaFormatedWithAdress_1"> EURO T. I. G., društvo s ograničenom odgovornošću za trgovinu  i usluge, Ulica Domovinskog Rata 17, 21210 Solin</derivirana_varijabla>
  </DomainObject.Predmet.ProtustrankaFormatedWithAdress>
  <DomainObject.Predmet.ProtustrankaFormatedWithAdressOIB>
    <izvorni_sadrzaj> EURO T. I. G., društvo s ograničenom odgovornošću za trgovinu  i usluge, OIB 20663694707, Ulica Domovinskog Rata 17, 21210 Solin</izvorni_sadrzaj>
    <derivirana_varijabla naziv="DomainObject.Predmet.ProtustrankaFormatedWithAdressOIB_1"> EURO T. I. G., društvo s ograničenom odgovornošću za trgovinu  i usluge, OIB 20663694707, Ulica Domovinskog Rata 17, 21210 Solin</derivirana_varijabla>
  </DomainObject.Predmet.ProtustrankaFormatedWithAdressOIB>
  <DomainObject.Predmet.ProtustrankaWithAdress>
    <izvorni_sadrzaj>EURO T. I. G., društvo s ograničenom odgovornošću za trgovinu  i usluge Ulica Domovinskog Rata 17, 21210 Solin</izvorni_sadrzaj>
    <derivirana_varijabla naziv="DomainObject.Predmet.ProtustrankaWithAdress_1">EURO T. I. G., društvo s ograničenom odgovornošću za trgovinu  i usluge Ulica Domovinskog Rata 17, 21210 Solin</derivirana_varijabla>
  </DomainObject.Predmet.ProtustrankaWithAdress>
  <DomainObject.Predmet.ProtustrankaWithAdressOIB>
    <izvorni_sadrzaj>EURO T. I. G., društvo s ograničenom odgovornošću za trgovinu  i usluge, OIB 20663694707, Ulica Domovinskog Rata 17, 21210 Solin</izvorni_sadrzaj>
    <derivirana_varijabla naziv="DomainObject.Predmet.ProtustrankaWithAdressOIB_1">EURO T. I. G., društvo s ograničenom odgovornošću za trgovinu  i usluge, OIB 20663694707, Ulica Domovinskog Rata 17, 21210 Solin</derivirana_varijabla>
  </DomainObject.Predmet.ProtustrankaWithAdressOIB>
  <DomainObject.Predmet.ProtustrankaNazivFormated>
    <izvorni_sadrzaj>EURO T. I. G., društvo s ograničenom odgovornošću za trgovinu  i usluge</izvorni_sadrzaj>
    <derivirana_varijabla naziv="DomainObject.Predmet.ProtustrankaNazivFormated_1">EURO T. I. G., društvo s ograničenom odgovornošću za trgovinu  i usluge</derivirana_varijabla>
  </DomainObject.Predmet.ProtustrankaNazivFormated>
  <DomainObject.Predmet.ProtustrankaNazivFormatedOIB>
    <izvorni_sadrzaj>EURO T. I. G., društvo s ograničenom odgovornošću za trgovinu  i usluge, OIB 20663694707</izvorni_sadrzaj>
    <derivirana_varijabla naziv="DomainObject.Predmet.ProtustrankaNazivFormatedOIB_1">EURO T. I. G., društvo s ograničenom odgovornošću za trgovinu  i usluge, OIB 20663694707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30118.93</izvorni_sadrzaj>
    <derivirana_varijabla naziv="DomainObject.Predmet.TrenutnaVrijednost_1">30118.93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 T. I. G., društvo s ograničenom odgovornošću za trgovinu  i usluge</item>
    </izvorni_sadrzaj>
    <derivirana_varijabla naziv="DomainObject.Predmet.ProtuStrankaListFormated_1">
      <item>EURO T. I. G., društvo s ograničenom odgovornošću za trgovinu  i usluge</item>
    </derivirana_varijabla>
  </DomainObject.Predmet.ProtuStrankaListFormated>
  <DomainObject.Predmet.ProtuStrankaListFormatedOIB>
    <izvorni_sadrzaj>
      <item>EURO T. I. G., društvo s ograničenom odgovornošću za trgovinu  i usluge, OIB 20663694707</item>
    </izvorni_sadrzaj>
    <derivirana_varijabla naziv="DomainObject.Predmet.ProtuStrankaListFormatedOIB_1">
      <item>EURO T. I. G., društvo s ograničenom odgovornošću za trgovinu  i usluge, OIB 20663694707</item>
    </derivirana_varijabla>
  </DomainObject.Predmet.ProtuStrankaListFormatedOIB>
  <DomainObject.Predmet.ProtuStrankaListFormatedWithAdress>
    <izvorni_sadrzaj>
      <item>EURO T. I. G., društvo s ograničenom odgovornošću za trgovinu  i usluge, Ulica Domovinskog Rata 17, 21210 Solin</item>
    </izvorni_sadrzaj>
    <derivirana_varijabla naziv="DomainObject.Predmet.ProtuStrankaListFormatedWithAdress_1">
      <item>EURO T. I. G., društvo s ograničenom odgovornošću za trgovinu  i usluge, Ulica Domovinskog Rata 17, 21210 Solin</item>
    </derivirana_varijabla>
  </DomainObject.Predmet.ProtuStrankaListFormatedWithAdress>
  <DomainObject.Predmet.ProtuStrankaListFormatedWithAdressOIB>
    <izvorni_sadrzaj>
      <item>EURO T. I. G., društvo s ograničenom odgovornošću za trgovinu  i usluge, OIB 20663694707, Ulica Domovinskog Rata 17, 21210 Solin</item>
    </izvorni_sadrzaj>
    <derivirana_varijabla naziv="DomainObject.Predmet.ProtuStrankaListFormatedWithAdressOIB_1">
      <item>EURO T. I. G., društvo s ograničenom odgovornošću za trgovinu  i usluge, OIB 20663694707, Ulica Domovinskog Rata 17, 21210 Solin</item>
    </derivirana_varijabla>
  </DomainObject.Predmet.ProtuStrankaListFormatedWithAdressOIB>
  <DomainObject.Predmet.ProtuStrankaListNazivFormated>
    <izvorni_sadrzaj>
      <item>EURO T. I. G., društvo s ograničenom odgovornošću za trgovinu  i usluge</item>
    </izvorni_sadrzaj>
    <derivirana_varijabla naziv="DomainObject.Predmet.ProtuStrankaListNazivFormated_1">
      <item>EURO T. I. G., društvo s ograničenom odgovornošću za trgovinu  i usluge</item>
    </derivirana_varijabla>
  </DomainObject.Predmet.ProtuStrankaListNazivFormated>
  <DomainObject.Predmet.ProtuStrankaListNazivFormatedOIB>
    <izvorni_sadrzaj>
      <item>EURO T. I. G., društvo s ograničenom odgovornošću za trgovinu  i usluge, OIB 20663694707</item>
    </izvorni_sadrzaj>
    <derivirana_varijabla naziv="DomainObject.Predmet.ProtuStrankaListNazivFormatedOIB_1">
      <item>EURO T. I. G., društvo s ograničenom odgovornošću za trgovinu  i usluge, OIB 20663694707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 T. I. G., društvo s ograničenom odgovornošću za trgovinu  i usluge</izvorni_sadrzaj>
    <derivirana_varijabla naziv="DomainObject.Predmet.ProtustrankaIDrugi_1">EURO T. I. G.,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 T. I. G., društvo s ograničenom odgovornošću za trgovinu  i usluge, OIB 20663694707, Ulica Domovinskog Rata 17, 21210 Solin</izvorni_sadrzaj>
    <derivirana_varijabla naziv="DomainObject.Predmet.ProtustrankaIDrugiAdressOIB_1">EURO T. I. G., društvo s ograničenom odgovornošću za trgovinu  i usluge, OIB 20663694707, Ulica Domovinskog Rata 17,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T. I. G., društvo s ograničenom odgovornošću za trgovinu  i usluge</item>
      <item>FINANCIJSKA AGENCIJA, RC SPLIT</item>
    </izvorni_sadrzaj>
    <derivirana_varijabla naziv="DomainObject.Predmet.SudioniciListNaziv_1">
      <item>EURO T. I. G., društvo s ograničenom odgovornošću za trgovinu  i usluge</item>
      <item>FINANCIJSKA AGENCIJA, RC SPLIT</item>
    </derivirana_varijabla>
  </DomainObject.Predmet.SudioniciListNaziv>
  <DomainObject.Predmet.SudioniciListAdressOIB>
    <izvorni_sadrzaj>
      <item>EURO T. I. G., društvo s ograničenom odgovornošću za trgovinu  i usluge, OIB 20663694707, Ulica Domovinskog Rata 17,21210 Solin</item>
      <item>FINANCIJSKA AGENCIJA, RC SPLIT, OIB 85821130368, Mažuranićevo šetalište 24 b,21000 Split</item>
    </izvorni_sadrzaj>
    <derivirana_varijabla naziv="DomainObject.Predmet.SudioniciListAdressOIB_1">
      <item>EURO T. I. G., društvo s ograničenom odgovornošću za trgovinu  i usluge, OIB 20663694707, Ulica Domovinskog Rata 17,21210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20663694707</item>
      <item>, OIB 85821130368</item>
    </izvorni_sadrzaj>
    <derivirana_varijabla naziv="DomainObject.Predmet.SudioniciListNazivOIB_1">
      <item>, OIB 20663694707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6088</properties:Characters>
  <properties:Lines>144</properties:Lines>
  <properties:Paragraphs>47</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2016-05-06T09:54:00Z</dcterms:created>
  <dc:creator>Katarina Franković</dc:creator>
  <cp:lastModifiedBy>Katarina Franković</cp:lastModifiedBy>
  <cp:lastPrinted>2016-05-06T09:55:00Z</cp:lastPrinted>
  <dcterms:modified xmlns:xsi="http://www.w3.org/2001/XMLSchema-instance" xsi:type="dcterms:W3CDTF">2016-05-06T11:36:00Z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