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22b1" w14:paraId="10622b1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0C75D7">
        <w:t>4/18</w:t>
      </w:r>
      <w:r w:rsidR="00E33418">
        <w:t>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>, L.Jagera 3</w:t>
      </w:r>
      <w:r>
        <w:t xml:space="preserve">, za pokretanje skraćenog stečajnog postupka  nad dužnikom </w:t>
      </w:r>
      <w:r w:rsidR="000C75D7">
        <w:t>NARES j.d.o.o. za trgovinu i usluge, Osijek, Kapucinska 25, MBS: 030171064, OIB: 55043594717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0C75D7">
        <w:t>3</w:t>
      </w:r>
      <w:r w:rsidR="007A751A">
        <w:t>. siječnja 2018</w:t>
      </w:r>
      <w:r>
        <w:t>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C75D7">
        <w:t>NARES j.d.o.o. za trgovinu i usluge, Osijek, Kapucinska 25, MBS: 030171064, OIB: 55043594717</w:t>
      </w:r>
      <w:r w:rsidR="00D43EFC">
        <w:t xml:space="preserve">, </w:t>
      </w:r>
      <w:r>
        <w:t xml:space="preserve">iznosi </w:t>
      </w:r>
      <w:r w:rsidR="000C75D7">
        <w:t>24.673,82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0C75D7">
        <w:t>Enver Trkaljač, OIB: 88760581458, Makedonija, Skopje, Meteodie Andonov Čento 157/i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0C75D7">
        <w:t>4-18</w:t>
      </w:r>
      <w:r>
        <w:t xml:space="preserve">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0C75D7">
        <w:t>3</w:t>
      </w:r>
      <w:r w:rsidR="007A751A">
        <w:t>. siječnja 2018</w:t>
      </w:r>
      <w:r>
        <w:t>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0C75D7">
        <w:t>19/2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C75D7"/>
    <w:rsid w:val="000C7ABA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2DFE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0BE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A751A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55DB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15356"/>
    <w:rsid w:val="00E23AF8"/>
    <w:rsid w:val="00E25FA7"/>
    <w:rsid w:val="00E33418"/>
    <w:rsid w:val="00E571F6"/>
    <w:rsid w:val="00E6061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2B0C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E75EE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F5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5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5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5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5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F5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5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5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5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5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NARES j.d.o.o. za trgovinu i usluge</izvorni_sadrzaj>
    <derivirana_varijabla naziv="DomainObject.Predmet.ProtustrankaFormated_1">  NARES j.d.o.o. za trgovinu i usluge</derivirana_varijabla>
  </DomainObject.Predmet.ProtustrankaFormated>
  <DomainObject.Predmet.ProtustrankaFormatedOIB>
    <izvorni_sadrzaj>  NARES j.d.o.o. za trgovinu i usluge, OIB 55043594717</izvorni_sadrzaj>
    <derivirana_varijabla naziv="DomainObject.Predmet.ProtustrankaFormatedOIB_1">  NARES j.d.o.o. za trgovinu i usluge, OIB 55043594717</derivirana_varijabla>
  </DomainObject.Predmet.ProtustrankaFormatedOIB>
  <DomainObject.Predmet.ProtustrankaFormatedWithAdress>
    <izvorni_sadrzaj> NARES j.d.o.o. za trgovinu i usluge, Kapucinska 25, 31000 Osijek</izvorni_sadrzaj>
    <derivirana_varijabla naziv="DomainObject.Predmet.ProtustrankaFormatedWithAdress_1"> NARES j.d.o.o. za trgovinu i usluge, Kapucinska 25, 31000 Osijek</derivirana_varijabla>
  </DomainObject.Predmet.ProtustrankaFormatedWithAdress>
  <DomainObject.Predmet.ProtustrankaFormatedWithAdressOIB>
    <izvorni_sadrzaj> NARES j.d.o.o. za trgovinu i usluge, OIB 55043594717, Kapucinska 25, 31000 Osijek</izvorni_sadrzaj>
    <derivirana_varijabla naziv="DomainObject.Predmet.ProtustrankaFormatedWithAdressOIB_1"> NARES j.d.o.o. za trgovinu i usluge, OIB 55043594717, Kapucinska 25, 31000 Osijek</derivirana_varijabla>
  </DomainObject.Predmet.ProtustrankaFormatedWithAdressOIB>
  <DomainObject.Predmet.ProtustrankaWithAdress>
    <izvorni_sadrzaj>NARES j.d.o.o. za trgovinu i usluge Kapucinska 25, 31000 Osijek</izvorni_sadrzaj>
    <derivirana_varijabla naziv="DomainObject.Predmet.ProtustrankaWithAdress_1">NARES j.d.o.o. za trgovinu i usluge Kapucinska 25, 31000 Osijek</derivirana_varijabla>
  </DomainObject.Predmet.ProtustrankaWithAdress>
  <DomainObject.Predmet.ProtustrankaWithAdressOIB>
    <izvorni_sadrzaj>NARES j.d.o.o. za trgovinu i usluge, OIB 55043594717, Kapucinska 25, 31000 Osijek</izvorni_sadrzaj>
    <derivirana_varijabla naziv="DomainObject.Predmet.ProtustrankaWithAdressOIB_1">NARES j.d.o.o. za trgovinu i usluge, OIB 55043594717, Kapucinska 25, 31000 Osijek</derivirana_varijabla>
  </DomainObject.Predmet.ProtustrankaWithAdressOIB>
  <DomainObject.Predmet.ProtustrankaNazivFormated>
    <izvorni_sadrzaj>NARES j.d.o.o. za trgovinu i usluge</izvorni_sadrzaj>
    <derivirana_varijabla naziv="DomainObject.Predmet.ProtustrankaNazivFormated_1">NARES j.d.o.o. za trgovinu i usluge</derivirana_varijabla>
  </DomainObject.Predmet.ProtustrankaNazivFormated>
  <DomainObject.Predmet.ProtustrankaNazivFormatedOIB>
    <izvorni_sadrzaj>NARES j.d.o.o. za trgovinu i usluge, OIB 55043594717</izvorni_sadrzaj>
    <derivirana_varijabla naziv="DomainObject.Predmet.ProtustrankaNazivFormatedOIB_1">NARES j.d.o.o. za trgovinu i usluge, OIB 55043594717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NARES j.d.o.o. za trgovinu i usluge</item>
    </izvorni_sadrzaj>
    <derivirana_varijabla naziv="DomainObject.Predmet.ProtuStrankaListFormated_1">
      <item>NARES j.d.o.o. za trgovinu i usluge</item>
    </derivirana_varijabla>
  </DomainObject.Predmet.ProtuStrankaListFormated>
  <DomainObject.Predmet.ProtuStrankaListFormatedOIB>
    <izvorni_sadrzaj>
      <item>NARES j.d.o.o. za trgovinu i usluge, OIB 55043594717</item>
    </izvorni_sadrzaj>
    <derivirana_varijabla naziv="DomainObject.Predmet.ProtuStrankaListFormatedOIB_1">
      <item>NARES j.d.o.o. za trgovinu i usluge, OIB 55043594717</item>
    </derivirana_varijabla>
  </DomainObject.Predmet.ProtuStrankaListFormatedOIB>
  <DomainObject.Predmet.ProtuStrankaListFormatedWithAdress>
    <izvorni_sadrzaj>
      <item>NARES j.d.o.o. za trgovinu i usluge, Kapucinska 25, 31000 Osijek</item>
    </izvorni_sadrzaj>
    <derivirana_varijabla naziv="DomainObject.Predmet.ProtuStrankaListFormatedWithAdress_1">
      <item>NARES j.d.o.o. za trgovinu i usluge, Kapucinska 25, 31000 Osijek</item>
    </derivirana_varijabla>
  </DomainObject.Predmet.ProtuStrankaListFormatedWithAdress>
  <DomainObject.Predmet.ProtuStrankaListFormatedWithAdressOIB>
    <izvorni_sadrzaj>
      <item>NARES j.d.o.o. za trgovinu i usluge, OIB 55043594717, Kapucinska 25, 31000 Osijek</item>
    </izvorni_sadrzaj>
    <derivirana_varijabla naziv="DomainObject.Predmet.ProtuStrankaListFormatedWithAdressOIB_1">
      <item>NARES j.d.o.o. za trgovinu i usluge, OIB 55043594717, Kapucinska 25, 31000 Osijek</item>
    </derivirana_varijabla>
  </DomainObject.Predmet.ProtuStrankaListFormatedWithAdressOIB>
  <DomainObject.Predmet.ProtuStrankaListNazivFormated>
    <izvorni_sadrzaj>
      <item>NARES j.d.o.o. za trgovinu i usluge</item>
    </izvorni_sadrzaj>
    <derivirana_varijabla naziv="DomainObject.Predmet.ProtuStrankaListNazivFormated_1">
      <item>NARES j.d.o.o. za trgovinu i usluge</item>
    </derivirana_varijabla>
  </DomainObject.Predmet.ProtuStrankaListNazivFormated>
  <DomainObject.Predmet.ProtuStrankaListNazivFormatedOIB>
    <izvorni_sadrzaj>
      <item>NARES j.d.o.o. za trgovinu i usluge, OIB 55043594717</item>
    </izvorni_sadrzaj>
    <derivirana_varijabla naziv="DomainObject.Predmet.ProtuStrankaListNazivFormatedOIB_1">
      <item>NARES j.d.o.o. za trgovinu i usluge, OIB 55043594717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NARES j.d.o.o. za trgovinu i usluge</izvorni_sadrzaj>
    <derivirana_varijabla naziv="DomainObject.Predmet.ProtustrankaIDrugi_1">NARES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NARES j.d.o.o. za trgovinu i usluge, OIB 55043594717, Kapucinska 25, 31000 Osijek</izvorni_sadrzaj>
    <derivirana_varijabla naziv="DomainObject.Predmet.ProtustrankaIDrugiAdressOIB_1">NARES j.d.o.o. za trgovinu i usluge, OIB 55043594717, Kapucinska 25,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NARES j.d.o.o. za trgovinu i usluge</item>
    </izvorni_sadrzaj>
    <derivirana_varijabla naziv="DomainObject.Predmet.SudioniciListNaziv_1">
      <item>FINA RC OSIJEK</item>
      <item>NARES j.d.o.o. za trgovinu i usluge</item>
    </derivirana_varijabla>
  </DomainObject.Predmet.SudioniciListNaziv>
  <DomainObject.Predmet.SudioniciListAdressOIB>
    <izvorni_sadrzaj>
      <item>FINA RC OSIJEK, OIB 85821130368</item>
      <item>NARES j.d.o.o. za trgovinu i usluge, OIB 55043594717, Kapucinska 25,31000 Osijek</item>
    </izvorni_sadrzaj>
    <derivirana_varijabla naziv="DomainObject.Predmet.SudioniciListAdressOIB_1">
      <item>FINA RC OSIJEK, OIB 85821130368</item>
      <item>NARES j.d.o.o. za trgovinu i usluge, OIB 55043594717, Kapucinska 25,31000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55043594717</item>
    </izvorni_sadrzaj>
    <derivirana_varijabla naziv="DomainObject.Predmet.SudioniciListNazivOIB_1">
      <item>, OIB 85821130368</item>
      <item>, OIB 55043594717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1968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2018-01-03T12:35:00Z</dcterms:created>
  <dc:creator>Korisnik</dc:creator>
  <cp:lastModifiedBy>Žana Bem</cp:lastModifiedBy>
  <cp:lastPrinted>2018-01-02T12:36:00Z</cp:lastPrinted>
  <dcterms:modified xmlns:xsi="http://www.w3.org/2001/XMLSchema-instance" xsi:type="dcterms:W3CDTF">2018-01-03T12:35:00Z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