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4dfe" w14:paraId="93e4df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A705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 xml:space="preserve">               6. St-355/2015-3.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>U  I M E   R E P U B L I K E   H R V A T S K E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>R J E Š E N J E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A7050">
        <w:rPr>
          <w:rFonts w:cs="Times New Roman" w:eastAsia="Times New Roman"/>
          <w:lang w:eastAsia="hr-HR"/>
        </w:rPr>
        <w:t>Rajnoviću</w:t>
      </w:r>
      <w:proofErr w:type="spellEnd"/>
      <w:r w:rsidRPr="004A7050">
        <w:rPr>
          <w:rFonts w:cs="Times New Roman" w:eastAsia="Times New Roman"/>
          <w:lang w:eastAsia="hr-HR"/>
        </w:rPr>
        <w:t xml:space="preserve">, u skraćenom stečajnom postupku nad dužnikom </w:t>
      </w:r>
      <w:r w:rsidRPr="004A7050">
        <w:rPr>
          <w:rFonts w:cs="Times New Roman" w:eastAsia="Times New Roman"/>
          <w:szCs w:val="20"/>
          <w:lang w:eastAsia="hr-HR"/>
        </w:rPr>
        <w:t>UDRUGA HRVATSKIH BRANITELJA-DRAGOVOLJACA DOMOVINSKOG RATA-KLUB "50. SAMOSTALNI BATALJUN ZNG VIROVITICA", Virovitica, Matije Gupca 5, registarski broj: 10000561, OIB: 71735987451, 12. veljače 2016.</w:t>
      </w:r>
      <w:r w:rsidRPr="004A7050">
        <w:rPr>
          <w:rFonts w:cs="Times New Roman" w:eastAsia="Times New Roman"/>
          <w:lang w:eastAsia="hr-HR"/>
        </w:rPr>
        <w:t xml:space="preserve"> 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>r i j e š i o   j e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7050">
        <w:rPr>
          <w:rFonts w:cs="Times New Roman" w:eastAsia="Times New Roman"/>
          <w:lang w:eastAsia="hr-HR"/>
        </w:rPr>
        <w:t xml:space="preserve">I. Otvara se stečajni postupak nad dužnikom </w:t>
      </w:r>
      <w:r w:rsidRPr="004A7050">
        <w:rPr>
          <w:rFonts w:cs="Times New Roman" w:eastAsia="Times New Roman"/>
          <w:szCs w:val="20"/>
          <w:lang w:eastAsia="hr-HR"/>
        </w:rPr>
        <w:t>UDRUGA HRVATSKIH BRANITELJA-DRAGOVOLJACA DOMOVINSKOG RATA-KLUB "50. SAMOSTALNI BATALJUN ZNG VIROVITICA", Virovitica, Matije Gupca 5, registarski broj: 10000561, OIB: 71735987451.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 xml:space="preserve">II. Za stečajnog upravitelja imenuje se ZDENKO KRSTIĆ, Osijek, Županijska 2, OIB: 13827089798. 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7050">
        <w:rPr>
          <w:rFonts w:cs="Times New Roman" w:eastAsia="Times New Roman"/>
          <w:lang w:eastAsia="hr-HR"/>
        </w:rPr>
        <w:t xml:space="preserve">III. Zaključuje se stečajni postupak nad dužnikom </w:t>
      </w:r>
      <w:r w:rsidRPr="004A7050">
        <w:rPr>
          <w:rFonts w:cs="Times New Roman" w:eastAsia="Times New Roman"/>
          <w:szCs w:val="20"/>
          <w:lang w:eastAsia="hr-HR"/>
        </w:rPr>
        <w:t>UDRUGA HRVATSKIH BRANITELJA-DRAGOVOLJACA DOMOVINSKOG RATA-KLUB "50. SAMOSTALNI BATALJUN ZNG VIROVITICA", Virovitica, Matije Gupca 5, registarski broj: 10000561, OIB: 71735987451.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Calibri"/>
        </w:rPr>
        <w:t xml:space="preserve">IV. </w:t>
      </w:r>
      <w:r w:rsidRPr="004A7050">
        <w:rPr>
          <w:rFonts w:cs="Times New Roman" w:eastAsia="Times New Roman"/>
          <w:lang w:eastAsia="hr-HR"/>
        </w:rPr>
        <w:t>Stečajni postupak je otvoren i zaključen s danom 12. veljače 2016. u 10,30 sati, kada je ovo rješenje objavljeno na e-oglasnoj ploči ovoga suda.</w:t>
      </w:r>
    </w:p>
    <w:p w:rsidRDefault="004A7050" w:rsidP="004A7050" w:rsidR="004A7050" w:rsidRPr="004A7050">
      <w:pPr>
        <w:spacing w:after="0"/>
        <w:ind w:firstLine="851"/>
        <w:jc w:val="both"/>
        <w:rPr>
          <w:rFonts w:cs="Times New Roman" w:eastAsia="Calibri"/>
        </w:rPr>
      </w:pPr>
    </w:p>
    <w:p w:rsidRDefault="004A7050" w:rsidP="004A7050" w:rsidR="004A7050" w:rsidRPr="004A7050">
      <w:pPr>
        <w:spacing w:after="0"/>
        <w:ind w:firstLine="851"/>
        <w:jc w:val="both"/>
        <w:rPr>
          <w:rFonts w:cs="Times New Roman" w:eastAsia="Calibri"/>
        </w:rPr>
      </w:pPr>
      <w:r w:rsidRPr="004A7050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lastRenderedPageBreak/>
        <w:t>Obrazloženje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St-355/2015-2.,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spacing w:after="0"/>
        <w:ind w:firstLine="851"/>
        <w:jc w:val="both"/>
        <w:rPr>
          <w:rFonts w:cs="Times New Roman" w:eastAsia="Calibri"/>
        </w:rPr>
      </w:pPr>
      <w:r w:rsidRPr="004A705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A7050" w:rsidP="004A7050" w:rsidR="004A7050" w:rsidRPr="004A7050">
      <w:pPr>
        <w:spacing w:after="0"/>
        <w:ind w:firstLine="851"/>
        <w:jc w:val="both"/>
        <w:rPr>
          <w:rFonts w:cs="Times New Roman" w:eastAsia="Calibri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>U Bjelovaru 12. veljače 2016.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>VIŠI SUDSKI SAVJETNIK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A7050">
        <w:rPr>
          <w:rFonts w:cs="Times New Roman" w:eastAsia="Times New Roman"/>
          <w:lang w:eastAsia="hr-HR"/>
        </w:rPr>
        <w:tab/>
      </w:r>
      <w:r w:rsidRPr="004A7050">
        <w:rPr>
          <w:rFonts w:cs="Times New Roman" w:eastAsia="Times New Roman"/>
          <w:lang w:eastAsia="hr-HR"/>
        </w:rPr>
        <w:tab/>
        <w:t xml:space="preserve">         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7050" w:rsidP="004A7050" w:rsid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A7050" w:rsidP="004A7050" w:rsid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A705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A7050">
        <w:rPr>
          <w:rFonts w:cs="Times New Roman" w:eastAsia="Times New Roman"/>
          <w:lang w:eastAsia="hr-HR"/>
        </w:rPr>
        <w:t>.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 xml:space="preserve">             - predsjedniku udruge-putem pošte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 xml:space="preserve">               Bjelovar,  Porezna uprava, Ispostava Virovitica – veza na dužnika    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>II. Kal. pravomoćnost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7050">
        <w:rPr>
          <w:rFonts w:cs="Times New Roman" w:eastAsia="Times New Roman"/>
          <w:lang w:eastAsia="hr-HR"/>
        </w:rPr>
        <w:t>Bjelovar 12.2.2016.</w:t>
      </w:r>
    </w:p>
    <w:p w:rsidRDefault="004A7050" w:rsidP="004A7050" w:rsidR="004A7050" w:rsidRPr="004A70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050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41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St-355/2015-3</izvorni_sadrzaj>
    <derivirana_varijabla naziv="DomainObject.Oznaka_1">St-355/2015-3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St-355/2015</izvorni_sadrzaj>
    <derivirana_varijabla naziv="DomainObject.Predmet.OznakaBroj_1">St-355/2015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 BRANITELJA - DRAGOVOLJACA DOMOVINSKOG RATA - KLUB ''50. SAMOSTALNI BATALJUN ZNG VIROVITICA'', Virovitica</izvorni_sadrzaj>
    <derivirana_varijabla naziv="DomainObject.Predmet.ProtustrankaFormated_1">  UDRUGA HRVATSKI BRANITELJA - DRAGOVOLJACA DOMOVINSKOG RATA - KLUB ''50. SAMOSTALNI BATALJUN ZNG VIROVITICA'', Virovitica</derivirana_varijabla>
  </DomainObject.Predmet.ProtustrankaFormated>
  <DomainObject.Predmet.ProtustrankaFormatedOIB>
    <izvorni_sadrzaj>  UDRUGA HRVATSKI BRANITELJA - DRAGOVOLJACA DOMOVINSKOG RATA - KLUB ''50. SAMOSTALNI BATALJUN ZNG VIROVITICA'', Virovitica, OIB 71735987451</izvorni_sadrzaj>
    <derivirana_varijabla naziv="DomainObject.Predmet.ProtustrankaFormatedOIB_1">  UDRUGA HRVATSKI BRANITELJA - DRAGOVOLJACA DOMOVINSKOG RATA - KLUB ''50. SAMOSTALNI BATALJUN ZNG VIROVITICA'', Virovitica, OIB 71735987451</derivirana_varijabla>
  </DomainObject.Predmet.ProtustrankaFormatedOIB>
  <DomainObject.Predmet.ProtustrankaFormatedWithAdress>
    <izvorni_sadrzaj> UDRUGA HRVATSKI BRANITELJA - DRAGOVOLJACA DOMOVINSKOG RATA - KLUB ''50. SAMOSTALNI BATALJUN ZNG VIROVITICA'', Virovitica, Matije Gupca 5, 43000 Bjelovar</izvorni_sadrzaj>
    <derivirana_varijabla naziv="DomainObject.Predmet.ProtustrankaFormatedWithAdress_1"> UDRUGA HRVATSKI BRANITELJA - DRAGOVOLJACA DOMOVINSKOG RATA - KLUB ''50. SAMOSTALNI BATALJUN ZNG VIROVITICA'', Virovitica, Matije Gupca 5, 43000 Bjelovar</derivirana_varijabla>
  </DomainObject.Predmet.ProtustrankaFormatedWithAdress>
  <DomainObject.Predmet.ProtustrankaFormatedWithAdressOIB>
    <izvorni_sadrzaj> UDRUGA HRVATSKI BRANITELJA - DRAGOVOLJACA DOMOVINSKOG RATA - KLUB ''50. SAMOSTALNI BATALJUN ZNG VIROVITICA'', Virovitica, OIB 71735987451, Matije Gupca 5, 43000 Bjelovar</izvorni_sadrzaj>
    <derivirana_varijabla naziv="DomainObject.Predmet.ProtustrankaFormatedWithAdressOIB_1"> UDRUGA HRVATSKI BRANITELJA - DRAGOVOLJACA DOMOVINSKOG RATA - KLUB ''50. SAMOSTALNI BATALJUN ZNG VIROVITICA'', Virovitica, OIB 71735987451, Matije Gupca 5, 43000 Bjelovar</derivirana_varijabla>
  </DomainObject.Predmet.ProtustrankaFormatedWithAdressOIB>
  <DomainObject.Predmet.ProtustrankaWithAdress>
    <izvorni_sadrzaj>UDRUGA HRVATSKI BRANITELJA - DRAGOVOLJACA DOMOVINSKOG RATA - KLUB ''50. SAMOSTALNI BATALJUN ZNG VIROVITICA'', Virovitica Matije Gupca 5, 43000 Bjelovar</izvorni_sadrzaj>
    <derivirana_varijabla naziv="DomainObject.Predmet.ProtustrankaWithAdress_1">UDRUGA HRVATSKI BRANITELJA - DRAGOVOLJACA DOMOVINSKOG RATA - KLUB ''50. SAMOSTALNI BATALJUN ZNG VIROVITICA'', Virovitica Matije Gupca 5, 43000 Bjelovar</derivirana_varijabla>
  </DomainObject.Predmet.ProtustrankaWithAdress>
  <DomainObject.Predmet.ProtustrankaWithAdressOIB>
    <izvorni_sadrzaj>UDRUGA HRVATSKI BRANITELJA - DRAGOVOLJACA DOMOVINSKOG RATA - KLUB ''50. SAMOSTALNI BATALJUN ZNG VIROVITICA'', Virovitica, OIB 71735987451, Matije Gupca 5, 43000 Bjelovar</izvorni_sadrzaj>
    <derivirana_varijabla naziv="DomainObject.Predmet.ProtustrankaWithAdressOIB_1">UDRUGA HRVATSKI BRANITELJA - DRAGOVOLJACA DOMOVINSKOG RATA - KLUB ''50. SAMOSTALNI BATALJUN ZNG VIROVITICA'', Virovitica, OIB 71735987451, Matije Gupca 5, 43000 Bjelovar</derivirana_varijabla>
  </DomainObject.Predmet.ProtustrankaWithAdressOIB>
  <DomainObject.Predmet.ProtustrankaNazivFormated>
    <izvorni_sadrzaj>UDRUGA HRVATSKI BRANITELJA - DRAGOVOLJACA DOMOVINSKOG RATA - KLUB ''50. SAMOSTALNI BATALJUN ZNG VIROVITICA'', Virovitica</izvorni_sadrzaj>
    <derivirana_varijabla naziv="DomainObject.Predmet.ProtustrankaNazivFormated_1">UDRUGA HRVATSKI BRANITELJA - DRAGOVOLJACA DOMOVINSKOG RATA - KLUB ''50. SAMOSTALNI BATALJUN ZNG VIROVITICA'', Virovitica</derivirana_varijabla>
  </DomainObject.Predmet.ProtustrankaNazivFormated>
  <DomainObject.Predmet.ProtustrankaNazivFormatedOIB>
    <izvorni_sadrzaj>UDRUGA HRVATSKI BRANITELJA - DRAGOVOLJACA DOMOVINSKOG RATA - KLUB ''50. SAMOSTALNI BATALJUN ZNG VIROVITICA'', Virovitica, OIB 71735987451</izvorni_sadrzaj>
    <derivirana_varijabla naziv="DomainObject.Predmet.ProtustrankaNazivFormatedOIB_1">UDRUGA HRVATSKI BRANITELJA - DRAGOVOLJACA DOMOVINSKOG RATA - KLUB ''50. SAMOSTALNI BATALJUN ZNG VIROVITICA'', Virovitica, OIB 71735987451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HRVATSKI BRANITELJA - DRAGOVOLJACA DOMOVINSKOG RATA - KLUB ''50. SAMOSTALNI BATALJUN ZNG VIROVITICA'', Virovitica</item>
    </izvorni_sadrzaj>
    <derivirana_varijabla naziv="DomainObject.Predmet.ProtuStrankaListFormated_1">
      <item>UDRUGA HRVATSKI BRANITELJA - DRAGOVOLJACA DOMOVINSKOG RATA - KLUB ''50. SAMOSTALNI BATALJUN ZNG VIROVITICA'', Virovitica</item>
    </derivirana_varijabla>
  </DomainObject.Predmet.ProtuStrankaListFormated>
  <DomainObject.Predmet.ProtuStrankaListFormatedOIB>
    <izvorni_sadrzaj>
      <item>UDRUGA HRVATSKI BRANITELJA - DRAGOVOLJACA DOMOVINSKOG RATA - KLUB ''50. SAMOSTALNI BATALJUN ZNG VIROVITICA'', Virovitica, OIB 71735987451</item>
    </izvorni_sadrzaj>
    <derivirana_varijabla naziv="DomainObject.Predmet.ProtuStrankaListFormatedOIB_1">
      <item>UDRUGA HRVATSKI BRANITELJA - DRAGOVOLJACA DOMOVINSKOG RATA - KLUB ''50. SAMOSTALNI BATALJUN ZNG VIROVITICA'', Virovitica, OIB 71735987451</item>
    </derivirana_varijabla>
  </DomainObject.Predmet.ProtuStrankaListFormatedOIB>
  <DomainObject.Predmet.ProtuStrankaListFormatedWithAdress>
    <izvorni_sadrzaj>
      <item>UDRUGA HRVATSKI BRANITELJA - DRAGOVOLJACA DOMOVINSKOG RATA - KLUB ''50. SAMOSTALNI BATALJUN ZNG VIROVITICA'', Virovitica, Matije Gupca 5, 43000 Bjelovar</item>
    </izvorni_sadrzaj>
    <derivirana_varijabla naziv="DomainObject.Predmet.ProtuStrankaListFormatedWithAdress_1">
      <item>UDRUGA HRVATSKI BRANITELJA - DRAGOVOLJACA DOMOVINSKOG RATA - KLUB ''50. SAMOSTALNI BATALJUN ZNG VIROVITICA'', Virovitica, Matije Gupca 5, 43000 Bjelovar</item>
    </derivirana_varijabla>
  </DomainObject.Predmet.ProtuStrankaListFormatedWithAdress>
  <DomainObject.Predmet.ProtuStrankaListFormatedWithAdressOIB>
    <izvorni_sadrzaj>
      <item>UDRUGA HRVATSKI BRANITELJA - DRAGOVOLJACA DOMOVINSKOG RATA - KLUB ''50. SAMOSTALNI BATALJUN ZNG VIROVITICA'', Virovitica, OIB 71735987451, Matije Gupca 5, 43000 Bjelovar</item>
    </izvorni_sadrzaj>
    <derivirana_varijabla naziv="DomainObject.Predmet.ProtuStrankaListFormatedWithAdressOIB_1">
      <item>UDRUGA HRVATSKI BRANITELJA - DRAGOVOLJACA DOMOVINSKOG RATA - KLUB ''50. SAMOSTALNI BATALJUN ZNG VIROVITICA'', Virovitica, OIB 71735987451, Matije Gupca 5, 43000 Bjelovar</item>
    </derivirana_varijabla>
  </DomainObject.Predmet.ProtuStrankaListFormatedWithAdressOIB>
  <DomainObject.Predmet.ProtuStrankaListNazivFormated>
    <izvorni_sadrzaj>
      <item>UDRUGA HRVATSKI BRANITELJA - DRAGOVOLJACA DOMOVINSKOG RATA - KLUB ''50. SAMOSTALNI BATALJUN ZNG VIROVITICA'', Virovitica</item>
    </izvorni_sadrzaj>
    <derivirana_varijabla naziv="DomainObject.Predmet.ProtuStrankaListNazivFormated_1">
      <item>UDRUGA HRVATSKI BRANITELJA - DRAGOVOLJACA DOMOVINSKOG RATA - KLUB ''50. SAMOSTALNI BATALJUN ZNG VIROVITICA'', Virovitica</item>
    </derivirana_varijabla>
  </DomainObject.Predmet.ProtuStrankaListNazivFormated>
  <DomainObject.Predmet.ProtuStrankaListNazivFormatedOIB>
    <izvorni_sadrzaj>
      <item>UDRUGA HRVATSKI BRANITELJA - DRAGOVOLJACA DOMOVINSKOG RATA - KLUB ''50. SAMOSTALNI BATALJUN ZNG VIROVITICA'', Virovitica, OIB 71735987451</item>
    </izvorni_sadrzaj>
    <derivirana_varijabla naziv="DomainObject.Predmet.ProtuStrankaListNazivFormatedOIB_1">
      <item>UDRUGA HRVATSKI BRANITELJA - DRAGOVOLJACA DOMOVINSKOG RATA - KLUB ''50. SAMOSTALNI BATALJUN ZNG VIROVITICA'', Virovitica, OIB 71735987451</item>
    </derivirana_varijabla>
  </DomainObject.Predmet.ProtuStrankaListNazivFormatedOIB>
  <DomainObject.Predmet.OstaliListFormated>
    <izvorni_sadrzaj>
      <item>ANTUN GRIZELJ</item>
    </izvorni_sadrzaj>
    <derivirana_varijabla naziv="DomainObject.Predmet.OstaliListFormated_1">
      <item>ANTUN GRIZELJ</item>
    </derivirana_varijabla>
  </DomainObject.Predmet.OstaliListFormated>
  <DomainObject.Predmet.OstaliListFormatedOIB>
    <izvorni_sadrzaj>
      <item>ANTUN GRIZELJ</item>
    </izvorni_sadrzaj>
    <derivirana_varijabla naziv="DomainObject.Predmet.OstaliListFormatedOIB_1">
      <item>ANTUN GRIZELJ</item>
    </derivirana_varijabla>
  </DomainObject.Predmet.OstaliListFormatedOIB>
  <DomainObject.Predmet.OstaliListFormatedWithAdress>
    <izvorni_sadrzaj>
      <item>ANTUN GRIZELJ</item>
    </izvorni_sadrzaj>
    <derivirana_varijabla naziv="DomainObject.Predmet.OstaliListFormatedWithAdress_1">
      <item>ANTUN GRIZELJ</item>
    </derivirana_varijabla>
  </DomainObject.Predmet.OstaliListFormatedWithAdress>
  <DomainObject.Predmet.OstaliListFormatedWithAdressOIB>
    <izvorni_sadrzaj>
      <item>ANTUN GRIZELJ</item>
    </izvorni_sadrzaj>
    <derivirana_varijabla naziv="DomainObject.Predmet.OstaliListFormatedWithAdressOIB_1">
      <item>ANTUN GRIZELJ</item>
    </derivirana_varijabla>
  </DomainObject.Predmet.OstaliListFormatedWithAdressOIB>
  <DomainObject.Predmet.OstaliListNazivFormated>
    <izvorni_sadrzaj>
      <item>ANTUN GRIZELJ</item>
    </izvorni_sadrzaj>
    <derivirana_varijabla naziv="DomainObject.Predmet.OstaliListNazivFormated_1">
      <item>ANTUN GRIZELJ</item>
    </derivirana_varijabla>
  </DomainObject.Predmet.OstaliListNazivFormated>
  <DomainObject.Predmet.OstaliListNazivFormatedOIB>
    <izvorni_sadrzaj>
      <item>ANTUN GRIZELJ</item>
    </izvorni_sadrzaj>
    <derivirana_varijabla naziv="DomainObject.Predmet.OstaliListNazivFormatedOIB_1">
      <item>ANTUN GRIZELJ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St-355/2015-3</izvorni_sadrzaj>
    <derivirana_varijabla naziv="DomainObject.PoslovniBrojDokumenta_1">St-355/2015-3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HRVATSKI BRANITELJA - DRAGOVOLJACA DOMOVINSKOG RATA - KLUB ''50. SAMOSTALNI BATALJUN ZNG VIROVITICA'', Virovitica</izvorni_sadrzaj>
    <derivirana_varijabla naziv="DomainObject.Predmet.ProtustrankaIDrugi_1">UDRUGA HRVATSKI BRANITELJA - DRAGOVOLJACA DOMOVINSKOG RATA - KLUB ''50. SAMOSTALNI BATALJUN ZNG VIROVITICA'',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HRVATSKI BRANITELJA - DRAGOVOLJACA DOMOVINSKOG RATA - KLUB ''50. SAMOSTALNI BATALJUN ZNG VIROVITICA'', Virovitica, OIB 71735987451, Matije Gupca 5, 43000 Bjelovar</izvorni_sadrzaj>
    <derivirana_varijabla naziv="DomainObject.Predmet.ProtustrankaIDrugiAdressOIB_1">UDRUGA HRVATSKI BRANITELJA - DRAGOVOLJACA DOMOVINSKOG RATA - KLUB ''50. SAMOSTALNI BATALJUN ZNG VIROVITICA'', Virovitica, OIB 71735987451, Matije Gupca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HRVATSKI BRANITELJA - DRAGOVOLJACA DOMOVINSKOG RATA - KLUB ''50. SAMOSTALNI BATALJUN ZNG VIROVITICA'', Virovitica</item>
      <item>ANTUN GRIZELJ</item>
    </izvorni_sadrzaj>
    <derivirana_varijabla naziv="DomainObject.Predmet.SudioniciListNaziv_1">
      <item>FINA, RC ZAGREB, Podružnica Bjelovar</item>
      <item>UDRUGA HRVATSKI BRANITELJA - DRAGOVOLJACA DOMOVINSKOG RATA - KLUB ''50. SAMOSTALNI BATALJUN ZNG VIROVITICA'', Virovitica</item>
      <item>ANTUN GRIZELJ</item>
    </derivirana_varijabla>
  </DomainObject.Predmet.SudioniciListNaziv>
  <DomainObject.Predmet.SudioniciListAdressOIB>
    <izvorni_sadrzaj>
      <item>FINA, RC ZAGREB, Podružnica Bjelovar, OIB 85821130368, F. Supila 4,43000 Bjelovar</item>
      <item>UDRUGA HRVATSKI BRANITELJA - DRAGOVOLJACA DOMOVINSKOG RATA - KLUB ''50. SAMOSTALNI BATALJUN ZNG VIROVITICA'', Virovitica, OIB 71735987451, Matije Gupca 5,43000 Bjelovar</item>
      <item>ANTUN GRIZELJ</item>
    </izvorni_sadrzaj>
    <derivirana_varijabla naziv="DomainObject.Predmet.SudioniciListAdressOIB_1">
      <item>FINA, RC ZAGREB, Podružnica Bjelovar, OIB 85821130368, F. Supila 4,43000 Bjelovar</item>
      <item>UDRUGA HRVATSKI BRANITELJA - DRAGOVOLJACA DOMOVINSKOG RATA - KLUB ''50. SAMOSTALNI BATALJUN ZNG VIROVITICA'', Virovitica, OIB 71735987451, Matije Gupca 5,43000 Bjelovar</item>
      <item>ANTUN GRIZELJ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9EF41-34DC-424A-B086-BB3BB34E1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3929</properties:Characters>
  <properties:Lines>110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2016-02-12T09:00:00Z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St-355/2015-3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