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167a" w14:paraId="de6167a" w:rsidRDefault="009D7987" w:rsidP="009D7987" w:rsidR="009D798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87" w:rsidP="009D7987" w:rsidR="009D798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D7987" w:rsidP="009D7987" w:rsidR="009D798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D7987" w:rsidP="009D7987" w:rsidR="009D798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D7987" w:rsidP="009D7987" w:rsidR="009D7987"/>
    <w:p w:rsidRDefault="009D7987" w:rsidP="009D7987" w:rsidR="009D798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D7987" w:rsidP="009D7987" w:rsidR="009D798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D7987" w:rsidP="009D7987" w:rsidR="009D798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5614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ZAMBRATIJA d. o. o. Savudrija, Zambratija, Ulica Ungarija 2, OIB </w:t>
      </w:r>
      <w:r w:rsidRPr="009D7987">
        <w:rPr>
          <w:rFonts w:cs="Times New Roman" w:eastAsia="Times New Roman"/>
          <w:szCs w:val="24"/>
          <w:lang w:eastAsia="hr-HR"/>
        </w:rPr>
        <w:t>35730905866</w:t>
      </w:r>
      <w:r>
        <w:rPr>
          <w:rFonts w:cs="Times New Roman" w:eastAsia="Times New Roman"/>
          <w:szCs w:val="24"/>
          <w:lang w:eastAsia="hr-HR"/>
        </w:rPr>
        <w:t>, MBS 130010088,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9D7987" w:rsidP="009D7987" w:rsidR="009D798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D7987" w:rsidP="009D7987" w:rsidR="009D798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7987" w:rsidP="009D7987" w:rsidR="009D798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ZAMBRATIJA d. o. o. Savudrija, Zambratija, Ulica Ungarija 2, OIB </w:t>
      </w:r>
      <w:r w:rsidRPr="009D7987">
        <w:rPr>
          <w:rFonts w:cs="Times New Roman" w:eastAsia="Times New Roman"/>
          <w:szCs w:val="24"/>
          <w:lang w:eastAsia="hr-HR"/>
        </w:rPr>
        <w:t>35730905866</w:t>
      </w:r>
      <w:r>
        <w:rPr>
          <w:rFonts w:cs="Times New Roman" w:eastAsia="Times New Roman"/>
          <w:szCs w:val="24"/>
          <w:lang w:eastAsia="hr-HR"/>
        </w:rPr>
        <w:t>, MBS 130010088.</w:t>
      </w:r>
    </w:p>
    <w:p w:rsidRDefault="009D7987" w:rsidP="009D7987" w:rsidR="009D798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D7987" w:rsidP="009D7987" w:rsidR="009D798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ZAMBRATIJA d. o. o. Savudrija.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1967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258.370,90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D7987" w:rsidP="009D7987" w:rsidR="009D798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D7987" w:rsidP="009D7987" w:rsidR="009D798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D7987" w:rsidP="009D7987" w:rsidR="009D798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D7987" w:rsidP="009D7987" w:rsidR="009D798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D7987" w:rsidP="009D7987" w:rsidR="009D798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D7987" w:rsidP="009D7987" w:rsidR="009D798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91950">
        <w:rPr>
          <w:rFonts w:cs="Times New Roman" w:eastAsia="Times New Roman"/>
          <w:szCs w:val="24"/>
          <w:lang w:eastAsia="hr-HR"/>
        </w:rPr>
        <w:t>, v. r.</w:t>
      </w:r>
    </w:p>
    <w:p w:rsidRDefault="009D7987" w:rsidP="009D7987" w:rsidR="009D798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D7987" w:rsidP="009D7987" w:rsidR="009D798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D7987" w:rsidP="009D7987" w:rsidR="009D798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D7987" w:rsidP="009D7987" w:rsidR="009D798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D7987" w:rsidP="009D7987" w:rsidR="009D798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>
      <w:pPr>
        <w:tabs>
          <w:tab w:pos="4116" w:val="left"/>
        </w:tabs>
      </w:pPr>
    </w:p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 w:rsidRPr="00D05CA9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9D7987" w:rsidP="009D7987" w:rsidR="009D7987"/>
    <w:p w:rsidRDefault="006153F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39C" w:rsidP="009D7987" w:rsidR="00C1139C">
      <w:r>
        <w:separator/>
      </w:r>
    </w:p>
  </w:endnote>
  <w:endnote w:id="0" w:type="continuationSeparator">
    <w:p w:rsidRDefault="00C1139C" w:rsidP="009D7987" w:rsidR="00C11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39C" w:rsidP="009D7987" w:rsidR="00C1139C">
      <w:r>
        <w:separator/>
      </w:r>
    </w:p>
  </w:footnote>
  <w:footnote w:id="0" w:type="continuationSeparator">
    <w:p w:rsidRDefault="00C1139C" w:rsidP="009D7987" w:rsidR="00C11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9C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6153F2">
      <w:rPr>
        <w:noProof/>
      </w:rPr>
      <w:t>2</w:t>
    </w:r>
    <w:r>
      <w:fldChar w:fldCharType="end"/>
    </w:r>
    <w:r>
      <w:tab/>
    </w:r>
    <w:r w:rsidRPr="00F65D9B">
      <w:t>11 St-</w:t>
    </w:r>
    <w:r>
      <w:t>44</w:t>
    </w:r>
    <w:r w:rsidR="009D7987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9C" w:rsidP="0021081C" w:rsidR="00A81E97">
    <w:pPr>
      <w:pStyle w:val="Zaglavlje"/>
      <w:jc w:val="right"/>
    </w:pPr>
    <w:r>
      <w:t>11 St-44</w:t>
    </w:r>
    <w:r w:rsidR="009D7987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0F"/>
    <w:rsid w:val="00190E0F"/>
    <w:rsid w:val="00291950"/>
    <w:rsid w:val="006153F2"/>
    <w:rsid w:val="009A6044"/>
    <w:rsid w:val="009D7987"/>
    <w:rsid w:val="00BF033F"/>
    <w:rsid w:val="00C1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03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79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9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79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9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5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3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3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3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3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03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79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9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79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9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5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3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3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3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3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ZAMBRATIJA d.o.o. SAVUDRIJA</izvorni_sadrzaj>
    <derivirana_varijabla naziv="DomainObject.Predmet.ProtustrankaFormated_1">  ZAMBRATIJA d.o.o. SAVUDRIJA</derivirana_varijabla>
  </DomainObject.Predmet.ProtustrankaFormated>
  <DomainObject.Predmet.ProtustrankaFormatedOIB>
    <izvorni_sadrzaj>  ZAMBRATIJA d.o.o. SAVUDRIJA, OIB 35730905866</izvorni_sadrzaj>
    <derivirana_varijabla naziv="DomainObject.Predmet.ProtustrankaFormatedOIB_1">  ZAMBRATIJA d.o.o. SAVUDRIJA, OIB 35730905866</derivirana_varijabla>
  </DomainObject.Predmet.ProtustrankaFormatedOIB>
  <DomainObject.Predmet.ProtustrankaFormatedWithAdress>
    <izvorni_sadrzaj> ZAMBRATIJA d.o.o. SAVUDRIJA, Zambratija, Ulica Ungarija 2, 52475 Savudrija</izvorni_sadrzaj>
    <derivirana_varijabla naziv="DomainObject.Predmet.ProtustrankaFormatedWithAdress_1"> ZAMBRATIJA d.o.o. SAVUDRIJA, Zambratija, Ulica Ungarija 2, 52475 Savudrija</derivirana_varijabla>
  </DomainObject.Predmet.ProtustrankaFormatedWithAdress>
  <DomainObject.Predmet.ProtustrankaFormatedWithAdressOIB>
    <izvorni_sadrzaj> ZAMBRATIJA d.o.o. SAVUDRIJA, OIB 35730905866, Zambratija, Ulica Ungarija 2, 52475 Savudrija</izvorni_sadrzaj>
    <derivirana_varijabla naziv="DomainObject.Predmet.ProtustrankaFormatedWithAdressOIB_1"> ZAMBRATIJA d.o.o. SAVUDRIJA, OIB 35730905866, Zambratija, Ulica Ungarija 2, 52475 Savudrija</derivirana_varijabla>
  </DomainObject.Predmet.ProtustrankaFormatedWithAdressOIB>
  <DomainObject.Predmet.ProtustrankaWithAdress>
    <izvorni_sadrzaj>ZAMBRATIJA d.o.o. SAVUDRIJA Zambratija, Ulica Ungarija 2, 52475 Savudrija</izvorni_sadrzaj>
    <derivirana_varijabla naziv="DomainObject.Predmet.ProtustrankaWithAdress_1">ZAMBRATIJA d.o.o. SAVUDRIJA Zambratija, Ulica Ungarija 2, 52475 Savudrija</derivirana_varijabla>
  </DomainObject.Predmet.ProtustrankaWithAdress>
  <DomainObject.Predmet.ProtustrankaWithAdressOIB>
    <izvorni_sadrzaj>ZAMBRATIJA d.o.o. SAVUDRIJA, OIB 35730905866, Zambratija, Ulica Ungarija 2, 52475 Savudrija</izvorni_sadrzaj>
    <derivirana_varijabla naziv="DomainObject.Predmet.ProtustrankaWithAdressOIB_1">ZAMBRATIJA d.o.o. SAVUDRIJA, OIB 35730905866, Zambratija, Ulica Ungarija 2, 52475 Savudrija</derivirana_varijabla>
  </DomainObject.Predmet.ProtustrankaWithAdressOIB>
  <DomainObject.Predmet.ProtustrankaNazivFormated>
    <izvorni_sadrzaj>ZAMBRATIJA d.o.o. SAVUDRIJA</izvorni_sadrzaj>
    <derivirana_varijabla naziv="DomainObject.Predmet.ProtustrankaNazivFormated_1">ZAMBRATIJA d.o.o. SAVUDRIJA</derivirana_varijabla>
  </DomainObject.Predmet.ProtustrankaNazivFormated>
  <DomainObject.Predmet.ProtustrankaNazivFormatedOIB>
    <izvorni_sadrzaj>ZAMBRATIJA d.o.o. SAVUDRIJA, OIB 35730905866</izvorni_sadrzaj>
    <derivirana_varijabla naziv="DomainObject.Predmet.ProtustrankaNazivFormatedOIB_1">ZAMBRATIJA d.o.o. SAVUDRIJA, OIB 35730905866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258370.90</izvorni_sadrzaj>
    <derivirana_varijabla naziv="DomainObject.Predmet.TrenutnaVrijednost_1">258370.90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ZAMBRATIJA d.o.o. SAVUDRIJA</item>
    </izvorni_sadrzaj>
    <derivirana_varijabla naziv="DomainObject.Predmet.ProtuStrankaListFormated_1">
      <item>ZAMBRATIJA d.o.o. SAVUDRIJA</item>
    </derivirana_varijabla>
  </DomainObject.Predmet.ProtuStrankaListFormated>
  <DomainObject.Predmet.ProtuStrankaListFormatedOIB>
    <izvorni_sadrzaj>
      <item>ZAMBRATIJA d.o.o. SAVUDRIJA, OIB 35730905866</item>
    </izvorni_sadrzaj>
    <derivirana_varijabla naziv="DomainObject.Predmet.ProtuStrankaListFormatedOIB_1">
      <item>ZAMBRATIJA d.o.o. SAVUDRIJA, OIB 35730905866</item>
    </derivirana_varijabla>
  </DomainObject.Predmet.ProtuStrankaListFormatedOIB>
  <DomainObject.Predmet.ProtuStrankaListFormatedWithAdress>
    <izvorni_sadrzaj>
      <item>ZAMBRATIJA d.o.o. SAVUDRIJA, Zambratija, Ulica Ungarija 2, 52475 Savudrija</item>
    </izvorni_sadrzaj>
    <derivirana_varijabla naziv="DomainObject.Predmet.ProtuStrankaListFormatedWithAdress_1">
      <item>ZAMBRATIJA d.o.o. SAVUDRIJA, Zambratija, Ulica Ungarija 2, 52475 Savudrija</item>
    </derivirana_varijabla>
  </DomainObject.Predmet.ProtuStrankaListFormatedWithAdress>
  <DomainObject.Predmet.ProtuStrankaListFormatedWithAdressOIB>
    <izvorni_sadrzaj>
      <item>ZAMBRATIJA d.o.o. SAVUDRIJA, OIB 35730905866, Zambratija, Ulica Ungarija 2, 52475 Savudrija</item>
    </izvorni_sadrzaj>
    <derivirana_varijabla naziv="DomainObject.Predmet.ProtuStrankaListFormatedWithAdressOIB_1">
      <item>ZAMBRATIJA d.o.o. SAVUDRIJA, OIB 35730905866, Zambratija, Ulica Ungarija 2, 52475 Savudrija</item>
    </derivirana_varijabla>
  </DomainObject.Predmet.ProtuStrankaListFormatedWithAdressOIB>
  <DomainObject.Predmet.ProtuStrankaListNazivFormated>
    <izvorni_sadrzaj>
      <item>ZAMBRATIJA d.o.o. SAVUDRIJA</item>
    </izvorni_sadrzaj>
    <derivirana_varijabla naziv="DomainObject.Predmet.ProtuStrankaListNazivFormated_1">
      <item>ZAMBRATIJA d.o.o. SAVUDRIJA</item>
    </derivirana_varijabla>
  </DomainObject.Predmet.ProtuStrankaListNazivFormated>
  <DomainObject.Predmet.ProtuStrankaListNazivFormatedOIB>
    <izvorni_sadrzaj>
      <item>ZAMBRATIJA d.o.o. SAVUDRIJA, OIB 35730905866</item>
    </izvorni_sadrzaj>
    <derivirana_varijabla naziv="DomainObject.Predmet.ProtuStrankaListNazivFormatedOIB_1">
      <item>ZAMBRATIJA d.o.o. SAVUDRIJA, OIB 35730905866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ZAMBRATIJA d.o.o. SAVUDRIJA</izvorni_sadrzaj>
    <derivirana_varijabla naziv="DomainObject.Predmet.ProtustrankaIDrugi_1">ZAMBRATIJA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ZAMBRATIJA d.o.o. SAVUDRIJA, OIB 35730905866, Zambratija, Ulica Ungarija 2, 52475 Savudrija</izvorni_sadrzaj>
    <derivirana_varijabla naziv="DomainObject.Predmet.ProtustrankaIDrugiAdressOIB_1">ZAMBRATIJA d.o.o. SAVUDRIJA, OIB 35730905866, Zambratija, Ulica Ungarija 2,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ZAMBRATIJA d.o.o. SAVUDRIJA</item>
    </izvorni_sadrzaj>
    <derivirana_varijabla naziv="DomainObject.Predmet.SudioniciListNaziv_1">
      <item>FINANCIJSKA AGENCIJA, RC RIJEKA, PODRUŽNICA PULA, PULA</item>
      <item>ZAMBRATIJA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ZAMBRATIJA d.o.o. SAVUDRIJA, OIB 35730905866, Zambratija, Ulica Ungarija 2,52475 Savudrija</item>
    </izvorni_sadrzaj>
    <derivirana_varijabla naziv="DomainObject.Predmet.SudioniciListAdressOIB_1">
      <item>FINANCIJSKA AGENCIJA, RC RIJEKA, PODRUŽNICA PULA, PULA, OIB 85821130368, Giardini 5,52100 Pula</item>
      <item>ZAMBRATIJA d.o.o. SAVUDRIJA, OIB 35730905866, Zambratija, Ulica Ungarija 2,52475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35730905866</item>
    </izvorni_sadrzaj>
    <derivirana_varijabla naziv="DomainObject.Predmet.SudioniciListNazivOIB_1">
      <item>, OIB 85821130368</item>
      <item>, OIB 35730905866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2044</properties:Characters>
  <properties:Lines>95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2015-12-02T08:00:00Z</dcterms:created>
  <dc:creator>Mihaela Kaligari</dc:creator>
  <dc:description/>
  <cp:keywords/>
  <cp:lastModifiedBy>Lorena Paris Aničić</cp:lastModifiedBy>
  <cp:lastPrinted>2015-12-02T08:05:00Z</cp:lastPrinted>
  <dcterms:modified xmlns:xsi="http://www.w3.org/2001/XMLSchema-instance" xsi:type="dcterms:W3CDTF">2015-12-16T12:27:00Z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