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0204" w14:paraId="cdf0204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180F5B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1071F">
        <w:rPr>
          <w:rFonts w:cstheme="majorBidi" w:hAnsiTheme="majorBidi" w:asciiTheme="majorBidi"/>
          <w:sz w:val="22"/>
          <w:szCs w:val="22"/>
        </w:rPr>
        <w:t>Trgovački sud u Zadru, OIB: 39670464653, po sutkinji Ani Markač, u stečajnom postupku nad stečajnim dužnikom PLOTER, d.o.o., Zadar, Franje baruna Trenka 130, OIB: 06462690995, zastupan po stečajn</w:t>
      </w:r>
      <w:r w:rsidR="00592B5F">
        <w:rPr>
          <w:rFonts w:cstheme="majorBidi" w:hAnsiTheme="majorBidi" w:asciiTheme="majorBidi"/>
          <w:sz w:val="22"/>
          <w:szCs w:val="22"/>
        </w:rPr>
        <w:t>om upravitelju Branku Moriću, 15</w:t>
      </w:r>
      <w:r w:rsidRPr="0081071F">
        <w:rPr>
          <w:rFonts w:cstheme="majorBidi" w:hAnsiTheme="majorBidi" w:asciiTheme="majorBidi"/>
          <w:sz w:val="22"/>
          <w:szCs w:val="22"/>
        </w:rPr>
        <w:t xml:space="preserve">. srpnja 2016.,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 xml:space="preserve">vjerovnik </w:t>
      </w:r>
      <w:r w:rsidR="0029630C">
        <w:rPr>
          <w:sz w:val="22"/>
          <w:szCs w:val="22"/>
        </w:rPr>
        <w:t xml:space="preserve">INTERIJER GIPS d.o.o., Poličnik, Poslovna zona Grabi bb, OIB:48675953221, </w:t>
      </w:r>
      <w:r w:rsidR="00CE0FFA" w:rsidRPr="0081071F">
        <w:rPr>
          <w:sz w:val="22"/>
          <w:szCs w:val="22"/>
        </w:rPr>
        <w:t xml:space="preserve">od </w:t>
      </w:r>
      <w:r w:rsidR="0029630C">
        <w:rPr>
          <w:sz w:val="22"/>
          <w:szCs w:val="22"/>
        </w:rPr>
        <w:t>11</w:t>
      </w:r>
      <w:r w:rsidR="00180F5B" w:rsidRPr="0081071F">
        <w:rPr>
          <w:sz w:val="22"/>
          <w:szCs w:val="22"/>
        </w:rPr>
        <w:t xml:space="preserve">. srpnja </w:t>
      </w:r>
      <w:r w:rsidR="00F40CD0" w:rsidRPr="0081071F">
        <w:rPr>
          <w:sz w:val="22"/>
          <w:szCs w:val="22"/>
        </w:rPr>
        <w:t xml:space="preserve">2016. 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toč.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Vjerovnik</w:t>
      </w:r>
      <w:r w:rsidR="0029630C">
        <w:rPr>
          <w:sz w:val="22"/>
          <w:szCs w:val="22"/>
        </w:rPr>
        <w:t xml:space="preserve"> INTERIJER GIPS d.o.o., Poličnik, OIB:48675953221</w:t>
      </w:r>
      <w:r w:rsidRPr="0081071F">
        <w:rPr>
          <w:sz w:val="22"/>
          <w:szCs w:val="22"/>
        </w:rPr>
        <w:t xml:space="preserve">, </w:t>
      </w:r>
      <w:r w:rsidR="00CF0EE9">
        <w:rPr>
          <w:sz w:val="22"/>
          <w:szCs w:val="22"/>
        </w:rPr>
        <w:t xml:space="preserve">zastupan po punomoćniku, odvjetniku </w:t>
      </w:r>
      <w:r w:rsidRPr="0081071F">
        <w:rPr>
          <w:sz w:val="22"/>
          <w:szCs w:val="22"/>
        </w:rPr>
        <w:t xml:space="preserve">u </w:t>
      </w:r>
      <w:r w:rsidR="00B572D9" w:rsidRPr="0081071F">
        <w:rPr>
          <w:sz w:val="22"/>
          <w:szCs w:val="22"/>
        </w:rPr>
        <w:t xml:space="preserve">ovom stečajnom postupku podnio </w:t>
      </w:r>
      <w:r w:rsidR="005815AB" w:rsidRPr="0081071F">
        <w:rPr>
          <w:sz w:val="22"/>
          <w:szCs w:val="22"/>
        </w:rPr>
        <w:t xml:space="preserve">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="0029630C">
        <w:rPr>
          <w:sz w:val="22"/>
          <w:szCs w:val="22"/>
        </w:rPr>
        <w:t>11</w:t>
      </w:r>
      <w:r w:rsidRPr="0081071F">
        <w:rPr>
          <w:sz w:val="22"/>
          <w:szCs w:val="22"/>
        </w:rPr>
        <w:t xml:space="preserve">. srpnja </w:t>
      </w:r>
      <w:r w:rsidR="00F40CD0" w:rsidRPr="0081071F">
        <w:rPr>
          <w:sz w:val="22"/>
          <w:szCs w:val="22"/>
        </w:rPr>
        <w:t xml:space="preserve">2016. </w:t>
      </w:r>
      <w:r w:rsidR="005815AB" w:rsidRPr="0081071F">
        <w:rPr>
          <w:sz w:val="22"/>
          <w:szCs w:val="22"/>
        </w:rPr>
        <w:t>preporučenom poštanskom pošiljkom, a koju prijavu stečajni upravit</w:t>
      </w:r>
      <w:r w:rsidR="00C32E09" w:rsidRPr="0081071F">
        <w:rPr>
          <w:sz w:val="22"/>
          <w:szCs w:val="22"/>
        </w:rPr>
        <w:t xml:space="preserve">elj </w:t>
      </w:r>
      <w:r w:rsidRPr="0081071F">
        <w:rPr>
          <w:sz w:val="22"/>
          <w:szCs w:val="22"/>
        </w:rPr>
        <w:t xml:space="preserve">je </w:t>
      </w:r>
      <w:r>
        <w:rPr>
          <w:sz w:val="22"/>
          <w:szCs w:val="22"/>
        </w:rPr>
        <w:t>ovom S</w:t>
      </w:r>
      <w:r w:rsidR="00282805">
        <w:rPr>
          <w:sz w:val="22"/>
          <w:szCs w:val="22"/>
        </w:rPr>
        <w:t xml:space="preserve">udu dostavio </w:t>
      </w:r>
      <w:r w:rsidR="00CF0EE9">
        <w:rPr>
          <w:sz w:val="22"/>
          <w:szCs w:val="22"/>
        </w:rPr>
        <w:t>14</w:t>
      </w:r>
      <w:r w:rsidR="005815AB" w:rsidRPr="0081071F">
        <w:rPr>
          <w:sz w:val="22"/>
          <w:szCs w:val="22"/>
        </w:rPr>
        <w:t xml:space="preserve">. </w:t>
      </w:r>
      <w:r w:rsidRPr="0081071F">
        <w:rPr>
          <w:sz w:val="22"/>
          <w:szCs w:val="22"/>
        </w:rPr>
        <w:t>srpnja</w:t>
      </w:r>
      <w:r w:rsidR="00D95147" w:rsidRPr="0081071F">
        <w:rPr>
          <w:sz w:val="22"/>
          <w:szCs w:val="22"/>
        </w:rPr>
        <w:t xml:space="preserve"> </w:t>
      </w:r>
      <w:r w:rsidR="005815AB" w:rsidRPr="0081071F">
        <w:rPr>
          <w:sz w:val="22"/>
          <w:szCs w:val="22"/>
        </w:rPr>
        <w:t xml:space="preserve">2016.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29630C">
        <w:rPr>
          <w:sz w:val="22"/>
          <w:szCs w:val="22"/>
        </w:rPr>
        <w:t xml:space="preserve">INTERIJER GIPS d.o.o., Poličnik, OIB:48675953221 </w:t>
      </w:r>
      <w:r w:rsidR="00D95147" w:rsidRPr="0081071F">
        <w:rPr>
          <w:sz w:val="22"/>
          <w:szCs w:val="22"/>
        </w:rPr>
        <w:t xml:space="preserve">od </w:t>
      </w:r>
      <w:r w:rsidR="0029630C">
        <w:rPr>
          <w:sz w:val="22"/>
          <w:szCs w:val="22"/>
        </w:rPr>
        <w:t>11</w:t>
      </w:r>
      <w:r w:rsidR="0081071F" w:rsidRPr="0081071F">
        <w:rPr>
          <w:sz w:val="22"/>
          <w:szCs w:val="22"/>
        </w:rPr>
        <w:t xml:space="preserve">. srpnja </w:t>
      </w:r>
      <w:r w:rsidRPr="0081071F">
        <w:rPr>
          <w:sz w:val="22"/>
          <w:szCs w:val="22"/>
        </w:rPr>
        <w:t xml:space="preserve">2016. 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81071F" w:rsidRPr="0081071F">
        <w:rPr>
          <w:sz w:val="22"/>
          <w:szCs w:val="22"/>
        </w:rPr>
        <w:t xml:space="preserve"> 1</w:t>
      </w:r>
      <w:r w:rsidR="0029630C">
        <w:rPr>
          <w:sz w:val="22"/>
          <w:szCs w:val="22"/>
        </w:rPr>
        <w:t>5</w:t>
      </w:r>
      <w:r w:rsidR="0081071F" w:rsidRPr="0081071F">
        <w:rPr>
          <w:sz w:val="22"/>
          <w:szCs w:val="22"/>
        </w:rPr>
        <w:t xml:space="preserve">. srpnja </w:t>
      </w:r>
      <w:r w:rsidR="0040764A" w:rsidRPr="0081071F">
        <w:rPr>
          <w:sz w:val="22"/>
          <w:szCs w:val="22"/>
        </w:rPr>
        <w:t>2016.</w:t>
      </w:r>
    </w:p>
    <w:p w:rsidRDefault="005815AB" w:rsidP="005815AB" w:rsidR="005815AB" w:rsidRPr="0081071F">
      <w:pPr>
        <w:jc w:val="both"/>
        <w:rPr>
          <w:sz w:val="22"/>
          <w:szCs w:val="22"/>
        </w:rPr>
      </w:pPr>
    </w:p>
    <w:p w:rsidRDefault="00963B5D" w:rsidP="00963B5D" w:rsidR="00FE3724" w:rsidRPr="0081071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282805">
        <w:rPr>
          <w:sz w:val="22"/>
          <w:szCs w:val="22"/>
        </w:rPr>
        <w:t xml:space="preserve">  </w:t>
      </w:r>
      <w:r w:rsidR="005815AB" w:rsidRPr="0081071F">
        <w:rPr>
          <w:sz w:val="22"/>
          <w:szCs w:val="22"/>
        </w:rPr>
        <w:t>Sutkinja</w:t>
      </w:r>
    </w:p>
    <w:p w:rsidRDefault="00963B5D" w:rsidP="00963B5D" w:rsidR="0081071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282805">
        <w:rPr>
          <w:sz w:val="22"/>
          <w:szCs w:val="22"/>
        </w:rPr>
        <w:t xml:space="preserve">                                 </w:t>
      </w:r>
      <w:r w:rsidR="008B5FF2" w:rsidRPr="0081071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963B5D" w:rsidP="0081071F" w:rsidR="00963B5D">
      <w:pPr>
        <w:rPr>
          <w:sz w:val="22"/>
          <w:szCs w:val="22"/>
        </w:rPr>
      </w:pPr>
    </w:p>
    <w:p w:rsidRDefault="00963B5D" w:rsidP="0081071F" w:rsidR="00963B5D">
      <w:pPr>
        <w:rPr>
          <w:sz w:val="22"/>
          <w:szCs w:val="22"/>
        </w:rPr>
      </w:pPr>
    </w:p>
    <w:p w:rsidRDefault="00963B5D" w:rsidP="0081071F" w:rsidR="00963B5D">
      <w:pPr>
        <w:rPr>
          <w:sz w:val="22"/>
          <w:szCs w:val="22"/>
        </w:rPr>
      </w:pPr>
    </w:p>
    <w:p w:rsidRDefault="0081071F" w:rsidP="0081071F" w:rsid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FE3724" w:rsidR="00FE3724" w:rsidRPr="0081071F">
      <w:pPr>
        <w:tabs>
          <w:tab w:pos="6840" w:val="left"/>
        </w:tabs>
        <w:rPr>
          <w:sz w:val="22"/>
          <w:szCs w:val="22"/>
        </w:rPr>
      </w:pPr>
    </w:p>
    <w:p w:rsidRDefault="00FE3724" w:rsidP="0081071F" w:rsidR="0081071F" w:rsidRPr="005334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otpravka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82805" w:rsidP="009D2714" w:rsidR="00282805">
      <w:pPr>
        <w:rPr>
          <w:sz w:val="22"/>
          <w:szCs w:val="22"/>
        </w:rPr>
      </w:pPr>
    </w:p>
    <w:p w:rsidRDefault="00B530D6" w:rsidP="009D2714" w:rsidR="00B530D6">
      <w:pPr>
        <w:rPr>
          <w:sz w:val="22"/>
          <w:szCs w:val="22"/>
        </w:rPr>
      </w:pPr>
    </w:p>
    <w:p w:rsidRDefault="00B530D6" w:rsidP="009D2714" w:rsidR="00B530D6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lastRenderedPageBreak/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</w:t>
      </w:r>
      <w:r w:rsidR="0029630C">
        <w:rPr>
          <w:sz w:val="22"/>
          <w:szCs w:val="22"/>
        </w:rPr>
        <w:t>putem punomoćnika Augustina Sudinje, odvjetnika iz Zadra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29630C">
        <w:rPr>
          <w:sz w:val="22"/>
          <w:szCs w:val="22"/>
        </w:rPr>
        <w:t>O</w:t>
      </w:r>
      <w:r w:rsidR="009D2714" w:rsidRPr="0081071F">
        <w:rPr>
          <w:sz w:val="22"/>
          <w:szCs w:val="22"/>
        </w:rPr>
        <w:t>glasna ploča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C32E09" w:rsidR="00B572D9" w:rsidRPr="00C32E0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F35FB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29630C">
      <w:t>549/16-45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592B5F">
      <w:rPr>
        <w:sz w:val="22"/>
        <w:szCs w:val="22"/>
      </w:rPr>
      <w:t>549/16-45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213C04"/>
    <w:rsid w:val="0022391D"/>
    <w:rsid w:val="002250E5"/>
    <w:rsid w:val="0023281B"/>
    <w:rsid w:val="00241A35"/>
    <w:rsid w:val="00282805"/>
    <w:rsid w:val="002922E5"/>
    <w:rsid w:val="0029630C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15AB"/>
    <w:rsid w:val="00583092"/>
    <w:rsid w:val="00584805"/>
    <w:rsid w:val="00590AAD"/>
    <w:rsid w:val="00592B5F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63B5D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30D6"/>
    <w:rsid w:val="00B572D9"/>
    <w:rsid w:val="00B679DA"/>
    <w:rsid w:val="00B77455"/>
    <w:rsid w:val="00B80D0C"/>
    <w:rsid w:val="00C32E09"/>
    <w:rsid w:val="00C57A77"/>
    <w:rsid w:val="00C87B36"/>
    <w:rsid w:val="00CE0FFA"/>
    <w:rsid w:val="00CE179D"/>
    <w:rsid w:val="00CE749F"/>
    <w:rsid w:val="00CF0EE9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  <w:rsid w:val="00FF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FB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FB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FB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FB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FB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FB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CA7DF-8FD0-4E4D-92B6-D26771F67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2167</properties:Characters>
  <properties:Lines>63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2016-07-15T10:01:00Z</dcterms:created>
  <dc:creator>Administrator</dc:creator>
  <cp:lastModifiedBy>Merlina Klišmanić</cp:lastModifiedBy>
  <cp:lastPrinted>2016-07-15T10:09:00Z</cp:lastPrinted>
  <dcterms:modified xmlns:xsi="http://www.w3.org/2001/XMLSchema-instance" xsi:type="dcterms:W3CDTF">2016-07-18T07:44:00Z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