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f726" w14:paraId="fa7f72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421BD4">
        <w:t>Vukovar, Porezno mjesto Vukovar, Vukovar, Trg Republike Hrvatske 5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421BD4">
        <w:t>Vukovaru</w:t>
      </w:r>
      <w:r w:rsidR="00350ECE">
        <w:t xml:space="preserve">, </w:t>
      </w:r>
      <w:r w:rsidR="009745DD">
        <w:t xml:space="preserve">za </w:t>
      </w:r>
      <w:r w:rsidR="009745DD" w:rsidRPr="009A1A3A">
        <w:t xml:space="preserve">otvaranje stečajnog postupka nad dužnikom </w:t>
      </w:r>
      <w:r w:rsidR="00763EB1" w:rsidRPr="00763EB1">
        <w:t>D &amp; S GIPS ENGINEERING d.o.o.</w:t>
      </w:r>
      <w:r w:rsidR="009745DD" w:rsidRPr="009A1A3A">
        <w:t>,</w:t>
      </w:r>
      <w:r w:rsidR="009745DD">
        <w:t xml:space="preserve"> </w:t>
      </w:r>
      <w:r w:rsidR="00763EB1" w:rsidRPr="00763EB1">
        <w:t>Vukovar</w:t>
      </w:r>
      <w:r w:rsidR="009745DD">
        <w:t xml:space="preserve">, </w:t>
      </w:r>
      <w:r w:rsidR="00763EB1" w:rsidRPr="00763EB1">
        <w:t xml:space="preserve">Dragutina </w:t>
      </w:r>
      <w:proofErr w:type="spellStart"/>
      <w:r w:rsidR="00763EB1" w:rsidRPr="00763EB1">
        <w:t>Renarića</w:t>
      </w:r>
      <w:proofErr w:type="spellEnd"/>
      <w:r w:rsidR="00763EB1" w:rsidRPr="00763EB1">
        <w:t xml:space="preserve"> 11</w:t>
      </w:r>
      <w:r w:rsidR="009745DD">
        <w:t xml:space="preserve">, MBS: </w:t>
      </w:r>
      <w:r w:rsidR="00763EB1" w:rsidRPr="00763EB1">
        <w:t>030168204</w:t>
      </w:r>
      <w:r w:rsidR="009745DD">
        <w:t xml:space="preserve">, OIB: </w:t>
      </w:r>
      <w:r w:rsidR="00763EB1" w:rsidRPr="00763EB1">
        <w:t>97648189825</w:t>
      </w:r>
      <w:r w:rsidRPr="00B37760">
        <w:rPr>
          <w:color w:val="000000"/>
        </w:rPr>
        <w:t xml:space="preserve">, dana </w:t>
      </w:r>
      <w:r w:rsidR="0073423B">
        <w:rPr>
          <w:color w:val="000000"/>
        </w:rPr>
        <w:t>2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E00A93" w:rsidP="0085221D" w:rsidR="00E00A93" w:rsidRPr="00B37760">
      <w:pPr>
        <w:jc w:val="both"/>
      </w:pPr>
    </w:p>
    <w:p w:rsidRDefault="0085221D" w:rsidP="00E00A93" w:rsidR="0013787F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63EB1" w:rsidRPr="00763EB1">
        <w:t>D &amp; S GIPS ENGINEERING d.o.o.</w:t>
      </w:r>
      <w:r w:rsidR="00763EB1" w:rsidRPr="009A1A3A">
        <w:t>,</w:t>
      </w:r>
      <w:r w:rsidR="00763EB1">
        <w:t xml:space="preserve"> </w:t>
      </w:r>
      <w:r w:rsidR="00763EB1" w:rsidRPr="00763EB1">
        <w:t>Vukovar</w:t>
      </w:r>
      <w:r w:rsidR="00763EB1">
        <w:t xml:space="preserve">, </w:t>
      </w:r>
      <w:r w:rsidR="00763EB1" w:rsidRPr="00763EB1">
        <w:t xml:space="preserve">Dragutina </w:t>
      </w:r>
      <w:proofErr w:type="spellStart"/>
      <w:r w:rsidR="00763EB1" w:rsidRPr="00763EB1">
        <w:t>Renarića</w:t>
      </w:r>
      <w:proofErr w:type="spellEnd"/>
      <w:r w:rsidR="00763EB1" w:rsidRPr="00763EB1">
        <w:t xml:space="preserve"> 11</w:t>
      </w:r>
      <w:r w:rsidR="00763EB1">
        <w:t xml:space="preserve">, MBS: </w:t>
      </w:r>
      <w:r w:rsidR="00763EB1" w:rsidRPr="00763EB1">
        <w:t>030168204</w:t>
      </w:r>
      <w:r w:rsidR="00763EB1">
        <w:t xml:space="preserve">, OIB: </w:t>
      </w:r>
      <w:r w:rsidR="00763EB1" w:rsidRPr="00763EB1">
        <w:t>97648189825</w:t>
      </w:r>
      <w:r w:rsidRPr="00B37760">
        <w:rPr>
          <w:color w:val="000000"/>
        </w:rPr>
        <w:t>.</w:t>
      </w:r>
    </w:p>
    <w:p w:rsidRDefault="00402276" w:rsidP="00402276" w:rsidR="00402276">
      <w:pPr>
        <w:jc w:val="both"/>
      </w:pPr>
    </w:p>
    <w:p w:rsidRDefault="00402276" w:rsidP="00402276" w:rsidR="00402276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18540805456, sa sjedištem, poslovnom adresom i adresom prebivališta u </w:t>
      </w:r>
      <w:proofErr w:type="spellStart"/>
      <w:r>
        <w:t>Gunji</w:t>
      </w:r>
      <w:proofErr w:type="spellEnd"/>
      <w:r>
        <w:t>, Kolodvorska 4,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D79B3" w:rsidRPr="008D79B3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E00A93">
        <w:t xml:space="preserve">D &amp; S GIPS ENGINEERING d.o.o., Vukovar, Dragutina </w:t>
      </w:r>
      <w:proofErr w:type="spellStart"/>
      <w:r w:rsidR="00E00A93">
        <w:t>Renarića</w:t>
      </w:r>
      <w:proofErr w:type="spellEnd"/>
      <w:r w:rsidR="00E00A93">
        <w:t xml:space="preserve"> 11, MBS: 030168204, OIB: 97648189825</w:t>
      </w:r>
      <w:r w:rsidR="005D0309">
        <w:t>,</w:t>
      </w:r>
      <w:r w:rsidR="005A3D9C">
        <w:t xml:space="preserve"> za dan</w:t>
      </w:r>
    </w:p>
    <w:p w:rsidRDefault="0043157D" w:rsidP="00CF0D3E" w:rsidR="0085221D" w:rsidRPr="00CF0D3E">
      <w:pPr>
        <w:pStyle w:val="Odlomakpopisa"/>
        <w:numPr>
          <w:ilvl w:val="0"/>
          <w:numId w:val="16"/>
        </w:numPr>
        <w:jc w:val="center"/>
        <w:rPr>
          <w:b/>
        </w:rPr>
      </w:pPr>
      <w:r w:rsidRPr="00CF0D3E">
        <w:rPr>
          <w:b/>
          <w:color w:val="000000"/>
        </w:rPr>
        <w:t>ožujka</w:t>
      </w:r>
      <w:r w:rsidR="00ED6F97" w:rsidRPr="00CF0D3E">
        <w:rPr>
          <w:b/>
          <w:color w:val="000000"/>
        </w:rPr>
        <w:t xml:space="preserve"> 201</w:t>
      </w:r>
      <w:r w:rsidR="00DB48D4" w:rsidRPr="00CF0D3E">
        <w:rPr>
          <w:b/>
          <w:color w:val="000000"/>
        </w:rPr>
        <w:t>8</w:t>
      </w:r>
      <w:r w:rsidR="00ED6F97" w:rsidRPr="00CF0D3E">
        <w:rPr>
          <w:b/>
          <w:color w:val="000000"/>
        </w:rPr>
        <w:t xml:space="preserve">. u </w:t>
      </w:r>
      <w:r w:rsidR="00E00A93">
        <w:rPr>
          <w:b/>
          <w:color w:val="000000"/>
        </w:rPr>
        <w:t>10,40</w:t>
      </w:r>
      <w:r w:rsidR="0085221D" w:rsidRPr="00CF0D3E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</w:t>
      </w:r>
      <w:r w:rsidR="00912DD9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 w:rsidRPr="000E5A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920642">
        <w:t>20. listopada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220E4A">
        <w:t>5099</w:t>
      </w:r>
      <w:r>
        <w:t xml:space="preserve"> od </w:t>
      </w:r>
      <w:r w:rsidR="00067F46">
        <w:t>19. listopada</w:t>
      </w:r>
      <w:r>
        <w:t xml:space="preserve"> 2017. godine, za provedbu skraćenog stečajnog postupka nad dužnikom </w:t>
      </w:r>
      <w:r w:rsidR="00067F46">
        <w:t xml:space="preserve">D &amp; S GIPS ENGINEERING d.o.o., Vukovar, Dragutina </w:t>
      </w:r>
      <w:proofErr w:type="spellStart"/>
      <w:r w:rsidR="00067F46">
        <w:t>Renarića</w:t>
      </w:r>
      <w:proofErr w:type="spellEnd"/>
      <w:r w:rsidR="00067F46">
        <w:t xml:space="preserve"> 11, MBS: 030168204, OIB: 97648189825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067F46">
        <w:t xml:space="preserve">18. listopada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224A56">
        <w:t>91.841,41</w:t>
      </w:r>
      <w:r>
        <w:t>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422CCA">
        <w:t>18. listopada</w:t>
      </w:r>
      <w:r w:rsidR="00746909">
        <w:t xml:space="preserve"> </w:t>
      </w:r>
      <w:r>
        <w:t xml:space="preserve">2017. godine te u svom podnesku od </w:t>
      </w:r>
      <w:r w:rsidR="00422CCA">
        <w:t xml:space="preserve">19. listopada </w:t>
      </w:r>
      <w:r>
        <w:t xml:space="preserve">2017. godine navodi da dužnik na dan </w:t>
      </w:r>
      <w:r w:rsidR="00422CCA">
        <w:t xml:space="preserve">18. listopada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422CCA">
        <w:t xml:space="preserve">HR5024840081107548165 </w:t>
      </w:r>
      <w:proofErr w:type="spellStart"/>
      <w:r w:rsidR="00422CCA" w:rsidRPr="009A568B">
        <w:t>Raiffeisenbank</w:t>
      </w:r>
      <w:proofErr w:type="spellEnd"/>
      <w:r w:rsidR="00422CCA" w:rsidRPr="009A568B">
        <w:t xml:space="preserve"> </w:t>
      </w:r>
      <w:proofErr w:type="spellStart"/>
      <w:r w:rsidR="00422CCA" w:rsidRPr="009A568B">
        <w:t>Austria</w:t>
      </w:r>
      <w:proofErr w:type="spellEnd"/>
      <w:r w:rsidR="00422CCA" w:rsidRPr="009A568B">
        <w:t xml:space="preserve"> d.d.</w:t>
      </w:r>
      <w:r>
        <w:t xml:space="preserve">, te da na temelju čl. 112. st. 5. SZ-a dužnik na ime predujma za namirenje troškova stečajnog postupka na dan </w:t>
      </w:r>
      <w:r w:rsidR="00CC49C1">
        <w:t xml:space="preserve">18. listopada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A240A0">
        <w:t xml:space="preserve">Trgovački sud u Osijeku je dana </w:t>
      </w:r>
      <w:r w:rsidR="00CC49C1">
        <w:t xml:space="preserve">25. listopada </w:t>
      </w:r>
      <w:r w:rsidRPr="00A240A0">
        <w:t>2017. godine objavio oglas na mrežnoj</w:t>
      </w:r>
      <w:r>
        <w:t xml:space="preserve"> stranici e-Oglasna ploča sudova pod poslovnim brojem </w:t>
      </w:r>
      <w:r w:rsidR="005858B1">
        <w:t>19</w:t>
      </w:r>
      <w:r>
        <w:t xml:space="preserve"> St-</w:t>
      </w:r>
      <w:r w:rsidR="005858B1">
        <w:t>1482</w:t>
      </w:r>
      <w:r>
        <w:t>/17-</w:t>
      </w:r>
      <w:r w:rsidR="000C0924">
        <w:t>3</w:t>
      </w:r>
      <w:r>
        <w:t xml:space="preserve"> od </w:t>
      </w:r>
      <w:r w:rsidR="005858B1">
        <w:t xml:space="preserve">24. listopada </w:t>
      </w:r>
      <w:r>
        <w:t>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5858B1">
        <w:t>2. studenog</w:t>
      </w:r>
      <w:r>
        <w:t xml:space="preserve"> 2017. godine, vjerovnik </w:t>
      </w:r>
      <w:r w:rsidR="00A37864">
        <w:rPr>
          <w:color w:val="000000"/>
        </w:rPr>
        <w:t xml:space="preserve">REPUBLIKA HRVATSKA, </w:t>
      </w:r>
      <w:r w:rsidR="00A37864">
        <w:t>Ministarstvo financija, Porezna uprava, Područni ured Vukovar, Porezno mjesto Vukovar, Vukovar, Trg Republike Hrvatske 5, OIB: 18683136487, koju zastupa Županijsko državno odvjetništvo u Vukovaru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A37864">
        <w:t xml:space="preserve">D &amp; S GIPS ENGINEERING d.o.o., Vukovar, Dragutina </w:t>
      </w:r>
      <w:proofErr w:type="spellStart"/>
      <w:r w:rsidR="00A37864">
        <w:t>Renarića</w:t>
      </w:r>
      <w:proofErr w:type="spellEnd"/>
      <w:r w:rsidR="00A37864">
        <w:t xml:space="preserve"> 11, MBS: 030168204, OIB: 97648189825</w:t>
      </w:r>
      <w:r>
        <w:t xml:space="preserve">, uz koji prijedlog je dostavila dokaz o postojanju svoje tražbine i postojanju stečajnog razloga iz članka 6. stav 2. Stečajnog zakona: nesposobnosti za plaćanje.      </w:t>
      </w:r>
      <w:r w:rsidR="0095315D">
        <w:t xml:space="preserve">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2373F">
        <w:t>2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14B71" w:rsidP="00A37864" w:rsidR="00A37864">
      <w:pPr>
        <w:jc w:val="both"/>
      </w:pPr>
      <w:r>
        <w:t>-</w:t>
      </w:r>
      <w:r w:rsidRPr="00F14B71">
        <w:t xml:space="preserve"> 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 xml:space="preserve">. upravitelju </w:t>
      </w:r>
      <w:proofErr w:type="spellStart"/>
      <w:r>
        <w:t>Mirsadu</w:t>
      </w:r>
      <w:proofErr w:type="spellEnd"/>
      <w:r>
        <w:t xml:space="preserve"> </w:t>
      </w:r>
      <w:proofErr w:type="spellStart"/>
      <w:r>
        <w:t>Demiroviću</w:t>
      </w:r>
      <w:proofErr w:type="spellEnd"/>
      <w:r>
        <w:t>, Gunja, Kolodvorska 4</w:t>
      </w:r>
      <w:r w:rsidR="00B03D79">
        <w:t xml:space="preserve"> </w:t>
      </w:r>
      <w:r w:rsidR="00A37864">
        <w:t>uz presliku list 9-18</w:t>
      </w:r>
    </w:p>
    <w:p w:rsidRDefault="00A37864" w:rsidP="00A37864" w:rsidR="00A37864">
      <w:pPr>
        <w:jc w:val="both"/>
      </w:pPr>
      <w:r>
        <w:t xml:space="preserve">-dužniku D &amp; S GIPS ENGINEERING d.o.o., Vukovar, Dragutina </w:t>
      </w:r>
      <w:proofErr w:type="spellStart"/>
      <w:r>
        <w:t>Renarića</w:t>
      </w:r>
      <w:proofErr w:type="spellEnd"/>
      <w:r>
        <w:t xml:space="preserve"> 11</w:t>
      </w:r>
    </w:p>
    <w:p w:rsidRDefault="00A37864" w:rsidP="00A37864" w:rsidR="00A37864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A37864">
        <w:t xml:space="preserve">Saša Vučetić, Srbija, Novi Sad, </w:t>
      </w:r>
      <w:proofErr w:type="spellStart"/>
      <w:r w:rsidRPr="00A37864">
        <w:t>Bukovački</w:t>
      </w:r>
      <w:proofErr w:type="spellEnd"/>
      <w:r w:rsidRPr="00A37864">
        <w:t xml:space="preserve"> put 35</w:t>
      </w:r>
      <w:r>
        <w:t xml:space="preserve"> – putem e-</w:t>
      </w:r>
      <w:proofErr w:type="spellStart"/>
      <w:r>
        <w:t>ogl</w:t>
      </w:r>
      <w:proofErr w:type="spellEnd"/>
      <w:r>
        <w:t>. ploče</w:t>
      </w:r>
    </w:p>
    <w:p w:rsidRDefault="00A37864" w:rsidP="00A37864" w:rsidR="00A37864">
      <w:pPr>
        <w:jc w:val="both"/>
      </w:pPr>
      <w:r>
        <w:t>-ŽDO GUO Vukovar</w:t>
      </w:r>
    </w:p>
    <w:p w:rsidRDefault="00A37864" w:rsidP="00A37864" w:rsidR="00A37864">
      <w:pPr>
        <w:jc w:val="both"/>
      </w:pPr>
      <w:r>
        <w:t xml:space="preserve">-FINA </w:t>
      </w:r>
    </w:p>
    <w:p w:rsidRDefault="00A37864" w:rsidP="00A37864" w:rsidR="00A37864">
      <w:pPr>
        <w:jc w:val="both"/>
      </w:pPr>
      <w:r>
        <w:t>-Ministarstvu pravosuđa RH, Zagreb, Ulica Grada Vukovara 49, elektroničkom poštom</w:t>
      </w:r>
    </w:p>
    <w:p w:rsidRDefault="00A37864" w:rsidP="00A37864" w:rsidR="00A37864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A37864" w:rsidP="00A37864" w:rsidR="006D3C3F" w:rsidRPr="00B37760">
      <w:pPr>
        <w:jc w:val="both"/>
      </w:pPr>
      <w:r>
        <w:t>- R 29.3.2018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35E" w:rsidR="00EC335E">
      <w:r>
        <w:separator/>
      </w:r>
    </w:p>
  </w:endnote>
  <w:endnote w:id="0" w:type="continuationSeparator">
    <w:p w:rsidRDefault="00EC335E" w:rsidR="00EC3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35E" w:rsidR="00EC335E">
      <w:r>
        <w:separator/>
      </w:r>
    </w:p>
  </w:footnote>
  <w:footnote w:id="0" w:type="continuationSeparator">
    <w:p w:rsidRDefault="00EC335E" w:rsidR="00EC3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1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A30B7" w:rsidR="00AA30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A30B7">
      <w:t>7 St-1609/17-9</w:t>
    </w:r>
  </w:p>
  <w:p w:rsidRDefault="00D91CCA" w:rsidP="00D91CCA" w:rsidR="00D91CCA">
    <w:pPr>
      <w:jc w:val="right"/>
    </w:pPr>
  </w:p>
  <w:p w:rsidRDefault="00546D11" w:rsidP="00AC66D2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A30B7">
      <w:t>1609</w:t>
    </w:r>
    <w:r w:rsidR="00705FB3">
      <w:t>/17-</w:t>
    </w:r>
    <w:r w:rsidR="00D91CCA">
      <w:t>9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06629"/>
    <w:multiLevelType w:val="hybridMultilevel"/>
    <w:tmpl w:val="B086AD06"/>
    <w:lvl w:tplc="37BC7400" w:ilvl="0">
      <w:start w:val="2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57763"/>
    <w:rsid w:val="00062554"/>
    <w:rsid w:val="000657B0"/>
    <w:rsid w:val="00065D96"/>
    <w:rsid w:val="000674A5"/>
    <w:rsid w:val="0006753C"/>
    <w:rsid w:val="00067F46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7C0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0939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76D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0E4A"/>
    <w:rsid w:val="0022332E"/>
    <w:rsid w:val="002236E2"/>
    <w:rsid w:val="00223BEF"/>
    <w:rsid w:val="00224A56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447D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1F10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276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BD4"/>
    <w:rsid w:val="00421F42"/>
    <w:rsid w:val="00422CCA"/>
    <w:rsid w:val="004252C3"/>
    <w:rsid w:val="0042546B"/>
    <w:rsid w:val="00426521"/>
    <w:rsid w:val="00426D7B"/>
    <w:rsid w:val="00427CF1"/>
    <w:rsid w:val="0043157D"/>
    <w:rsid w:val="00433C94"/>
    <w:rsid w:val="00435DE7"/>
    <w:rsid w:val="004361B0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3737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6DB3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473EB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1CB"/>
    <w:rsid w:val="00575E93"/>
    <w:rsid w:val="00576A3C"/>
    <w:rsid w:val="0058014D"/>
    <w:rsid w:val="00580354"/>
    <w:rsid w:val="0058220D"/>
    <w:rsid w:val="00584046"/>
    <w:rsid w:val="005848FB"/>
    <w:rsid w:val="005858B1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0B11"/>
    <w:rsid w:val="005F2AAC"/>
    <w:rsid w:val="005F2E9C"/>
    <w:rsid w:val="005F2EA5"/>
    <w:rsid w:val="005F54CD"/>
    <w:rsid w:val="005F5E5F"/>
    <w:rsid w:val="005F7A30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5967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67BB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F6A"/>
    <w:rsid w:val="006A0ACD"/>
    <w:rsid w:val="006A0CED"/>
    <w:rsid w:val="006A2F13"/>
    <w:rsid w:val="006A363E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423B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46909"/>
    <w:rsid w:val="007500E9"/>
    <w:rsid w:val="00750685"/>
    <w:rsid w:val="00756545"/>
    <w:rsid w:val="00756B07"/>
    <w:rsid w:val="00757015"/>
    <w:rsid w:val="00763C43"/>
    <w:rsid w:val="00763E6B"/>
    <w:rsid w:val="00763EB1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81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636"/>
    <w:rsid w:val="00834F01"/>
    <w:rsid w:val="008355A9"/>
    <w:rsid w:val="00837C5B"/>
    <w:rsid w:val="00840F8D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23BA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ECE"/>
    <w:rsid w:val="008C5F8A"/>
    <w:rsid w:val="008C62E6"/>
    <w:rsid w:val="008C6C31"/>
    <w:rsid w:val="008D13DA"/>
    <w:rsid w:val="008D510A"/>
    <w:rsid w:val="008D5F88"/>
    <w:rsid w:val="008D79B3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2DD9"/>
    <w:rsid w:val="00913B3F"/>
    <w:rsid w:val="00913FE0"/>
    <w:rsid w:val="00914A7E"/>
    <w:rsid w:val="00914C8E"/>
    <w:rsid w:val="009178B4"/>
    <w:rsid w:val="00920642"/>
    <w:rsid w:val="00921C7F"/>
    <w:rsid w:val="00922FFF"/>
    <w:rsid w:val="0092373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15D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A3A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825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864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30B7"/>
    <w:rsid w:val="00AA40A5"/>
    <w:rsid w:val="00AA6663"/>
    <w:rsid w:val="00AA6A71"/>
    <w:rsid w:val="00AA7EE3"/>
    <w:rsid w:val="00AB018A"/>
    <w:rsid w:val="00AB038C"/>
    <w:rsid w:val="00AB052F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6D2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3D79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74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5E3B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3ED4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392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88C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49C1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D3E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4511"/>
    <w:rsid w:val="00D06ADE"/>
    <w:rsid w:val="00D107DE"/>
    <w:rsid w:val="00D11ABF"/>
    <w:rsid w:val="00D1346F"/>
    <w:rsid w:val="00D151AD"/>
    <w:rsid w:val="00D1696C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3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2D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1E8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CCA"/>
    <w:rsid w:val="00D91FA6"/>
    <w:rsid w:val="00D92CCE"/>
    <w:rsid w:val="00D93907"/>
    <w:rsid w:val="00D93B28"/>
    <w:rsid w:val="00D94595"/>
    <w:rsid w:val="00D95819"/>
    <w:rsid w:val="00D9684E"/>
    <w:rsid w:val="00D96FA5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C9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A93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B38"/>
    <w:rsid w:val="00E46E75"/>
    <w:rsid w:val="00E47612"/>
    <w:rsid w:val="00E50AFC"/>
    <w:rsid w:val="00E51922"/>
    <w:rsid w:val="00E5259F"/>
    <w:rsid w:val="00E539D1"/>
    <w:rsid w:val="00E5433D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19A4"/>
    <w:rsid w:val="00EC2419"/>
    <w:rsid w:val="00EC335E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4EF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4B71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0B8A"/>
    <w:rsid w:val="00F31FC4"/>
    <w:rsid w:val="00F322A5"/>
    <w:rsid w:val="00F325FD"/>
    <w:rsid w:val="00F335FB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D6FCE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30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5751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51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51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3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5751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51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51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5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St-1609/2017</izvorni_sadrzaj>
    <derivirana_varijabla naziv="DomainObject.Predmet.OznakaBroj_1">St-1609/2017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S GIPS ENGINEERING d.o.o. za trgovinu i usluge</izvorni_sadrzaj>
    <derivirana_varijabla naziv="DomainObject.Predmet.ProtustrankaFormated_1">  D &amp; S GIPS ENGINEERING d.o.o. za trgovinu i usluge</derivirana_varijabla>
  </DomainObject.Predmet.ProtustrankaFormated>
  <DomainObject.Predmet.ProtustrankaFormatedOIB>
    <izvorni_sadrzaj>  D &amp; S GIPS ENGINEERING d.o.o. za trgovinu i usluge, OIB 97648189825</izvorni_sadrzaj>
    <derivirana_varijabla naziv="DomainObject.Predmet.ProtustrankaFormatedOIB_1">  D &amp; S GIPS ENGINEERING d.o.o. za trgovinu i usluge, OIB 97648189825</derivirana_varijabla>
  </DomainObject.Predmet.ProtustrankaFormatedOIB>
  <DomainObject.Predmet.ProtustrankaFormatedWithAdress>
    <izvorni_sadrzaj> D &amp; S GIPS ENGINEERING d.o.o. za trgovinu i usluge, Dragutina Renarića 11, 32000 Vukovar</izvorni_sadrzaj>
    <derivirana_varijabla naziv="DomainObject.Predmet.ProtustrankaFormatedWithAdress_1"> D &amp; S GIPS ENGINEERING d.o.o. za trgovinu i usluge, Dragutina Renarića 11, 32000 Vukovar</derivirana_varijabla>
  </DomainObject.Predmet.ProtustrankaFormatedWithAdress>
  <DomainObject.Predmet.ProtustrankaFormatedWithAdressOIB>
    <izvorni_sadrzaj> D &amp; S GIPS ENGINEERING d.o.o. za trgovinu i usluge, OIB 97648189825, Dragutina Renarića 11, 32000 Vukovar</izvorni_sadrzaj>
    <derivirana_varijabla naziv="DomainObject.Predmet.ProtustrankaFormatedWithAdressOIB_1"> D &amp; S GIPS ENGINEERING d.o.o. za trgovinu i usluge, OIB 97648189825, Dragutina Renarića 11, 32000 Vukovar</derivirana_varijabla>
  </DomainObject.Predmet.ProtustrankaFormatedWithAdressOIB>
  <DomainObject.Predmet.ProtustrankaWithAdress>
    <izvorni_sadrzaj>D &amp; S GIPS ENGINEERING d.o.o. za trgovinu i usluge Dragutina Renarića 11, 32000 Vukovar</izvorni_sadrzaj>
    <derivirana_varijabla naziv="DomainObject.Predmet.ProtustrankaWithAdress_1">D &amp; S GIPS ENGINEERING d.o.o. za trgovinu i usluge Dragutina Renarića 11, 32000 Vukovar</derivirana_varijabla>
  </DomainObject.Predmet.ProtustrankaWithAdress>
  <DomainObject.Predmet.ProtustrankaWithAdressOIB>
    <izvorni_sadrzaj>D &amp; S GIPS ENGINEERING d.o.o. za trgovinu i usluge, OIB 97648189825, Dragutina Renarića 11, 32000 Vukovar</izvorni_sadrzaj>
    <derivirana_varijabla naziv="DomainObject.Predmet.ProtustrankaWithAdressOIB_1">D &amp; S GIPS ENGINEERING d.o.o. za trgovinu i usluge, OIB 97648189825, Dragutina Renarića 11, 32000 Vukovar</derivirana_varijabla>
  </DomainObject.Predmet.ProtustrankaWithAdressOIB>
  <DomainObject.Predmet.ProtustrankaNazivFormated>
    <izvorni_sadrzaj>D &amp; S GIPS ENGINEERING d.o.o. za trgovinu i usluge</izvorni_sadrzaj>
    <derivirana_varijabla naziv="DomainObject.Predmet.ProtustrankaNazivFormated_1">D &amp; S GIPS ENGINEERING d.o.o. za trgovinu i usluge</derivirana_varijabla>
  </DomainObject.Predmet.ProtustrankaNazivFormated>
  <DomainObject.Predmet.ProtustrankaNazivFormatedOIB>
    <izvorni_sadrzaj>D &amp; S GIPS ENGINEERING d.o.o. za trgovinu i usluge, OIB 97648189825</izvorni_sadrzaj>
    <derivirana_varijabla naziv="DomainObject.Predmet.ProtustrankaNazivFormatedOIB_1">D &amp; S GIPS ENGINEERING d.o.o. za trgovinu i usluge, OIB 97648189825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PU POREZNO MJESTO VUKOVAR zastupanog po punomoćniku Županijsko državno odvjetništvo u Vukovaru</izvorni_sadrzaj>
    <derivirana_varijabla naziv="DomainObject.Predmet.StrankaFormated_1">  RH MF PU PU POREZNO MJESTO VUKOVAR zastupanog po punomoćniku Županijsko državno odvjetništvo u Vukovaru</derivirana_varijabla>
  </DomainObject.Predmet.StrankaFormated>
  <DomainObject.Predmet.StrankaFormatedOIB>
    <izvorni_sadrzaj>  RH MF PU PU POREZNO MJESTO VUKOVAR, OIB 18683136487 zastupanog po punomoćniku Županijsko državno odvjetništvo u Vukovaru</izvorni_sadrzaj>
    <derivirana_varijabla naziv="DomainObject.Predmet.StrankaFormatedOIB_1">  RH MF PU PU POREZNO MJESTO VUKOVAR, OIB 18683136487 zastupanog po punomoćniku Županijsko državno odvjetništvo u Vukovaru</derivirana_varijabla>
  </DomainObject.Predmet.StrankaFormatedOIB>
  <DomainObject.Predmet.StrankaFormatedWithAdress>
    <izvorni_sadrzaj> RH MF PU PU POREZNO MJESTO VUKOVAR zastupanog po punomoćniku Županijsko državno odvjetništvo u Vukovaru</izvorni_sadrzaj>
    <derivirana_varijabla naziv="DomainObject.Predmet.StrankaFormatedWithAdress_1"> RH MF PU PU POREZNO MJESTO VUKOVAR zastupanog po punomoćniku Županijsko državno odvjetništvo u Vukovaru</derivirana_varijabla>
  </DomainObject.Predmet.StrankaFormatedWithAdress>
  <DomainObject.Predmet.StrankaFormatedWithAdressOIB>
    <izvorni_sadrzaj> RH MF PU PU POREZNO MJESTO VUKOVAR, OIB 18683136487 zastupanog po punomoćniku Županijsko državno odvjetništvo u Vukovaru</izvorni_sadrzaj>
    <derivirana_varijabla naziv="DomainObject.Predmet.StrankaFormatedWithAdressOIB_1"> RH MF PU PU POREZNO MJESTO VUKOVAR, OIB 18683136487 zastupanog po punomoćniku Županijsko državno odvjetništvo u Vukovaru</derivirana_varijabla>
  </DomainObject.Predmet.StrankaFormatedWithAdressOIB>
  <DomainObject.Predmet.StrankaWithAdress>
    <izvorni_sadrzaj>RH MF PU PU POREZNO MJESTO VUKOVAR </izvorni_sadrzaj>
    <derivirana_varijabla naziv="DomainObject.Predmet.StrankaWithAdress_1">RH MF PU PU POREZNO MJESTO VUKOVAR </derivirana_varijabla>
  </DomainObject.Predmet.StrankaWithAdress>
  <DomainObject.Predmet.StrankaWithAdressOIB>
    <izvorni_sadrzaj>RH MF PU PU POREZNO MJESTO VUKOVAR, OIB 18683136487</izvorni_sadrzaj>
    <derivirana_varijabla naziv="DomainObject.Predmet.StrankaWithAdressOIB_1">RH MF PU PU POREZNO MJESTO VUKOVAR, OIB 18683136487</derivirana_varijabla>
  </DomainObject.Predmet.StrankaWithAdressOIB>
  <DomainObject.Predmet.StrankaNazivFormated>
    <izvorni_sadrzaj>RH MF PU PU POREZNO MJESTO VUKOVAR</izvorni_sadrzaj>
    <derivirana_varijabla naziv="DomainObject.Predmet.StrankaNazivFormated_1">RH MF PU PU POREZNO MJESTO VUKOVAR</derivirana_varijabla>
  </DomainObject.Predmet.StrankaNazivFormated>
  <DomainObject.Predmet.StrankaNazivFormatedOIB>
    <izvorni_sadrzaj>RH MF PU PU POREZNO MJESTO VUKOVAR, OIB 18683136487</izvorni_sadrzaj>
    <derivirana_varijabla naziv="DomainObject.Predmet.StrankaNazivFormatedOIB_1">RH MF PU PU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PU POREZNO MJESTO VUKOVAR zastupanog po punomoćniku Županijsko državno odvjetništvo u Vukovaru</item>
    </izvorni_sadrzaj>
    <derivirana_varijabla naziv="DomainObject.Predmet.StrankaListFormated_1">
      <item>RH MF PU PU POREZNO MJESTO VUKOVAR zastupanog po punomoćniku Županijsko državno odvjetništvo u Vukovaru</item>
    </derivirana_varijabla>
  </DomainObject.Predmet.StrankaListFormated>
  <DomainObject.Predmet.StrankaListFormatedOIB>
    <izvorni_sadrzaj>
      <item>RH MF PU PU POREZNO MJESTO VUKOVAR, OIB 18683136487 zastupanog po punomoćniku Županijsko državno odvjetništvo u Vukovaru</item>
    </izvorni_sadrzaj>
    <derivirana_varijabla naziv="DomainObject.Predmet.StrankaListFormatedOIB_1">
      <item>RH MF PU PU POREZNO MJESTO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PU POREZNO MJESTO VUKOVAR zastupanog po punomoćniku Županijsko državno odvjetništvo u Vukovaru</item>
    </izvorni_sadrzaj>
    <derivirana_varijabla naziv="DomainObject.Predmet.StrankaListFormatedWithAdress_1">
      <item>RH MF PU PU POREZNO MJESTO VUKOVAR zastupanog po punomoćniku Županijsko državno odvjetništvo u Vukovaru</item>
    </derivirana_varijabla>
  </DomainObject.Predmet.StrankaListFormatedWithAdress>
  <DomainObject.Predmet.StrankaListFormatedWithAdressOIB>
    <izvorni_sadrzaj>
      <item>RH MF PU PU POREZNO MJESTO VUKOVAR, OIB 18683136487 zastupanog po punomoćniku Županijsko državno odvjetništvo u Vukovaru</item>
    </izvorni_sadrzaj>
    <derivirana_varijabla naziv="DomainObject.Predmet.StrankaListFormatedWithAdressOIB_1">
      <item>RH MF PU PU POREZNO MJESTO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PU POREZNO MJESTO VUKOVAR</item>
    </izvorni_sadrzaj>
    <derivirana_varijabla naziv="DomainObject.Predmet.StrankaListNazivFormated_1">
      <item>RH MF PU PU POREZNO MJESTO VUKOVAR</item>
    </derivirana_varijabla>
  </DomainObject.Predmet.StrankaListNazivFormated>
  <DomainObject.Predmet.StrankaListNazivFormatedOIB>
    <izvorni_sadrzaj>
      <item>RH MF PU PU POREZNO MJESTO VUKOVAR, OIB 18683136487</item>
    </izvorni_sadrzaj>
    <derivirana_varijabla naziv="DomainObject.Predmet.StrankaListNazivFormatedOIB_1">
      <item>RH MF PU PU POREZNO MJESTO VUKOVAR, OIB 18683136487</item>
    </derivirana_varijabla>
  </DomainObject.Predmet.StrankaListNazivFormatedOIB>
  <DomainObject.Predmet.ProtuStrankaListFormated>
    <izvorni_sadrzaj>
      <item>D &amp; S GIPS ENGINEERING d.o.o. za trgovinu i usluge</item>
    </izvorni_sadrzaj>
    <derivirana_varijabla naziv="DomainObject.Predmet.ProtuStrankaListFormated_1">
      <item>D &amp; S GIPS ENGINEERING d.o.o. za trgovinu i usluge</item>
    </derivirana_varijabla>
  </DomainObject.Predmet.ProtuStrankaListFormated>
  <DomainObject.Predmet.ProtuStrankaListFormatedOIB>
    <izvorni_sadrzaj>
      <item>D &amp; S GIPS ENGINEERING d.o.o. za trgovinu i usluge, OIB 97648189825</item>
    </izvorni_sadrzaj>
    <derivirana_varijabla naziv="DomainObject.Predmet.ProtuStrankaListFormatedOIB_1">
      <item>D &amp; S GIPS ENGINEERING d.o.o. za trgovinu i usluge, OIB 97648189825</item>
    </derivirana_varijabla>
  </DomainObject.Predmet.ProtuStrankaListFormatedOIB>
  <DomainObject.Predmet.ProtuStrankaListFormatedWithAdress>
    <izvorni_sadrzaj>
      <item>D &amp; S GIPS ENGINEERING d.o.o. za trgovinu i usluge, Dragutina Renarića 11, 32000 Vukovar</item>
    </izvorni_sadrzaj>
    <derivirana_varijabla naziv="DomainObject.Predmet.ProtuStrankaListFormatedWithAdress_1">
      <item>D &amp; S GIPS ENGINEERING d.o.o. za trgovinu i usluge, Dragutina Renarića 11, 32000 Vukovar</item>
    </derivirana_varijabla>
  </DomainObject.Predmet.ProtuStrankaListFormatedWithAdress>
  <DomainObject.Predmet.ProtuStrankaListFormatedWithAdressOIB>
    <izvorni_sadrzaj>
      <item>D &amp; S GIPS ENGINEERING d.o.o. za trgovinu i usluge, OIB 97648189825, Dragutina Renarića 11, 32000 Vukovar</item>
    </izvorni_sadrzaj>
    <derivirana_varijabla naziv="DomainObject.Predmet.ProtuStrankaListFormatedWithAdressOIB_1">
      <item>D &amp; S GIPS ENGINEERING d.o.o. za trgovinu i usluge, OIB 97648189825, Dragutina Renarića 11, 32000 Vukovar</item>
    </derivirana_varijabla>
  </DomainObject.Predmet.ProtuStrankaListFormatedWithAdressOIB>
  <DomainObject.Predmet.ProtuStrankaListNazivFormated>
    <izvorni_sadrzaj>
      <item>D &amp; S GIPS ENGINEERING d.o.o. za trgovinu i usluge</item>
    </izvorni_sadrzaj>
    <derivirana_varijabla naziv="DomainObject.Predmet.ProtuStrankaListNazivFormated_1">
      <item>D &amp; S GIPS ENGINEERING d.o.o. za trgovinu i usluge</item>
    </derivirana_varijabla>
  </DomainObject.Predmet.ProtuStrankaListNazivFormated>
  <DomainObject.Predmet.ProtuStrankaListNazivFormatedOIB>
    <izvorni_sadrzaj>
      <item>D &amp; S GIPS ENGINEERING d.o.o. za trgovinu i usluge, OIB 97648189825</item>
    </izvorni_sadrzaj>
    <derivirana_varijabla naziv="DomainObject.Predmet.ProtuStrankaListNazivFormatedOIB_1">
      <item>D &amp; S GIPS ENGINEERING d.o.o. za trgovinu i usluge, OIB 97648189825</item>
    </derivirana_varijabla>
  </DomainObject.Predmet.ProtuStrankaListNazivFormatedOIB>
  <DomainObject.Predmet.OstaliListFormated>
    <izvorni_sadrzaj>
      <item>Županijsko državno odvjetništvo u Vukovaru punomoćnik sudionika u postupku RH MF PU PU POREZNO MJESTO VUKOVAR</item>
    </izvorni_sadrzaj>
    <derivirana_varijabla naziv="DomainObject.Predmet.OstaliListFormated_1">
      <item>Županijsko državno odvjetništvo u Vukovaru punomoćnik sudionika u postupku RH MF PU PU POREZNO MJESTO VUKOVAR</item>
    </derivirana_varijabla>
  </DomainObject.Predmet.OstaliListFormated>
  <DomainObject.Predmet.OstaliListFormatedOIB>
    <izvorni_sadrzaj>
      <item>Županijsko državno odvjetništvo u Vukovaru, OIB 81618487055 punomoćnik sudionika u postupku RH MF PU PU POREZNO MJESTO VUKOVAR</item>
    </izvorni_sadrzaj>
    <derivirana_varijabla naziv="DomainObject.Predmet.OstaliListFormatedOIB_1">
      <item>Županijsko državno odvjetništvo u Vukovaru, OIB 81618487055 punomoćnik sudionika u postupku RH MF PU PU POREZNO MJESTO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PU PU POREZNO MJESTO VUKOVAR</item>
    </izvorni_sadrzaj>
    <derivirana_varijabla naziv="DomainObject.Predmet.OstaliListFormatedWithAdress_1">
      <item>Županijsko državno odvjetništvo u Vukovaru, Ulica Andrije Hebranga 2, 32000 Vukovar punomoćnik sudionika u postupku RH MF PU PU POREZNO MJESTO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PU PU POREZNO MJESTO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PU PU POREZNO MJESTO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PU POREZNO MJESTO VUKOVAR</izvorni_sadrzaj>
    <derivirana_varijabla naziv="DomainObject.Predmet.StrankaIDrugi_1">RH MF PU PU POREZNO MJESTO VUKOVAR</derivirana_varijabla>
  </DomainObject.Predmet.StrankaIDrugi>
  <DomainObject.Predmet.ProtustrankaIDrugi>
    <izvorni_sadrzaj>D &amp; S GIPS ENGINEERING d.o.o. za trgovinu i usluge</izvorni_sadrzaj>
    <derivirana_varijabla naziv="DomainObject.Predmet.ProtustrankaIDrugi_1">D &amp; S GIPS ENGINEERING d.o.o. za trgovinu i usluge</derivirana_varijabla>
  </DomainObject.Predmet.ProtustrankaIDrugi>
  <DomainObject.Predmet.StrankaIDrugiAdressOIB>
    <izvorni_sadrzaj>RH MF PU PU POREZNO MJESTO VUKOVAR, OIB 18683136487</izvorni_sadrzaj>
    <derivirana_varijabla naziv="DomainObject.Predmet.StrankaIDrugiAdressOIB_1">RH MF PU PU POREZNO MJESTO VUKOVAR, OIB 18683136487</derivirana_varijabla>
  </DomainObject.Predmet.StrankaIDrugiAdressOIB>
  <DomainObject.Predmet.ProtustrankaIDrugiAdressOIB>
    <izvorni_sadrzaj>D &amp; S GIPS ENGINEERING d.o.o. za trgovinu i usluge, OIB 97648189825, Dragutina Renarića 11, 32000 Vukovar</izvorni_sadrzaj>
    <derivirana_varijabla naziv="DomainObject.Predmet.ProtustrankaIDrugiAdressOIB_1">D &amp; S GIPS ENGINEERING d.o.o. za trgovinu i usluge, OIB 97648189825, Dragutina Renarića 11,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&amp; S GIPS ENGINEERING d.o.o. za trgovinu i usluge</item>
      <item>RH MF PU PU POREZNO MJESTO VUKOVAR</item>
      <item>Županijsko državno odvjetništvo u Vukovaru</item>
    </izvorni_sadrzaj>
    <derivirana_varijabla naziv="DomainObject.Predmet.SudioniciListNaziv_1">
      <item>D &amp; S GIPS ENGINEERING d.o.o. za trgovinu i usluge</item>
      <item>RH MF PU PU POREZNO MJESTO VUKOVAR</item>
      <item>Županijsko državno odvjetništvo u Vukovaru</item>
    </derivirana_varijabla>
  </DomainObject.Predmet.SudioniciListNaziv>
  <DomainObject.Predmet.SudioniciListAdressOIB>
    <izvorni_sadrzaj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izvorni_sadrzaj>
    <derivirana_varijabla naziv="DomainObject.Predmet.SudioniciListAdressOIB_1"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97648189825</item>
      <item>, OIB 18683136487</item>
      <item>, OIB 81618487055</item>
    </izvorni_sadrzaj>
    <derivirana_varijabla naziv="DomainObject.Predmet.SudioniciListNazivOIB_1">
      <item>, OIB 97648189825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52656-AAE5-4A73-ADF8-DF9108D83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5718</properties:Characters>
  <properties:Lines>130</properties:Lines>
  <properties:Paragraphs>40</properties:Paragraphs>
  <properties:TotalTime>931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2018-02-02T13:13:00Z</cp:lastPrinted>
  <dcterms:modified xmlns:xsi="http://www.w3.org/2001/XMLSchema-instance" xsi:type="dcterms:W3CDTF">2018-02-02T13:13:00Z</dcterms:modified>
  <cp:revision>912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