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d2cd" w14:paraId="393d2c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23406">
        <w:t>488</w:t>
      </w:r>
      <w:r w:rsidR="00BB396F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F23406">
        <w:t>BVS EKO PATKA d.o.o. Sjeničak Lasinjski, Sjeničak Lasinjski 135, MBS: 080764588, OIB: 26111050794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23406">
        <w:t>3.886,84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6C10"/>
    <w:rsid w:val="003D35F9"/>
    <w:rsid w:val="003E3A15"/>
    <w:rsid w:val="003E5D1C"/>
    <w:rsid w:val="00413F4C"/>
    <w:rsid w:val="004721E3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B396F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BVS EKO PATKA d.o.o. zastupanog po punomoćniku Mira Bratić</izvorni_sadrzaj>
    <derivirana_varijabla naziv="DomainObject.Predmet.ProtustrankaFormated_1">  BVS EKO PATKA d.o.o. zastupanog po punomoćniku Mira Bratić</derivirana_varijabla>
  </DomainObject.Predmet.ProtustrankaFormated>
  <DomainObject.Predmet.ProtustrankaFormatedOIB>
    <izvorni_sadrzaj>  BVS EKO PATKA d.o.o., OIB 26111050794 zastupanog po punomoćniku Mira Bratić</izvorni_sadrzaj>
    <derivirana_varijabla naziv="DomainObject.Predmet.ProtustrankaFormatedOIB_1">  BVS EKO PATKA d.o.o., OIB 26111050794 zastupanog po punomoćniku Mira Bratić</derivirana_varijabla>
  </DomainObject.Predmet.ProtustrankaFormatedOIB>
  <DomainObject.Predmet.ProtustrankaFormatedWithAdress>
    <izvorni_sadrzaj> BVS EKO PATKA d.o.o., Sjeničak Lasinjski 135, 47212 Sjeničak Lasinjski zastupanog po punomoćniku Mira Bratić</izvorni_sadrzaj>
    <derivirana_varijabla naziv="DomainObject.Predmet.ProtustrankaFormatedWithAdress_1"> BVS EKO PATKA d.o.o., Sjeničak Lasinjski 135, 47212 Sjeničak Lasinjski zastupanog po punomoćniku Mira Bratić</derivirana_varijabla>
  </DomainObject.Predmet.ProtustrankaFormatedWithAdress>
  <DomainObject.Predmet.ProtustrankaFormatedWithAdressOIB>
    <izvorni_sadrzaj> BVS EKO PATKA d.o.o., OIB 26111050794, Sjeničak Lasinjski 135, 47212 Sjeničak Lasinjski zastupanog po punomoćniku Mira Bratić</izvorni_sadrzaj>
    <derivirana_varijabla naziv="DomainObject.Predmet.ProtustrankaFormatedWithAdressOIB_1"> BVS EKO PATKA d.o.o., OIB 26111050794, Sjeničak Lasinjski 135, 47212 Sjeničak Lasinjski zastupanog po punomoćniku Mira Bratić</derivirana_varijabla>
  </DomainObject.Predmet.ProtustrankaFormatedWithAdressOIB>
  <DomainObject.Predmet.ProtustrankaWithAdress>
    <izvorni_sadrzaj>BVS EKO PATKA d.o.o. Sjeničak Lasinjski 135, 47212 Sjeničak Lasinjski</izvorni_sadrzaj>
    <derivirana_varijabla naziv="DomainObject.Predmet.ProtustrankaWithAdress_1">BVS EKO PATKA d.o.o. Sjeničak Lasinjski 135, 47212 Sjeničak Lasinjski</derivirana_varijabla>
  </DomainObject.Predmet.ProtustrankaWithAdress>
  <DomainObject.Predmet.ProtustrankaWithAdressOIB>
    <izvorni_sadrzaj>BVS EKO PATKA d.o.o., OIB 26111050794, Sjeničak Lasinjski 135, 47212 Sjeničak Lasinjski</izvorni_sadrzaj>
    <derivirana_varijabla naziv="DomainObject.Predmet.ProtustrankaWithAdressOIB_1">BVS EKO PATKA d.o.o., OIB 26111050794, Sjeničak Lasinjski 135, 47212 Sjeničak Lasinjski</derivirana_varijabla>
  </DomainObject.Predmet.ProtustrankaWithAdressOIB>
  <DomainObject.Predmet.ProtustrankaNazivFormated>
    <izvorni_sadrzaj>BVS EKO PATKA d.o.o.</izvorni_sadrzaj>
    <derivirana_varijabla naziv="DomainObject.Predmet.ProtustrankaNazivFormated_1">BVS EKO PATKA d.o.o.</derivirana_varijabla>
  </DomainObject.Predmet.ProtustrankaNazivFormated>
  <DomainObject.Predmet.ProtustrankaNazivFormatedOIB>
    <izvorni_sadrzaj>BVS EKO PATKA d.o.o., OIB 26111050794</izvorni_sadrzaj>
    <derivirana_varijabla naziv="DomainObject.Predmet.ProtustrankaNazivFormatedOIB_1">BVS EKO PATKA d.o.o., OIB 26111050794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BVS EKO PATKA d.o.o. zastupanog po punomoćniku Mira Bratić</item>
    </izvorni_sadrzaj>
    <derivirana_varijabla naziv="DomainObject.Predmet.ProtuStrankaListFormated_1">
      <item>BVS EKO PATKA d.o.o. zastupanog po punomoćniku Mira Bratić</item>
    </derivirana_varijabla>
  </DomainObject.Predmet.ProtuStrankaListFormated>
  <DomainObject.Predmet.ProtuStrankaListFormatedOIB>
    <izvorni_sadrzaj>
      <item>BVS EKO PATKA d.o.o., OIB 26111050794 zastupanog po punomoćniku Mira Bratić</item>
    </izvorni_sadrzaj>
    <derivirana_varijabla naziv="DomainObject.Predmet.ProtuStrankaListFormatedOIB_1">
      <item>BVS EKO PATKA d.o.o., OIB 26111050794 zastupanog po punomoćniku Mira Bratić</item>
    </derivirana_varijabla>
  </DomainObject.Predmet.ProtuStrankaListFormatedOIB>
  <DomainObject.Predmet.ProtuStrankaListFormatedWithAdress>
    <izvorni_sadrzaj>
      <item>BVS EKO PATKA d.o.o., Sjeničak Lasinjski 135, 47212 Sjeničak Lasinjski zastupanog po punomoćniku Mira Bratić</item>
    </izvorni_sadrzaj>
    <derivirana_varijabla naziv="DomainObject.Predmet.ProtuStrankaListFormatedWithAdress_1">
      <item>BVS EKO PATKA d.o.o., Sjeničak Lasinjski 135, 47212 Sjeničak Lasinjski zastupanog po punomoćniku Mira Bratić</item>
    </derivirana_varijabla>
  </DomainObject.Predmet.ProtuStrankaListFormatedWithAdress>
  <DomainObject.Predmet.ProtuStrankaListFormatedWithAdressOIB>
    <izvorni_sadrzaj>
      <item>BVS EKO PATKA d.o.o., OIB 26111050794, Sjeničak Lasinjski 135, 47212 Sjeničak Lasinjski zastupanog po punomoćniku Mira Bratić</item>
    </izvorni_sadrzaj>
    <derivirana_varijabla naziv="DomainObject.Predmet.ProtuStrankaListFormatedWithAdressOIB_1">
      <item>BVS EKO PATKA d.o.o., OIB 26111050794, Sjeničak Lasinjski 135, 47212 Sjeničak Lasinjski zastupanog po punomoćniku Mira Bratić</item>
    </derivirana_varijabla>
  </DomainObject.Predmet.ProtuStrankaListFormatedWithAdressOIB>
  <DomainObject.Predmet.ProtuStrankaListNazivFormated>
    <izvorni_sadrzaj>
      <item>BVS EKO PATKA d.o.o.</item>
    </izvorni_sadrzaj>
    <derivirana_varijabla naziv="DomainObject.Predmet.ProtuStrankaListNazivFormated_1">
      <item>BVS EKO PATKA d.o.o.</item>
    </derivirana_varijabla>
  </DomainObject.Predmet.ProtuStrankaListNazivFormated>
  <DomainObject.Predmet.ProtuStrankaListNazivFormatedOIB>
    <izvorni_sadrzaj>
      <item>BVS EKO PATKA d.o.o., OIB 26111050794</item>
    </izvorni_sadrzaj>
    <derivirana_varijabla naziv="DomainObject.Predmet.ProtuStrankaListNazivFormatedOIB_1">
      <item>BVS EKO PATKA d.o.o., OIB 26111050794</item>
    </derivirana_varijabla>
  </DomainObject.Predmet.ProtuStrankaListNazivFormatedOIB>
  <DomainObject.Predmet.OstaliListFormated>
    <izvorni_sadrzaj>
      <item>Mira Bratić punomoćnik sudionika u postupku BVS EKO PATKA d.o.o.</item>
    </izvorni_sadrzaj>
    <derivirana_varijabla naziv="DomainObject.Predmet.OstaliListFormated_1">
      <item>Mira Bratić punomoćnik sudionika u postupku BVS EKO PATKA d.o.o.</item>
    </derivirana_varijabla>
  </DomainObject.Predmet.OstaliListFormated>
  <DomainObject.Predmet.OstaliListFormatedOIB>
    <izvorni_sadrzaj>
      <item>Mira Bratić, OIB 46857823481 punomoćnik sudionika u postupku BVS EKO PATKA d.o.o.</item>
    </izvorni_sadrzaj>
    <derivirana_varijabla naziv="DomainObject.Predmet.OstaliListFormatedOIB_1">
      <item>Mira Bratić, OIB 46857823481 punomoćnik sudionika u postupku BVS EKO PATKA d.o.o.</item>
    </derivirana_varijabla>
  </DomainObject.Predmet.OstaliListFormatedOIB>
  <DomainObject.Predmet.OstaliListFormatedWithAdress>
    <izvorni_sadrzaj>
      <item>Mira Bratić, Sjeničak Lasinjski 135, 47212 Sjeničak Lasinjski punomoćnik sudionika u postupku BVS EKO PATKA d.o.o.</item>
    </izvorni_sadrzaj>
    <derivirana_varijabla naziv="DomainObject.Predmet.OstaliListFormatedWithAdress_1">
      <item>Mira Bratić, Sjeničak Lasinjski 135, 47212 Sjeničak Lasinjski punomoćnik sudionika u postupku BVS EKO PATKA d.o.o.</item>
    </derivirana_varijabla>
  </DomainObject.Predmet.OstaliListFormatedWithAdress>
  <DomainObject.Predmet.OstaliListFormatedWithAdressOIB>
    <izvorni_sadrzaj>
      <item>Mira Bratić, OIB 46857823481, Sjeničak Lasinjski 135, 47212 Sjeničak Lasinjski punomoćnik sudionika u postupku BVS EKO PATKA d.o.o.</item>
    </izvorni_sadrzaj>
    <derivirana_varijabla naziv="DomainObject.Predmet.OstaliListFormatedWithAdressOIB_1">
      <item>Mira Bratić, OIB 46857823481, Sjeničak Lasinjski 135, 47212 Sjeničak Lasinjski punomoćnik sudionika u postupku BVS EKO PATKA d.o.o.</item>
    </derivirana_varijabla>
  </DomainObject.Predmet.OstaliListFormatedWithAdressOIB>
  <DomainObject.Predmet.OstaliListNazivFormated>
    <izvorni_sadrzaj>
      <item>Mira Bratić</item>
    </izvorni_sadrzaj>
    <derivirana_varijabla naziv="DomainObject.Predmet.OstaliListNazivFormated_1">
      <item>Mira Bratić</item>
    </derivirana_varijabla>
  </DomainObject.Predmet.OstaliListNazivFormated>
  <DomainObject.Predmet.OstaliListNazivFormatedOIB>
    <izvorni_sadrzaj>
      <item>Mira Bratić, OIB 46857823481</item>
    </izvorni_sadrzaj>
    <derivirana_varijabla naziv="DomainObject.Predmet.OstaliListNazivFormatedOIB_1">
      <item>Mira Bratić, OIB 46857823481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BVS EKO PATKA d.o.o.</izvorni_sadrzaj>
    <derivirana_varijabla naziv="DomainObject.Predmet.ProtustrankaIDrugi_1">BVS EKO PATKA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BVS EKO PATKA d.o.o., OIB 26111050794, Sjeničak Lasinjski 135, 47212 Sjeničak Lasinjski</izvorni_sadrzaj>
    <derivirana_varijabla naziv="DomainObject.Predmet.ProtustrankaIDrugiAdressOIB_1">BVS EKO PATKA d.o.o., OIB 26111050794, Sjeničak Lasinjski 135, 47212 Sjeničak Lasinjski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BVS EKO PATKA d.o.o.</item>
      <item>Mira Bratić</item>
    </izvorni_sadrzaj>
    <derivirana_varijabla naziv="DomainObject.Predmet.SudioniciListNaziv_1">
      <item>Fina, regionalni centar Zagreb, podružnica Karlovac</item>
      <item>BVS EKO PATKA d.o.o.</item>
      <item>Mira Bratić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BVS EKO PATKA d.o.o., OIB 26111050794, Sjeničak Lasinjski 135,47212 Sjeničak Lasinjski</item>
      <item>Mira Bratić, OIB 46857823481, Sjeničak Lasinjski 135,47212 Sjeničak Lasinjski</item>
    </izvorni_sadrzaj>
    <derivirana_varijabla naziv="DomainObject.Predmet.SudioniciListAdressOIB_1">
      <item>Fina, regionalni centar Zagreb, podružnica Karlovac, OIB 85821130368, Vitezovićeva 1,47000 Karlovac</item>
      <item>BVS EKO PATKA d.o.o., OIB 26111050794, Sjeničak Lasinjski 135,47212 Sjeničak Lasinjski</item>
      <item>Mira Bratić, OIB 46857823481, Sjeničak Lasinjski 135,47212 Sjeničak Lasinjski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26111050794</item>
      <item>, OIB 46857823481</item>
    </izvorni_sadrzaj>
    <derivirana_varijabla naziv="DomainObject.Predmet.SudioniciListNazivOIB_1">
      <item>, OIB 85821130368</item>
      <item>, OIB 26111050794</item>
      <item>, OIB 46857823481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2016-02-24T14:14:00Z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