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420f" w14:paraId="d24420f" w:rsidRDefault="00B057E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PozadinaSvijetloZuta"/>
          </w:rPr>
        </w:sdtEndPr>
        <w:sdtContent>
          <w:r w:rsidR="00AE649C" w:rsidRPr="00D44074">
            <w:rPr>
              <w:rStyle w:val="PozadinaSvijetloZuta"/>
            </w:rPr>
            <w:t>REPUBLIKA HRVATSKA</w:t>
          </w:r>
        </w:sdtContent>
      </w:sdt>
    </w:p>
    <w:p w:rsidRDefault="00B057E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57E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B057EB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C0A2D" w:rsidRPr="00D44074">
            <w:rPr>
              <w:rStyle w:val="PozadinaSvijetloZuta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B057EB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Trgovački sud u Rijeci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PozadinaSvijetloZuta"/>
            <w:noProof w:val="false"/>
            <w:shd w:fill="auto" w:color="auto" w:val="clear"/>
          </w:rPr>
        </w:sdtEndPr>
        <w:sdtContent>
          <w:r w:rsidR="00D44074">
            <w:rPr>
              <w:rStyle w:val="PozadinaSvijetloZuta"/>
            </w:rPr>
            <w:t>Andjelki Klarica,</w:t>
          </w:r>
        </w:sdtContent>
      </w:sdt>
      <w:r w:rsidR="00EB0CC8">
        <w:t xml:space="preserve"> </w:t>
      </w:r>
      <w:r w:rsidR="00B17969" w:rsidRPr="005418CB">
        <w:t xml:space="preserve">u </w:t>
      </w:r>
      <w:r w:rsidR="00D44074">
        <w:t>postupku sklapanja predstečajne nagodbe nad</w:t>
      </w:r>
      <w:r w:rsidR="00984FC4">
        <w:t xml:space="preserve"> </w:t>
      </w:r>
      <w:sdt>
        <w:sdtPr>
          <w:rPr>
            <w:rStyle w:val="PozadinaSvijetloZelena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dužnikom">
            <w:listItem w:value="dužnikom" w:displayText="dužnikom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elena"/>
          </w:rPr>
        </w:sdtEndPr>
        <w:sdtContent>
          <w:r w:rsidR="00D44074">
            <w:rPr>
              <w:rStyle w:val="PozadinaSvijetloZelena"/>
            </w:rPr>
            <w:t>dužnikom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 xml:space="preserve"> TELEVIZIJA PRIMORJA I GORSKOG KOTARA d.o.o. za proizvodnju i emitiranje televizijskog programa, OIB 80896790278, Slavka Krautzeka 83, 51000 Rijeka</w:t>
          </w:r>
        </w:sdtContent>
      </w:sdt>
      <w:r w:rsidR="00B17969" w:rsidRPr="005418CB">
        <w:t xml:space="preserve">, </w:t>
      </w:r>
      <w:r w:rsidR="00D44074">
        <w:t>radi</w:t>
      </w:r>
      <w:r w:rsidR="00984FC4">
        <w:t xml:space="preserve"> </w:t>
      </w:r>
      <w:sdt>
        <w:sdtPr>
          <w:rPr>
            <w:rStyle w:val="PozadinaSvijetloZelena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naplate">
            <w:listItem w:value="naplate" w:displayText="naplate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elena"/>
          </w:rPr>
        </w:sdtEndPr>
        <w:sdtContent>
          <w:r w:rsidR="00D44074">
            <w:rPr>
              <w:rStyle w:val="PozadinaSvijetloZelena"/>
            </w:rPr>
            <w:t>naplate</w:t>
          </w:r>
        </w:sdtContent>
      </w:sdt>
      <w:r w:rsidR="00D44074">
        <w:rPr>
          <w:rStyle w:val="PozadinaSvijetloZelena"/>
        </w:rPr>
        <w:t xml:space="preserve"> neplaćene sudske pristojbe</w:t>
      </w:r>
      <w:r w:rsidR="00B17969" w:rsidRPr="005418CB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10.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ABCNaslov"/>
            <w:bdr w:frame="true" w:space="0" w:sz="0" w:color="auto" w:val="none"/>
            <w:shd w:fill="CCFFCC" w:color="auto" w:val="clear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D44074" w:rsidRPr="00D44074">
            <w:rPr>
              <w:rStyle w:val="ABCNaslov"/>
              <w:bdr w:frame="true" w:space="0" w:sz="0" w:color="auto" w:val="none"/>
              <w:shd w:fill="CCFFCC" w:color="auto" w:val="clear"/>
            </w:rPr>
            <w:t>TELEVIZIJA PRIMORJA I GORSKOG KOTARA d.o.o. za proizvodnju i emitiranje televizijskog programa, OIB 80896790278, Sl</w:t>
          </w:r>
          <w:r w:rsidR="00D44074">
            <w:rPr>
              <w:rStyle w:val="ABCNaslov"/>
              <w:bdr w:frame="true" w:space="0" w:sz="0" w:color="auto" w:val="none"/>
              <w:shd w:fill="CCFFCC" w:color="auto" w:val="clear"/>
            </w:rPr>
            <w:t>avka Krautzeka 83, 51000 Rijeka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D44074">
            <w:rPr>
              <w:rStyle w:val="PozadinaSvijetloZelena"/>
            </w:rPr>
            <w:t>sudsku pristojbu na prijedlog</w:t>
          </w:r>
          <w:r w:rsidR="00D44074" w:rsidRPr="00D44074">
            <w:rPr>
              <w:rStyle w:val="PozadinaSvijetloZelena"/>
            </w:rPr>
            <w:t xml:space="preserve"> rješenja o odobravanju sklapanja predstečajne nagodbe u iznosu od 1.000,00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HR635045-3540-10021166358</w:t>
          </w:r>
        </w:sdtContent>
      </w:sdt>
      <w: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Pristojba Stpn-34/2015, TS RI.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10.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elena"/>
            <w:shd w:fill="CCFFCC" w:color="auto" w:val="clear"/>
          </w:rPr>
        </w:sdtEndPr>
        <w:sdtContent>
          <w:r w:rsidR="00D44074">
            <w:rPr>
              <w:rStyle w:val="PozadinaSvijetloZuta"/>
            </w:rPr>
            <w:t>Andjelka Klarica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bookmarkStart w:name="_GoBack" w:id="0"/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44074">
            <w:rPr>
              <w:rStyle w:val="PozadinaSvijetloZelena"/>
            </w:rPr>
            <w:t>TELEVIZIJA PRIMORJA I GORSKOG KOTARA d.o.o. za proizvodnju i emitiranje televizijskog programa, OIB 80896790278, Slavka Krautzeka 83, 51000 Rijeka</w:t>
          </w:r>
        </w:sdtContent>
      </w:sdt>
      <w:r>
        <w:t xml:space="preserve">  </w:t>
      </w:r>
    </w:p>
    <w:p w:rsidRDefault="00015300" w:rsidP="00DC0A2D" w:rsidR="00DC0A2D">
      <w:pPr>
        <w:pStyle w:val="ZapisniarPotpis"/>
        <w:spacing w:after="0" w:before="0"/>
        <w:ind w:left="0"/>
        <w:jc w:val="both"/>
      </w:pPr>
      <w:r>
        <w:t xml:space="preserve">2.   </w:t>
      </w:r>
    </w:p>
    <w:p w:rsidRDefault="00DC0A2D" w:rsidP="00DC0A2D" w:rsidR="00DC0A2D"/>
    <w:p w:rsidRDefault="00DC0A2D" w:rsidP="00DC0A2D" w:rsidR="00DC0A2D">
      <w:pPr>
        <w:spacing w:after="0"/>
      </w:pPr>
      <w:r>
        <w:t>Rj:</w:t>
      </w:r>
      <w:r>
        <w:tab/>
      </w:r>
    </w:p>
    <w:p w:rsidRDefault="00DC0A2D" w:rsidP="00DC0A2D" w:rsidR="00DC0A2D">
      <w:pPr>
        <w:spacing w:after="0"/>
      </w:pPr>
      <w:r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75CFA0E95CBB43CBB2F2093A9B723658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PozadinaSvijetloZelena"/>
          </w:rPr>
        </w:sdtEndPr>
        <w:sdtContent>
          <w:r w:rsidR="00D44074">
            <w:rPr>
              <w:rStyle w:val="PozadinaSvijetloZelena"/>
            </w:rPr>
            <w:t>30</w:t>
          </w:r>
        </w:sdtContent>
      </w:sdt>
      <w:r>
        <w:t xml:space="preserve">  dana</w:t>
      </w:r>
    </w:p>
    <w:p w:rsidRDefault="00DC0A2D" w:rsidP="00DC0A2D" w:rsidR="00DC0A2D">
      <w:pPr>
        <w:spacing w:after="0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D2867DD44EA14B8DB69E4DDEEE000B29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1DA69FCBCE684D75B761608A3507AB7E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10. rujna 2015.</w:t>
          </w:r>
        </w:sdtContent>
      </w:sdt>
      <w:r>
        <w:t>.godine.</w:t>
      </w:r>
    </w:p>
    <w:bookmarkEnd w:id="0"/>
    <w:p w:rsidRDefault="00DC0A2D" w:rsidP="00DC0A2D" w:rsidR="00DC0A2D">
      <w:pPr>
        <w:spacing w:after="0"/>
        <w:rPr>
          <w:rFonts w:cs="Times New Roman"/>
        </w:rPr>
      </w:pP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B057EB" w:rsidP="001E7681" w:rsidR="00164659">
      <w:pPr>
        <w:pStyle w:val="SudSjedite"/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D44074" w:rsidRPr="00D44074">
            <w:rPr>
              <w:rStyle w:val="PozadinaSvijetloZelena"/>
            </w:rPr>
            <w:t>Prijedlog rješenja o odobravanju sklapanja predstečajne nagodbe</w:t>
          </w:r>
        </w:sdtContent>
      </w:sdt>
      <w:r w:rsidR="00164659">
        <w:t xml:space="preserve"> </w:t>
      </w:r>
    </w:p>
    <w:p w:rsidRDefault="00B057EB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B057EB" w:rsidP="002601B7" w:rsidR="001E7681">
            <w:pPr>
              <w:pStyle w:val="SudSjedite"/>
              <w:ind w:right="108"/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D44074">
                  <w:rPr>
                    <w:rStyle w:val="PozadinaSvijetloZelena"/>
                  </w:rPr>
                  <w:t>TELEVIZIJA PRIMORJA I GORSKOG KOTARA d.o.o. za proizvodnju i emitiranje televizijskog programa, OIB 80896790278, Slavka Krautzeka 83, 51000 Rijeka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B057EB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D44074" w:rsidRPr="00D44074">
                  <w:rPr>
                    <w:rStyle w:val="PozadinaSvijetloZelena"/>
                  </w:rPr>
                  <w:t>1.000,00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B057EB" w:rsidP="00D44074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</w:rPr>
              </w:sdtEndPr>
              <w:sdtContent>
                <w:r w:rsidR="00D44074">
                  <w:rPr>
                    <w:rStyle w:val="PozadinaSvijetloZelena"/>
                  </w:rPr>
                  <w:t>8 dana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B057EB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D44074" w:rsidRPr="00D44074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B057EB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D44074" w:rsidRPr="00D44074">
                  <w:rPr>
                    <w:rStyle w:val="PozadinaSvijetloZelena"/>
                  </w:rPr>
                  <w:t>HR635045-3540-10021166358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B057EB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D44074" w:rsidRPr="00D44074">
                  <w:rPr>
                    <w:rStyle w:val="PozadinaSvijetloZelena"/>
                  </w:rPr>
                  <w:t>Pristojba Stpn-34/2015, TS RI.</w:t>
                </w:r>
              </w:sdtContent>
            </w:sdt>
          </w:p>
        </w:tc>
      </w:tr>
    </w:tbl>
    <w:p w:rsidRDefault="00B057EB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sectPr w:rsidSect="00EB0D4C" w:rsidR="001E7681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7EB" w:rsidP="00537B78" w:rsidR="00B057EB">
      <w:r>
        <w:separator/>
      </w:r>
    </w:p>
  </w:endnote>
  <w:endnote w:id="0" w:type="continuationSeparator">
    <w:p w:rsidRDefault="00B057EB" w:rsidP="00537B78" w:rsidR="00B0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074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7EB" w:rsidP="00537B78" w:rsidR="00B057EB">
      <w:r>
        <w:separator/>
      </w:r>
    </w:p>
  </w:footnote>
  <w:footnote w:id="0" w:type="continuationSeparator">
    <w:p w:rsidRDefault="00B057EB" w:rsidP="00537B78" w:rsidR="00B05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D44074" w:rsidRPr="00D44074">
          <w:rPr>
            <w:rStyle w:val="PozadinaSvijetloZelena"/>
          </w:rPr>
          <w:t>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D44074" w:rsidRPr="00D44074">
          <w:rPr>
            <w:rStyle w:val="PozadinaSvijetloZelena"/>
          </w:rPr>
          <w:t>Stpn-34/2015-3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57EB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074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5CFA0E95CBB43CBB2F2093A9B723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D7518-12F3-4451-A7A4-2D242608F621}"/>
      </w:docPartPr>
      <w:docPartBody>
        <w:p w:rsidRDefault="00E5577E" w:rsidP="00E5577E" w:rsidR="00ED7DBE">
          <w:pPr>
            <w:pStyle w:val="75CFA0E95CBB43CBB2F2093A9B72365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2867DD44EA14B8DB69E4DDEEE000B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FCDDC-1974-49AD-B80A-D1E85D167874}"/>
      </w:docPartPr>
      <w:docPartBody>
        <w:p w:rsidRDefault="00E5577E" w:rsidP="00E5577E" w:rsidR="00ED7DBE">
          <w:pPr>
            <w:pStyle w:val="D2867DD44EA14B8DB69E4DDEEE000B2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DA69FCBCE684D75B761608A3507AB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4E3427-5D12-4A72-B4E7-96B8369E19D1}"/>
      </w:docPartPr>
      <w:docPartBody>
        <w:p w:rsidRDefault="00E5577E" w:rsidP="00E5577E" w:rsidR="00ED7DBE">
          <w:pPr>
            <w:pStyle w:val="1DA69FCBCE684D75B761608A3507AB7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1F60C6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Stpn-34/2015-3</izvorni_sadrzaj>
    <derivirana_varijabla naziv="DomainObject.Oznaka_1">Stpn-34/2015-3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  <derivirana_varijabla naziv="Dativ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TELEVIZIJA PRIMORJA I GORSKOG KOTARA d. o. o. za proizvodnju i emitiranje televizijskog programa</izvorni_sadrzaj>
    <derivirana_varijabla naziv="DomainObject.Predmet.StrankaFormated_1">  TELEVIZIJA PRIMORJA I GORSKOG KOTARA d. o. o. za proizvodnju i emitiranje televizijskog programa</derivirana_varijabla>
  </DomainObject.Predmet.StrankaFormated>
  <DomainObject.Predmet.StrankaFormatedOIB>
    <izvorni_sadrzaj>  TELEVIZIJA PRIMORJA I GORSKOG KOTARA d. o. o. za proizvodnju i emitiranje televizijskog programa, OIB 80896790278</izvorni_sadrzaj>
    <derivirana_varijabla naziv="DomainObject.Predmet.StrankaFormatedOIB_1">  TELEVIZIJA PRIMORJA I GORSKOG KOTARA d. o. o. za proizvodnju i emitiranje televizijskog programa, OIB 80896790278</derivirana_varijabla>
  </DomainObject.Predmet.StrankaFormatedOIB>
  <DomainObject.Predmet.StrankaFormatedWithAdress>
    <izvorni_sadrzaj> TELEVIZIJA PRIMORJA I GORSKOG KOTARA d. o. o. za proizvodnju i emitiranje televizijskog programa, Slavka Krautzeka 83, 51000 Rijeka</izvorni_sadrzaj>
    <derivirana_varijabla naziv="DomainObject.Predmet.StrankaFormatedWithAdress_1"> TELEVIZIJA PRIMORJA I GORSKOG KOTARA d. o. o. za proizvodnju i emitiranje televizijskog programa, Slavka Krautzeka 83, 51000 Rijeka</derivirana_varijabla>
  </DomainObject.Predmet.StrankaFormatedWithAdress>
  <DomainObject.Predmet.StrankaFormatedWithAdressOIB>
    <izvorni_sadrzaj> TELEVIZIJA PRIMORJA I GORSKOG KOTARA d. o. o. za proizvodnju i emitiranje televizijskog programa, OIB 80896790278, Slavka Krautzeka 83, 51000 Rijeka</izvorni_sadrzaj>
    <derivirana_varijabla naziv="DomainObject.Predmet.StrankaFormatedWithAdressOIB_1"> TELEVIZIJA PRIMORJA I GORSKOG KOTARA d.o.o. za proizvodnju i emitiranje televizijskog programa, OIB 80896790278, Slavka Krautzeka 83, 51000 Rijeka</derivirana_varijabla>
  </DomainObject.Predmet.StrankaFormatedWithAdressOIB>
  <DomainObject.Predmet.StrankaWithAdress>
    <izvorni_sadrzaj>TELEVIZIJA PRIMORJA I GORSKOG KOTARA d. o. o. za proizvodnju i emitiranje televizijskog programa Slavka Krautzeka 83,51000 Rijeka</izvorni_sadrzaj>
    <derivirana_varijabla naziv="DomainObject.Predmet.StrankaWithAdress_1">TELEVIZIJA PRIMORJA I GORSKOG KOTARA d. o. o. za proizvodnju i emitiranje televizijskog programa Slavka Krautzeka 83,51000 Rijeka</derivirana_varijabla>
  </DomainObject.Predmet.StrankaWithAdress>
  <DomainObject.Predmet.StrankaWithAdressOIB>
    <izvorni_sadrzaj>TELEVIZIJA PRIMORJA I GORSKOG KOTARA d. o. o. za proizvodnju i emitiranje televizijskog programa, OIB 80896790278, Slavka Krautzeka 83,51000 Rijeka</izvorni_sadrzaj>
    <derivirana_varijabla naziv="DomainObject.Predmet.StrankaWithAdressOIB_1">TELEVIZIJA PRIMORJA I GORSKOG KOTARA d. o. o. za proizvodnju i emitiranje televizijskog programa, OIB 80896790278, Slavka Krautzeka 83,51000 Rijeka</derivirana_varijabla>
  </DomainObject.Predmet.StrankaWithAdressOIB>
  <DomainObject.Predmet.StrankaNazivFormated>
    <izvorni_sadrzaj>TELEVIZIJA PRIMORJA I GORSKOG KOTARA d. o. o. za proizvodnju i emitiranje televizijskog programa</izvorni_sadrzaj>
    <derivirana_varijabla naziv="DomainObject.Predmet.StrankaNazivFormated_1">TELEVIZIJA PRIMORJA I GORSKOG KOTARA d. o. o. za proizvodnju i emitiranje televizijskog programa</derivirana_varijabla>
    <derivirana_varijabla naziv="Padez">TELEVIZIJA PRIMORJA I GORSKOG KOTARA d. o. o. za proizvodnju i emitiranje televizijskog programa</derivirana_varijabla>
  </DomainObject.Predmet.StrankaNazivFormated>
  <DomainObject.Predmet.StrankaNazivFormatedOIB>
    <izvorni_sadrzaj>TELEVIZIJA PRIMORJA I GORSKOG KOTARA d. o. o. za proizvodnju i emitiranje televizijskog programa, OIB 80896790278</izvorni_sadrzaj>
    <derivirana_varijabla naziv="DomainObject.Predmet.StrankaNazivFormatedOIB_1">TELEVIZIJA PRIMORJA I GORSKOG KOTARA d. o. o. za proizvodnju i emitiranje televizijskog programa, OIB 80896790278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  <derivirana_varijabla naziv="Padez">Danijela Fumić</derivirana_varijabla>
  </DomainObject.Predmet.Zapisnicar>
  <DomainObject.Predmet.StrankaListFormated>
    <izvorni_sadrzaj>
      <item>TELEVIZIJA PRIMORJA I GORSKOG KOTARA d. o. o. za proizvodnju i emitiranje televizijskog programa</item>
    </izvorni_sadrzaj>
    <derivirana_varijabla naziv="DomainObject.Predmet.StrankaListFormated_1">
      <item>TELEVIZIJA PRIMORJA I GORSKOG KOTARA d. o. o. za proizvodnju i emitiranje televizijskog programa</item>
    </derivirana_varijabla>
  </DomainObject.Predmet.StrankaListFormated>
  <DomainObject.Predmet.StrankaListFormatedOIB>
    <izvorni_sadrzaj>
      <item>TELEVIZIJA PRIMORJA I GORSKOG KOTARA d. o. o. za proizvodnju i emitiranje televizijskog programa, OIB 80896790278</item>
    </izvorni_sadrzaj>
    <derivirana_varijabla naziv="DomainObject.Predmet.StrankaListFormatedOIB_1">
      <item>TELEVIZIJA PRIMORJA I GORSKOG KOTARA d. o. o. za proizvodnju i emitiranje televizijskog programa, OIB 80896790278</item>
    </derivirana_varijabla>
  </DomainObject.Predmet.StrankaListFormatedOIB>
  <DomainObject.Predmet.StrankaListFormatedWithAdress>
    <izvorni_sadrzaj>
      <item>TELEVIZIJA PRIMORJA I GORSKOG KOTARA d. o. o. za proizvodnju i emitiranje televizijskog programa, Slavka Krautzeka 83, 51000 Rijeka</item>
    </izvorni_sadrzaj>
    <derivirana_varijabla naziv="DomainObject.Predmet.StrankaListFormatedWithAdress_1">
      <item>TELEVIZIJA PRIMORJA I GORSKOG KOTARA d. o. o. za proizvodnju i emitiranje televizijskog programa, Slavka Krautzeka 83, 51000 Rijeka</item>
    </derivirana_varijabla>
  </DomainObject.Predmet.StrankaListFormatedWithAdress>
  <DomainObject.Predmet.StrankaListFormatedWithAdressOIB>
    <izvorni_sadrzaj>
      <item>TELEVIZIJA PRIMORJA I GORSKOG KOTARA d. o. o. za proizvodnju i emitiranje televizijskog programa, OIB 80896790278, Slavka Krautzeka 83, 51000 Rijeka</item>
    </izvorni_sadrzaj>
    <derivirana_varijabla naziv="DomainObject.Predmet.StrankaListFormatedWithAdressOIB_1">
      <item>TELEVIZIJA PRIMORJA I GORSKOG KOTARA d. o. o. za proizvodnju i emitiranje televizijskog programa, OIB 80896790278, Slavka Krautzeka 83, 51000 Rijeka</item>
    </derivirana_varijabla>
  </DomainObject.Predmet.StrankaListFormatedWithAdressOIB>
  <DomainObject.Predmet.StrankaListNazivFormated>
    <izvorni_sadrzaj>
      <item>TELEVIZIJA PRIMORJA I GORSKOG KOTARA d. o. o. za proizvodnju i emitiranje televizijskog programa</item>
    </izvorni_sadrzaj>
    <derivirana_varijabla naziv="DomainObject.Predmet.StrankaListNazivFormated_1">
      <item>TELEVIZIJA PRIMORJA I GORSKOG KOTARA d. o. o. za proizvodnju i emitiranje televizijskog programa</item>
    </derivirana_varijabla>
  </DomainObject.Predmet.StrankaListNazivFormated>
  <DomainObject.Predmet.StrankaListNazivFormatedOIB>
    <izvorni_sadrzaj>
      <item>TELEVIZIJA PRIMORJA I GORSKOG KOTARA d. o. o. za proizvodnju i emitiranje televizijskog programa, OIB 80896790278</item>
    </izvorni_sadrzaj>
    <derivirana_varijabla naziv="DomainObject.Predmet.StrankaListNazivFormatedOIB_1">
      <item>TELEVIZIJA PRIMORJA I GORSKOG KOTARA d. o. o. za proizvodnju i emitiranje televizijskog programa, OIB 80896790278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Stpn-34/2015-3</izvorni_sadrzaj>
    <derivirana_varijabla naziv="DomainObject.PoslovniBrojDokumenta_1">Stpn-34/2015-3</derivirana_varijabla>
  </DomainObject.PoslovniBrojDokumenta>
  <DomainObject.Predmet.StrankaIDrugi>
    <izvorni_sadrzaj>TELEVIZIJA PRIMORJA I GORSKOG KOTARA d. o. o. za proizvodnju i emitiranje televizijskog programa</izvorni_sadrzaj>
    <derivirana_varijabla naziv="DomainObject.Predmet.StrankaIDrugi_1">TELEVIZIJA PRIMORJA I GORSKOG KOTARA d. o. o. za proizvodnju i emitiranje televizijskog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TELEVIZIJA PRIMORJA I GORSKOG KOTARA d. o. o. za proizvodnju i emitiranje televizijskog programa, OIB 80896790278, Slavka Krautzeka 83, 51000 Rijeka</izvorni_sadrzaj>
    <derivirana_varijabla naziv="DomainObject.Predmet.StrankaIDrugiAdressOIB_1">TELEVIZIJA PRIMORJA I GORSKOG KOTARA d. o. o. za proizvodnju i emitiranje televizijskog programa, OIB 80896790278, Slavka Krautzeka 83,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PRIMORJA I GORSKOG KOTARA d. o. o. za proizvodnju i emitiranje televizijskog programa</item>
    </izvorni_sadrzaj>
    <derivirana_varijabla naziv="DomainObject.Predmet.SudioniciListNaziv_1">
      <item>TELEVIZIJA PRIMORJA I GORSKOG KOTARA d. o. o. za proizvodnju i emitiranje televizijskog programa</item>
    </derivirana_varijabla>
    <derivirana_varijabla naziv="OstaliSudionici">
      <item>TELEVIZIJA PRIMORJA I GORSKOG KOTARA d. o. o. za proizvodnju i emitiranje televizijskog programa</item>
    </derivirana_varijabla>
  </DomainObject.Predmet.SudioniciListNaziv>
  <DomainObject.Predmet.SudioniciListAdressOIB>
    <izvorni_sadrzaj>
      <item>TELEVIZIJA PRIMORJA I GORSKOG KOTARA d. o. o. za proizvodnju i emitiranje televizijskog programa, OIB 80896790278, Slavka Krautzeka 83,51000 Rijeka</item>
    </izvorni_sadrzaj>
    <derivirana_varijabla naziv="DomainObject.Predmet.SudioniciListAdressOIB_1">
      <item>TELEVIZIJA PRIMORJA I GORSKOG KOTARA d. o. o. za proizvodnju i emitiranje televizijskog programa, OIB 80896790278, Slavka Krautzeka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Prijedlog rješenja o odobravanju sklapanja predstečajne nagodbe u iznosu od 1.000,00 kn</izvorni_sadrzaj>
    <derivirana_varijabla naziv="DomainObject.Predmet.Pristojbe_1">sudsku pristojbu na prijedlog rješenja o odobravanju sklapanja predstečajne nagodbe u iznosu od 1.000,00 kn</derivirana_varijabla>
  </DomainObject.Predmet.Pristojbe>
  <DomainObject.Predmet.PristojbeSudionikNazivOIB>
    <izvorni_sadrzaj>TELEVIZIJA PRIMORJA I GORSKOG KOTARA d. o. o. za proizvodnju i emitiranje televizijskog programa, OIB 80896790278</izvorni_sadrzaj>
    <derivirana_varijabla naziv="DomainObject.Predmet.PristojbeSudionikNazivOIB_1">TELEVIZIJA PRIMORJA I GORSKOG KOTARA d.o.o. za proizvodnju i emitiranje televizijskog programa, OIB 80896790278, Slavka Krautzeka 83, 51000 Rijeka</derivirana_varijabla>
  </DomainObject.Predmet.PristojbeSudionikNazivOIB>
  <DomainObject.Predmet.PristojbePNB>
    <izvorni_sadrzaj>HR635045-3540-10021166358</izvorni_sadrzaj>
    <derivirana_varijabla naziv="DomainObject.Predmet.PristojbePNB_1">HR635045-3540-10021166358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Stpn-34/2015, TS RI.</izvorni_sadrzaj>
    <derivirana_varijabla naziv="DomainObject.Predmet.PristojbeOpisPlacanja_1">Pristojba Stpn-34/2015,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80896790278</item>
    </izvorni_sadrzaj>
    <derivirana_varijabla naziv="DomainObject.Predmet.SudioniciListNazivOIB_1">
      <item>, OIB 80896790278</item>
    </derivirana_varijabla>
  </DomainObject.Predmet.SudioniciListNazivOIB>
  <DomainObject.Barcode>
    <izvorni_sadrzaj>iVBORw0KGgoAAAANSUhEUgAABVUAAAFBAQAAAABf6XKMAAAEQElEQVR42u3dQW4bMQyFYQI6wBxJ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</izvorni_sadrzaj>
    <derivirana_varijabla naziv="DomainObject.Barcode_1">iVBORw0KGgoAAAANSUhEUgAABVUAAAFBAQAAAABf6XKMAAAEQElEQVR42u3dQW4bMQyFYQI6wBxJ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</derivirana_varijabla>
  </DomainObject.Barcode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DomainObject.Predmet.PristojbeDatumRokPlacanja>
    <izvorni_sadrzaj/>
    <derivirana_varijabla naziv="DomainObject.Predmet.PristojbeDatumRokPlacanja_1">8 dana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dužnikom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naplate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62AC3-D36D-4450-8344-868F11F05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425</properties:Words>
  <properties:Characters>2542</properties:Characters>
  <properties:Lines>76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2015-09-10T06:23:00Z</dcterms:created>
  <dc:creator>Domagoj</dc:creator>
  <dc:description>Ovaj predložak služi kao osnova za kreiranje novih eSPIS predložaka te za upravljanje eSPIS funkcijama tijekom obrade sudskih dokumenata.</dc:description>
  <cp:lastModifiedBy>Andjelka Klarica</cp:lastModifiedBy>
  <cp:lastPrinted>2015-09-10T06:23:00Z</cp:lastPrinted>
  <dcterms:modified xmlns:xsi="http://www.w3.org/2001/XMLSchema-instance" xsi:type="dcterms:W3CDTF">2015-09-10T06:23:00Z</dcterms:modified>
  <cp:revision>2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Stpn-34/2015-3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