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713c" w14:paraId="e55713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07078A">
        <w:t>-965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7078A">
        <w:t>ALMEL PODUZEĆE ZA PROIZVODNJU, TRGOVINU NA VELIKO I MALO, UVOZ-IZVOZ I USLUGE d.o.o., Split, Tijardovićeva 12, OIB: 57156692075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07078A" w:rsidRPr="0007078A">
        <w:t xml:space="preserve">ALMEL PODUZEĆE ZA PROIZVODNJU, TRGOVINU NA VELIKO I MALO, UVOZ-IZVOZ I USLUGE d.o.o., Split, Tijardovićeva 12, OIB: 57156692075,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7078A">
        <w:t>4817</w:t>
      </w:r>
      <w:r>
        <w:t xml:space="preserve"> dana, u </w:t>
      </w:r>
      <w:r w:rsidR="00E076CF">
        <w:t>u</w:t>
      </w:r>
      <w:r w:rsidR="001E6581">
        <w:t>kupnom iznosu o</w:t>
      </w:r>
      <w:r w:rsidR="0007078A">
        <w:t>d 281.746,52</w:t>
      </w:r>
      <w:r w:rsidR="00E076CF">
        <w:t xml:space="preserve"> kn.</w:t>
      </w: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7078A">
        <w:t>3. ST-965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078A"/>
    <w:rsid w:val="00080598"/>
    <w:rsid w:val="000C6328"/>
    <w:rsid w:val="000E78DF"/>
    <w:rsid w:val="00104434"/>
    <w:rsid w:val="001605F0"/>
    <w:rsid w:val="00170B4D"/>
    <w:rsid w:val="00183004"/>
    <w:rsid w:val="00191359"/>
    <w:rsid w:val="001A7F97"/>
    <w:rsid w:val="001E0A16"/>
    <w:rsid w:val="001E6581"/>
    <w:rsid w:val="0024413C"/>
    <w:rsid w:val="0025689E"/>
    <w:rsid w:val="00296435"/>
    <w:rsid w:val="002A0B20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48D8"/>
    <w:rsid w:val="00776F7C"/>
    <w:rsid w:val="00787AFC"/>
    <w:rsid w:val="007E26AB"/>
    <w:rsid w:val="007E3100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91C0D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71BD2"/>
    <w:rsid w:val="00D8312C"/>
    <w:rsid w:val="00D83FD2"/>
    <w:rsid w:val="00DC05CF"/>
    <w:rsid w:val="00E076CF"/>
    <w:rsid w:val="00E42288"/>
    <w:rsid w:val="00E634A0"/>
    <w:rsid w:val="00E871B0"/>
    <w:rsid w:val="00EA213A"/>
    <w:rsid w:val="00EB7A0E"/>
    <w:rsid w:val="00F071C6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3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'ALMEL'PODUZEĆE ZA PROIZVODNJU,TRGOVINU NA VELIKO I MALO,UVOZ-IZVOZ I USLUGE,D.O.O.</izvorni_sadrzaj>
    <derivirana_varijabla naziv="DomainObject.Predmet.ProtustrankaFormated_1">  'ALMEL'PODUZEĆE ZA PROIZVODNJU,TRGOVINU NA VELIKO I MALO,UVOZ-IZVOZ I USLUGE,D.O.O.</derivirana_varijabla>
  </DomainObject.Predmet.ProtustrankaFormated>
  <DomainObject.Predmet.ProtustrankaFormatedOIB>
    <izvorni_sadrzaj>  'ALMEL'PODUZEĆE ZA PROIZVODNJU,TRGOVINU NA VELIKO I MALO,UVOZ-IZVOZ I USLUGE,D.O.O., OIB 57156692075</izvorni_sadrzaj>
    <derivirana_varijabla naziv="DomainObject.Predmet.ProtustrankaFormatedOIB_1">  'ALMEL'PODUZEĆE ZA PROIZVODNJU,TRGOVINU NA VELIKO I MALO,UVOZ-IZVOZ I USLUGE,D.O.O., OIB 57156692075</derivirana_varijabla>
  </DomainObject.Predmet.ProtustrankaFormatedOIB>
  <DomainObject.Predmet.ProtustrankaFormatedWithAdress>
    <izvorni_sadrzaj> 'ALMEL'PODUZEĆE ZA PROIZVODNJU,TRGOVINU NA VELIKO I MALO,UVOZ-IZVOZ I USLUGE,D.O.O., Tijardovićeva 12, 21000 Split</izvorni_sadrzaj>
    <derivirana_varijabla naziv="DomainObject.Predmet.ProtustrankaFormatedWithAdress_1"> 'ALMEL'PODUZEĆE ZA PROIZVODNJU,TRGOVINU NA VELIKO I MALO,UVOZ-IZVOZ I USLUGE,D.O.O., Tijardovićeva 12, 21000 Split</derivirana_varijabla>
  </DomainObject.Predmet.ProtustrankaFormatedWithAdress>
  <DomainObject.Predmet.ProtustrankaFormatedWithAdressOIB>
    <izvorni_sadrzaj> 'ALMEL'PODUZEĆE ZA PROIZVODNJU,TRGOVINU NA VELIKO I MALO,UVOZ-IZVOZ I USLUGE,D.O.O., OIB 57156692075, Tijardovićeva 12, 21000 Split</izvorni_sadrzaj>
    <derivirana_varijabla naziv="DomainObject.Predmet.ProtustrankaFormatedWithAdressOIB_1"> 'ALMEL'PODUZEĆE ZA PROIZVODNJU,TRGOVINU NA VELIKO I MALO,UVOZ-IZVOZ I USLUGE,D.O.O., OIB 57156692075, Tijardovićeva 12, 21000 Split</derivirana_varijabla>
  </DomainObject.Predmet.ProtustrankaFormatedWithAdressOIB>
  <DomainObject.Predmet.ProtustrankaWithAdress>
    <izvorni_sadrzaj>'ALMEL'PODUZEĆE ZA PROIZVODNJU,TRGOVINU NA VELIKO I MALO,UVOZ-IZVOZ I USLUGE,D.O.O. Tijardovićeva 12, 21000 Split</izvorni_sadrzaj>
    <derivirana_varijabla naziv="DomainObject.Predmet.ProtustrankaWithAdress_1">'ALMEL'PODUZEĆE ZA PROIZVODNJU,TRGOVINU NA VELIKO I MALO,UVOZ-IZVOZ I USLUGE,D.O.O. Tijardovićeva 12, 21000 Split</derivirana_varijabla>
  </DomainObject.Predmet.ProtustrankaWithAdress>
  <DomainObject.Predmet.ProtustrankaWithAdressOIB>
    <izvorni_sadrzaj>'ALMEL'PODUZEĆE ZA PROIZVODNJU,TRGOVINU NA VELIKO I MALO,UVOZ-IZVOZ I USLUGE,D.O.O., OIB 57156692075, Tijardovićeva 12, 21000 Split</izvorni_sadrzaj>
    <derivirana_varijabla naziv="DomainObject.Predmet.ProtustrankaWithAdressOIB_1">'ALMEL'PODUZEĆE ZA PROIZVODNJU,TRGOVINU NA VELIKO I MALO,UVOZ-IZVOZ I USLUGE,D.O.O., OIB 57156692075, Tijardovićeva 12, 21000 Split</derivirana_varijabla>
  </DomainObject.Predmet.ProtustrankaWithAdressOIB>
  <DomainObject.Predmet.ProtustrankaNazivFormated>
    <izvorni_sadrzaj>'ALMEL'PODUZEĆE ZA PROIZVODNJU,TRGOVINU NA VELIKO I MALO,UVOZ-IZVOZ I USLUGE,D.O.O.</izvorni_sadrzaj>
    <derivirana_varijabla naziv="DomainObject.Predmet.ProtustrankaNazivFormated_1">'ALMEL'PODUZEĆE ZA PROIZVODNJU,TRGOVINU NA VELIKO I MALO,UVOZ-IZVOZ I USLUGE,D.O.O.</derivirana_varijabla>
  </DomainObject.Predmet.ProtustrankaNazivFormated>
  <DomainObject.Predmet.ProtustrankaNazivFormatedOIB>
    <izvorni_sadrzaj>'ALMEL'PODUZEĆE ZA PROIZVODNJU,TRGOVINU NA VELIKO I MALO,UVOZ-IZVOZ I USLUGE,D.O.O., OIB 57156692075</izvorni_sadrzaj>
    <derivirana_varijabla naziv="DomainObject.Predmet.ProtustrankaNazivFormatedOIB_1">'ALMEL'PODUZEĆE ZA PROIZVODNJU,TRGOVINU NA VELIKO I MALO,UVOZ-IZVOZ I USLUGE,D.O.O., OIB 57156692075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281746.52</izvorni_sadrzaj>
    <derivirana_varijabla naziv="DomainObject.Predmet.TrenutnaVrijednost_1">281746.52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'ALMEL'PODUZEĆE ZA PROIZVODNJU,TRGOVINU NA VELIKO I MALO,UVOZ-IZVOZ I USLUGE,D.O.O.</item>
    </izvorni_sadrzaj>
    <derivirana_varijabla naziv="DomainObject.Predmet.ProtuStrankaListFormated_1">
      <item>'ALMEL'PODUZEĆE ZA PROIZVODNJU,TRGOVINU NA VELIKO I MALO,UVOZ-IZVOZ I USLUGE,D.O.O.</item>
    </derivirana_varijabla>
  </DomainObject.Predmet.ProtuStrankaListFormated>
  <DomainObject.Predmet.ProtuStrankaListFormatedOIB>
    <izvorni_sadrzaj>
      <item>'ALMEL'PODUZEĆE ZA PROIZVODNJU,TRGOVINU NA VELIKO I MALO,UVOZ-IZVOZ I USLUGE,D.O.O., OIB 57156692075</item>
    </izvorni_sadrzaj>
    <derivirana_varijabla naziv="DomainObject.Predmet.ProtuStrankaListFormatedOIB_1">
      <item>'ALMEL'PODUZEĆE ZA PROIZVODNJU,TRGOVINU NA VELIKO I MALO,UVOZ-IZVOZ I USLUGE,D.O.O., OIB 57156692075</item>
    </derivirana_varijabla>
  </DomainObject.Predmet.ProtuStrankaListFormatedOIB>
  <DomainObject.Predmet.ProtuStrankaListFormatedWithAdress>
    <izvorni_sadrzaj>
      <item>'ALMEL'PODUZEĆE ZA PROIZVODNJU,TRGOVINU NA VELIKO I MALO,UVOZ-IZVOZ I USLUGE,D.O.O., Tijardovićeva 12, 21000 Split</item>
    </izvorni_sadrzaj>
    <derivirana_varijabla naziv="DomainObject.Predmet.ProtuStrankaListFormatedWithAdress_1">
      <item>'ALMEL'PODUZEĆE ZA PROIZVODNJU,TRGOVINU NA VELIKO I MALO,UVOZ-IZVOZ I USLUGE,D.O.O., Tijardovićeva 12, 21000 Split</item>
    </derivirana_varijabla>
  </DomainObject.Predmet.ProtuStrankaListFormatedWithAdress>
  <DomainObject.Predmet.ProtuStrankaListFormatedWithAdressOIB>
    <izvorni_sadrzaj>
      <item>'ALMEL'PODUZEĆE ZA PROIZVODNJU,TRGOVINU NA VELIKO I MALO,UVOZ-IZVOZ I USLUGE,D.O.O., OIB 57156692075, Tijardovićeva 12, 21000 Split</item>
    </izvorni_sadrzaj>
    <derivirana_varijabla naziv="DomainObject.Predmet.ProtuStrankaListFormatedWithAdressOIB_1">
      <item>'ALMEL'PODUZEĆE ZA PROIZVODNJU,TRGOVINU NA VELIKO I MALO,UVOZ-IZVOZ I USLUGE,D.O.O., OIB 57156692075, Tijardovićeva 12, 21000 Split</item>
    </derivirana_varijabla>
  </DomainObject.Predmet.ProtuStrankaListFormatedWithAdressOIB>
  <DomainObject.Predmet.ProtuStrankaListNazivFormated>
    <izvorni_sadrzaj>
      <item>'ALMEL'PODUZEĆE ZA PROIZVODNJU,TRGOVINU NA VELIKO I MALO,UVOZ-IZVOZ I USLUGE,D.O.O.</item>
    </izvorni_sadrzaj>
    <derivirana_varijabla naziv="DomainObject.Predmet.ProtuStrankaListNazivFormated_1">
      <item>'ALMEL'PODUZEĆE ZA PROIZVODNJU,TRGOVINU NA VELIKO I MALO,UVOZ-IZVOZ I USLUGE,D.O.O.</item>
    </derivirana_varijabla>
  </DomainObject.Predmet.ProtuStrankaListNazivFormated>
  <DomainObject.Predmet.ProtuStrankaListNazivFormatedOIB>
    <izvorni_sadrzaj>
      <item>'ALMEL'PODUZEĆE ZA PROIZVODNJU,TRGOVINU NA VELIKO I MALO,UVOZ-IZVOZ I USLUGE,D.O.O., OIB 57156692075</item>
    </izvorni_sadrzaj>
    <derivirana_varijabla naziv="DomainObject.Predmet.ProtuStrankaListNazivFormatedOIB_1">
      <item>'ALMEL'PODUZEĆE ZA PROIZVODNJU,TRGOVINU NA VELIKO I MALO,UVOZ-IZVOZ I USLUGE,D.O.O., OIB 57156692075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'ALMEL'PODUZEĆE ZA PROIZVODNJU,TRGOVINU NA VELIKO I MALO,UVOZ-IZVOZ I USLUGE,D.O.O.</izvorni_sadrzaj>
    <derivirana_varijabla naziv="DomainObject.Predmet.ProtustrankaIDrugi_1">'ALMEL'PODUZEĆE ZA PROIZVODNJU,TRGOVINU NA VELIKO I MALO,UVOZ-IZVOZ I USLUGE,D.O.O.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'ALMEL'PODUZEĆE ZA PROIZVODNJU,TRGOVINU NA VELIKO I MALO,UVOZ-IZVOZ I USLUGE,D.O.O., OIB 57156692075, Tijardovićeva 12, 21000 Split</izvorni_sadrzaj>
    <derivirana_varijabla naziv="DomainObject.Predmet.ProtustrankaIDrugiAdressOIB_1">'ALMEL'PODUZEĆE ZA PROIZVODNJU,TRGOVINU NA VELIKO I MALO,UVOZ-IZVOZ I USLUGE,D.O.O., OIB 57156692075, Tijardovićeva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'ALMEL'PODUZEĆE ZA PROIZVODNJU,TRGOVINU NA VELIKO I MALO,UVOZ-IZVOZ I USLUGE,D.O.O.</item>
      <item>FINANCIJSKA AGENCIJA, RC SPLIT</item>
    </izvorni_sadrzaj>
    <derivirana_varijabla naziv="DomainObject.Predmet.SudioniciListNaziv_1">
      <item>'ALMEL'PODUZEĆE ZA PROIZVODNJU,TRGOVINU NA VELIKO I MALO,UVOZ-IZVOZ I USLUGE,D.O.O.</item>
      <item>FINANCIJSKA AGENCIJA, RC SPLIT</item>
    </derivirana_varijabla>
  </DomainObject.Predmet.SudioniciListNaziv>
  <DomainObject.Predmet.SudioniciListAdressOIB>
    <izvorni_sadrzaj>
      <item>'ALMEL'PODUZEĆE ZA PROIZVODNJU,TRGOVINU NA VELIKO I MALO,UVOZ-IZVOZ I USLUGE,D.O.O., OIB 57156692075, Tijardovićeva 12,21000 Split</item>
      <item>FINANCIJSKA AGENCIJA, RC SPLIT, OIB 85821130368, Mažuranićevo šetalište 24 b,21000 Split</item>
    </izvorni_sadrzaj>
    <derivirana_varijabla naziv="DomainObject.Predmet.SudioniciListAdressOIB_1">
      <item>'ALMEL'PODUZEĆE ZA PROIZVODNJU,TRGOVINU NA VELIKO I MALO,UVOZ-IZVOZ I USLUGE,D.O.O., OIB 57156692075, Tijardovićeva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57156692075</item>
      <item>, OIB 85821130368</item>
    </izvorni_sadrzaj>
    <derivirana_varijabla naziv="DomainObject.Predmet.SudioniciListNazivOIB_1">
      <item>, OIB 57156692075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1853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2015-11-20T09:08:00Z</dcterms:created>
  <dc:creator>Lari Glavaš</dc:creator>
  <cp:lastModifiedBy>Lari Glavaš</cp:lastModifiedBy>
  <cp:lastPrinted>2015-11-20T09:07:00Z</cp:lastPrinted>
  <dcterms:modified xmlns:xsi="http://www.w3.org/2001/XMLSchema-instance" xsi:type="dcterms:W3CDTF">2015-11-20T09:08:00Z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