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d94a" w14:paraId="2a0d94a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E45742">
        <w:rPr>
          <w:bCs/>
        </w:rPr>
        <w:t>2037/13-57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 w:rsidRP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EE7A03" w:rsidRPr="00926BF2">
        <w:t>SCANN STUDIO 93 d.o.o.</w:t>
      </w:r>
      <w:r w:rsidR="00EE7A03">
        <w:t xml:space="preserve"> – u stečaju, </w:t>
      </w:r>
      <w:r w:rsidR="00EE7A03" w:rsidRPr="00926BF2">
        <w:t xml:space="preserve"> Zagreb, Samoborska 252 MBS: 080022408 OIB: 88828247123</w:t>
      </w:r>
      <w:r w:rsidR="00EE7A03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EE7A03">
        <w:t xml:space="preserve">5. travnja </w:t>
      </w:r>
      <w:r w:rsidR="00F660C5">
        <w:t xml:space="preserve">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CB2F04" w:rsidP="008E0977" w:rsidR="00CB2F04" w:rsidRPr="00CB2F04">
      <w:pPr>
        <w:ind w:firstLine="708"/>
      </w:pPr>
      <w:r w:rsidRPr="00CB2F04">
        <w:rPr>
          <w:bCs/>
        </w:rPr>
        <w:t>I</w:t>
      </w:r>
      <w:r w:rsidRPr="00CB2F04">
        <w:rPr>
          <w:bCs/>
        </w:rPr>
        <w:tab/>
      </w:r>
      <w:r w:rsidRPr="00CB2F04">
        <w:t xml:space="preserve">Kupcu </w:t>
      </w:r>
      <w:r w:rsidR="00EE7A03" w:rsidRPr="00FB4CF3">
        <w:t>DOM-PLAN d.o.o.</w:t>
      </w:r>
      <w:r w:rsidR="00EE7A03">
        <w:t xml:space="preserve"> Zagreb, Lašićinska 66, MBS: </w:t>
      </w:r>
      <w:r w:rsidR="00EE7A03" w:rsidRPr="00EE7A03">
        <w:t>080436467</w:t>
      </w:r>
      <w:r w:rsidR="00EE7A03">
        <w:t xml:space="preserve"> OIB: </w:t>
      </w:r>
      <w:r w:rsidR="00EE7A03" w:rsidRPr="00FB4CF3">
        <w:t>31593770711</w:t>
      </w:r>
      <w:r w:rsidR="00EE7A03">
        <w:t xml:space="preserve">  </w:t>
      </w:r>
      <w:r w:rsidRPr="00CB2F04">
        <w:t>dosuđuju se nekretnine vlasništvo stečajnog dužnika</w:t>
      </w:r>
      <w:r w:rsidR="00FC2761">
        <w:t xml:space="preserve"> </w:t>
      </w:r>
      <w:r w:rsidR="00CE3988">
        <w:rPr>
          <w:bCs/>
        </w:rPr>
        <w:t>što u naravi čini:</w:t>
      </w:r>
    </w:p>
    <w:p w:rsidRDefault="00144F8E" w:rsidP="00EE7A03" w:rsidR="00EE7A03">
      <w:pPr>
        <w:ind w:firstLine="708" w:left="708"/>
        <w:jc w:val="both"/>
      </w:pPr>
      <w:r>
        <w:t xml:space="preserve">- </w:t>
      </w:r>
      <w:r>
        <w:tab/>
      </w:r>
      <w:r w:rsidR="00EE7A03">
        <w:t xml:space="preserve">kčbr. 426/5 – poslovni objekt popisni broj 13 i dvorište u Samoborskoj </w:t>
      </w:r>
    </w:p>
    <w:p w:rsidRDefault="00EE7A03" w:rsidP="00EE7A03" w:rsidR="00E328C4">
      <w:pPr>
        <w:jc w:val="both"/>
      </w:pPr>
      <w:r>
        <w:t xml:space="preserve">bb površine 279 čhv upisano u z.k. uložak 3102 k.o. Stenjevec </w:t>
      </w:r>
    </w:p>
    <w:p w:rsidRDefault="00CB2F04" w:rsidP="00E328C4" w:rsidR="00CB2F04" w:rsidRPr="00CB2F04">
      <w:pPr>
        <w:ind w:firstLine="708"/>
      </w:pPr>
      <w:r w:rsidRPr="00CB2F04">
        <w:rPr>
          <w:bCs/>
        </w:rPr>
        <w:t>II</w:t>
      </w:r>
      <w:r w:rsidRPr="00CB2F04">
        <w:rPr>
          <w:bCs/>
        </w:rPr>
        <w:tab/>
      </w:r>
      <w:r w:rsidRPr="00CB2F04">
        <w:t>Kupac</w:t>
      </w:r>
      <w:r w:rsidR="00FC2761" w:rsidRPr="00FC2761">
        <w:t xml:space="preserve"> </w:t>
      </w:r>
      <w:r w:rsidR="00EE7A03" w:rsidRPr="00FB4CF3">
        <w:t>DOM-PLAN d.o.o.</w:t>
      </w:r>
      <w:r w:rsidR="00EE7A03">
        <w:t xml:space="preserve"> Zagreb, Lašićinska 66, MBS: </w:t>
      </w:r>
      <w:r w:rsidR="00EE7A03" w:rsidRPr="00EE7A03">
        <w:t>080436467</w:t>
      </w:r>
      <w:r w:rsidR="00EE7A03">
        <w:t xml:space="preserve"> OIB: </w:t>
      </w:r>
      <w:r w:rsidR="00EE7A03" w:rsidRPr="00FB4CF3">
        <w:t>31593770711</w:t>
      </w:r>
      <w:r w:rsidR="00EE7A03">
        <w:t xml:space="preserve">  </w:t>
      </w:r>
      <w:r w:rsidR="00E328C4">
        <w:t>duža</w:t>
      </w:r>
      <w:r w:rsidR="00C61B6E">
        <w:t>n</w:t>
      </w:r>
      <w:r w:rsidRPr="00CB2F04">
        <w:t xml:space="preserve"> je u roku od 15 dana od pravomoćnosti rješenja o dosudi uplatiti razliku kupovnine </w:t>
      </w:r>
      <w:r w:rsidR="00C61B6E">
        <w:t xml:space="preserve">u iznosu od </w:t>
      </w:r>
      <w:r w:rsidR="00EE7A03">
        <w:t>940.000,00</w:t>
      </w:r>
      <w:r w:rsidR="00C61B6E">
        <w:t xml:space="preserve"> kuna</w:t>
      </w:r>
      <w:r w:rsidRPr="00CB2F04">
        <w:t xml:space="preserve"> na žiro račun sudskog depozita Trgovačkog suda u Zagrebu kod Hrvatske poštanske banke d.d. Z</w:t>
      </w:r>
      <w:r w:rsidR="00D331E1">
        <w:t>agreb, broj IBAN: HR9223900011300000460</w:t>
      </w:r>
      <w:r w:rsidRPr="00CB2F04">
        <w:t xml:space="preserve">   s pozivom na broj </w:t>
      </w:r>
      <w:r w:rsidRPr="00CB2F04">
        <w:rPr>
          <w:lang w:val="de-DE"/>
        </w:rPr>
        <w:t>05 –</w:t>
      </w:r>
      <w:r w:rsidR="00EE7A03">
        <w:rPr>
          <w:lang w:val="de-DE"/>
        </w:rPr>
        <w:t>203713</w:t>
      </w:r>
      <w:r w:rsidR="00976524">
        <w:rPr>
          <w:lang w:val="de-DE"/>
        </w:rPr>
        <w:t>.</w:t>
      </w:r>
    </w:p>
    <w:p w:rsidRDefault="003035B6" w:rsidP="003035B6" w:rsidR="003035B6" w:rsidRPr="00CB2F04">
      <w:r w:rsidRPr="00CB2F04">
        <w:tab/>
        <w:t>III</w:t>
      </w:r>
      <w:r w:rsidRPr="00CB2F04">
        <w:tab/>
        <w:t>Određuje se upis prava vlasništva u korist kupca na dosuđenim nekretninama nakon pravomoćnosti</w:t>
      </w:r>
      <w:r w:rsidR="007066CB" w:rsidRPr="00CB2F04">
        <w:t xml:space="preserve"> </w:t>
      </w:r>
      <w:r w:rsidR="00CB2F04">
        <w:t>ovog rješenja i nakon što kupac uplati</w:t>
      </w:r>
      <w:r w:rsidRPr="00CB2F04">
        <w:t xml:space="preserve"> </w:t>
      </w:r>
      <w:r w:rsidR="009A6B41">
        <w:t>razliku kupovnine</w:t>
      </w:r>
      <w:r w:rsidRPr="00CB2F04">
        <w:t xml:space="preserve"> navedene u točki II ovog rješenja. </w:t>
      </w:r>
    </w:p>
    <w:p w:rsidRDefault="003035B6" w:rsidP="0019380A" w:rsidR="00165263">
      <w:r w:rsidRPr="00CB2F04">
        <w:tab/>
        <w:t>IV</w:t>
      </w:r>
      <w:r w:rsidRPr="00CB2F04">
        <w:tab/>
        <w:t xml:space="preserve">Određuje se brisanje prava </w:t>
      </w:r>
      <w:r w:rsidR="00DE022A" w:rsidRPr="00CB2F04">
        <w:t xml:space="preserve">i tereta koji prestaju prodajom i to: </w:t>
      </w:r>
    </w:p>
    <w:p w:rsidRDefault="00AB2FEA" w:rsidP="00AB2FEA" w:rsidR="00DB402D">
      <w:pPr>
        <w:pStyle w:val="Odlomakpopisa"/>
        <w:numPr>
          <w:ilvl w:val="0"/>
          <w:numId w:val="19"/>
        </w:numPr>
      </w:pPr>
      <w:r>
        <w:t>zabilježba odbijanja prijedloga predlagatelja SCANN STUDIO 93 d.o.o.</w:t>
      </w:r>
      <w:r w:rsidR="00DB402D">
        <w:t xml:space="preserve"> – </w:t>
      </w:r>
    </w:p>
    <w:p w:rsidRDefault="00DB402D" w:rsidP="0019380A" w:rsidR="00AB2FEA">
      <w:r>
        <w:t xml:space="preserve">u stečaju </w:t>
      </w:r>
      <w:r w:rsidR="00AB2FEA">
        <w:t>radi uknjižbe prava služnosti puta</w:t>
      </w:r>
    </w:p>
    <w:p w:rsidRDefault="00DE250B" w:rsidP="00DE250B" w:rsidR="00DE250B">
      <w:pPr>
        <w:pStyle w:val="Odlomakpopisa"/>
        <w:numPr>
          <w:ilvl w:val="0"/>
          <w:numId w:val="19"/>
        </w:numPr>
      </w:pPr>
      <w:r>
        <w:t xml:space="preserve">zabilježba rješenja o otvaranju stečajnog postupka pod brojem Z-54243/14 </w:t>
      </w:r>
    </w:p>
    <w:p w:rsidRDefault="00DE250B" w:rsidP="00DE250B" w:rsidR="00185847">
      <w:r>
        <w:t>od 18. prosinca 2014. godine</w:t>
      </w:r>
    </w:p>
    <w:p w:rsidRDefault="00AB2FEA" w:rsidP="00AB2FEA" w:rsidR="00AB2FEA">
      <w:pPr>
        <w:pStyle w:val="Odlomakpopisa"/>
        <w:numPr>
          <w:ilvl w:val="0"/>
          <w:numId w:val="19"/>
        </w:numPr>
      </w:pPr>
      <w:r>
        <w:t xml:space="preserve">zabilježba odbijanja prijedloga CENTAR BANKE d.d. radi fiducijarnog </w:t>
      </w:r>
    </w:p>
    <w:p w:rsidRDefault="00AB2FEA" w:rsidP="00AB2FEA" w:rsidR="00AB2FEA">
      <w:r>
        <w:t>prijenosa prava vlasništva temeljem sporazuma o prodaji potraživanja od 3. srpnja 2002. godine</w:t>
      </w:r>
    </w:p>
    <w:p w:rsidRDefault="00DE250B" w:rsidP="00DE250B" w:rsidR="00DE250B">
      <w:pPr>
        <w:pStyle w:val="Odlomakpopisa"/>
        <w:numPr>
          <w:ilvl w:val="0"/>
          <w:numId w:val="19"/>
        </w:numPr>
      </w:pPr>
      <w:r>
        <w:t>upisano pravo zaloga za korist CENTAR BANKA d.d. Zagreb, Jurišićeva 3</w:t>
      </w:r>
    </w:p>
    <w:p w:rsidRDefault="00DE250B" w:rsidP="00DE250B" w:rsidR="00DE250B">
      <w:r>
        <w:t xml:space="preserve">pod brojem Z-7635/07 od 31.siječnja 2007. godine </w:t>
      </w:r>
    </w:p>
    <w:p w:rsidRDefault="00DE250B" w:rsidP="00DE250B" w:rsidR="00DE250B">
      <w:pPr>
        <w:pStyle w:val="Odlomakpopisa"/>
        <w:numPr>
          <w:ilvl w:val="0"/>
          <w:numId w:val="19"/>
        </w:numPr>
      </w:pPr>
      <w:r>
        <w:t xml:space="preserve">upisano pravo zaloga  za korist CENTAR BANAK d.d. Zagreb, Jurišićeva </w:t>
      </w:r>
    </w:p>
    <w:p w:rsidRDefault="00DE250B" w:rsidP="00DE250B" w:rsidR="00DE250B">
      <w:r>
        <w:t>3 pod brojem Z-44499/07 od 4. srpnja 2007. godine</w:t>
      </w:r>
    </w:p>
    <w:p w:rsidRDefault="00DE250B" w:rsidP="00DE250B" w:rsidR="00DE250B">
      <w:pPr>
        <w:pStyle w:val="Odlomakpopisa"/>
        <w:numPr>
          <w:ilvl w:val="0"/>
          <w:numId w:val="19"/>
        </w:numPr>
      </w:pPr>
      <w:r>
        <w:t xml:space="preserve">upisano pravo zaloga za korist REPUBLIKA HRVATSKA </w:t>
      </w:r>
    </w:p>
    <w:p w:rsidRDefault="00DE250B" w:rsidP="00DE250B" w:rsidR="00DE250B">
      <w:r>
        <w:t>OIB:52634238587 pod brojem Z-32887/14 od 30. srpnja 2014. godine</w:t>
      </w:r>
    </w:p>
    <w:p w:rsidRDefault="00083C00" w:rsidP="00AC0A85" w:rsidR="00083C00" w:rsidRPr="00CB2F04">
      <w:pPr>
        <w:ind w:firstLine="708"/>
      </w:pPr>
      <w:r w:rsidRPr="00CB2F04">
        <w:t>V</w:t>
      </w:r>
      <w:r w:rsidR="007B16EB" w:rsidRPr="00CB2F04">
        <w:tab/>
      </w:r>
      <w:r w:rsidRPr="00CB2F04">
        <w:t>Nalaže se</w:t>
      </w:r>
      <w:r w:rsidR="00EE7A03">
        <w:t xml:space="preserve"> z.k.odjelu </w:t>
      </w:r>
      <w:r w:rsidR="0040058C" w:rsidRPr="00CB2F04">
        <w:t xml:space="preserve"> Opći</w:t>
      </w:r>
      <w:r w:rsidR="00EE7A03">
        <w:t>nskog građanskog</w:t>
      </w:r>
      <w:r w:rsidR="006A38EE">
        <w:t xml:space="preserve"> </w:t>
      </w:r>
      <w:r w:rsidR="00EE7A03">
        <w:t>suda</w:t>
      </w:r>
      <w:r w:rsidR="00501AFA">
        <w:t xml:space="preserve"> </w:t>
      </w:r>
      <w:r w:rsidRPr="00CB2F04">
        <w:t>u</w:t>
      </w:r>
      <w:r w:rsidR="00042C1C" w:rsidRPr="00CB2F04">
        <w:t xml:space="preserve"> </w:t>
      </w:r>
      <w:r w:rsidR="00976524">
        <w:t xml:space="preserve">Zagrebu </w:t>
      </w:r>
      <w:r w:rsidR="00501AFA">
        <w:t xml:space="preserve"> </w:t>
      </w:r>
      <w:r w:rsidRPr="00CB2F04">
        <w:t>izvršiti upis prava vlasništva te brisanje pra</w:t>
      </w:r>
      <w:r w:rsidR="0040058C" w:rsidRPr="00CB2F04">
        <w:t>va i tereta na temelju pravomoć</w:t>
      </w:r>
      <w:r w:rsidRPr="00CB2F04">
        <w:t>nost rje</w:t>
      </w:r>
      <w:r w:rsidR="0040058C" w:rsidRPr="00CB2F04">
        <w:t>š</w:t>
      </w:r>
      <w:r w:rsidRPr="00CB2F04">
        <w:t>enja o dosudi</w:t>
      </w:r>
      <w:r w:rsidR="003A4375" w:rsidRPr="00CB2F04">
        <w:t xml:space="preserve"> za nekretninu pod </w:t>
      </w:r>
      <w:r w:rsidR="00CB2F04">
        <w:t xml:space="preserve">I </w:t>
      </w:r>
      <w:r w:rsidRPr="00CB2F04">
        <w:t xml:space="preserve"> i potvrde ovog suda da je kupac položio kupovninu u cijelosti.</w:t>
      </w:r>
    </w:p>
    <w:p w:rsidRDefault="00083C00" w:rsidP="00AC0A85" w:rsidR="00083C00" w:rsidRPr="00CB2F04">
      <w:pPr>
        <w:ind w:firstLine="708"/>
      </w:pPr>
      <w:r w:rsidRPr="00CB2F04">
        <w:lastRenderedPageBreak/>
        <w:t>VI</w:t>
      </w:r>
      <w:r w:rsidR="00042C1C" w:rsidRPr="00CB2F04">
        <w:tab/>
        <w:t>Nekretnine</w:t>
      </w:r>
      <w:r w:rsidR="007B16EB" w:rsidRPr="00CB2F04">
        <w:t xml:space="preserve"> </w:t>
      </w:r>
      <w:r w:rsidRPr="00CB2F04">
        <w:t xml:space="preserve">pod točkom I </w:t>
      </w:r>
      <w:r w:rsidR="00042C1C" w:rsidRPr="00CB2F04">
        <w:t>ov</w:t>
      </w:r>
      <w:r w:rsidR="00976524">
        <w:t>og rješenja predat će se kupcu</w:t>
      </w:r>
      <w:r w:rsidRPr="00CB2F04">
        <w:t xml:space="preserve"> zaključkom o predaji nekretnina nakon što ovo rješenje post</w:t>
      </w:r>
      <w:r w:rsidR="00CB2F04">
        <w:t>ane pravomoćno i nakon što kupac uplati</w:t>
      </w:r>
      <w:r w:rsidRPr="00CB2F04">
        <w:t xml:space="preserve"> </w:t>
      </w:r>
      <w:r w:rsidR="00B57281" w:rsidRPr="00CB2F04">
        <w:t>razliku kupovnine</w:t>
      </w:r>
      <w:r w:rsidR="004B3152" w:rsidRPr="00CB2F04">
        <w:t xml:space="preserve"> iz točke </w:t>
      </w:r>
      <w:r w:rsidR="00CB2F04">
        <w:t xml:space="preserve">II. </w:t>
      </w:r>
    </w:p>
    <w:p w:rsidRDefault="0040058C" w:rsidP="00AC0A85" w:rsidR="00083C00" w:rsidRPr="00CB2F04">
      <w:pPr>
        <w:ind w:firstLine="708"/>
      </w:pPr>
      <w:r w:rsidRPr="00CB2F04">
        <w:t>VII</w:t>
      </w:r>
      <w:r w:rsidR="007B16EB" w:rsidRPr="00CB2F04">
        <w:tab/>
      </w:r>
      <w:r w:rsidRPr="00CB2F04">
        <w:t xml:space="preserve">Ovo </w:t>
      </w:r>
      <w:r w:rsidR="00083C00" w:rsidRPr="00CB2F04">
        <w:t xml:space="preserve">će se rješenje oglasiti na </w:t>
      </w:r>
      <w:r w:rsidR="00FE0B30">
        <w:t>e-</w:t>
      </w:r>
      <w:r w:rsidR="00083C00" w:rsidRPr="00CB2F04">
        <w:t>oglasnoj plo</w:t>
      </w:r>
      <w:r w:rsidRPr="00CB2F04">
        <w:t>č</w:t>
      </w:r>
      <w:r w:rsidR="00083C00" w:rsidRPr="00CB2F04">
        <w:t>i ovog suda te se smatra da je isto dostavljeno svim osobama kojima je dostavljen zaključak o prodaji, te svim sudionicima koji su su</w:t>
      </w:r>
      <w:r w:rsidRPr="00CB2F04">
        <w:t>dje</w:t>
      </w:r>
      <w:r w:rsidR="00083C00" w:rsidRPr="00CB2F04">
        <w:t>l</w:t>
      </w:r>
      <w:r w:rsidRPr="00CB2F04">
        <w:t>o</w:t>
      </w:r>
      <w:r w:rsidR="00083C00" w:rsidRPr="00CB2F04">
        <w:t>vali na dražbi istekom trećeg dana od dana njegovog isticanja na oglasnu ploču.</w:t>
      </w:r>
    </w:p>
    <w:p w:rsidRDefault="00C54F67" w:rsidP="00835479" w:rsidR="00951FE0">
      <w:pPr>
        <w:ind w:firstLine="708"/>
      </w:pPr>
      <w:r>
        <w:t>VIII</w:t>
      </w:r>
      <w:r w:rsidR="001C0E98" w:rsidRPr="00CB2F04">
        <w:tab/>
        <w:t xml:space="preserve"> </w:t>
      </w:r>
      <w:r w:rsidR="00083C00" w:rsidRPr="00CB2F04">
        <w:t xml:space="preserve">Nalaže se </w:t>
      </w:r>
      <w:r w:rsidR="00EE7A03">
        <w:t xml:space="preserve">zemljišno knjižnom odjelu Općinskog građanskog suda u Zagrebu </w:t>
      </w:r>
      <w:r w:rsidR="00083C00" w:rsidRPr="00CB2F04">
        <w:t xml:space="preserve">zabilježiti </w:t>
      </w:r>
      <w:r w:rsidR="006E5B72" w:rsidRPr="00CB2F04">
        <w:t>u Zemljišnim knjigama dosudu ne</w:t>
      </w:r>
      <w:r w:rsidR="00083C00" w:rsidRPr="00CB2F04">
        <w:t>kretnina navedenih u točki I ovog rješ</w:t>
      </w:r>
      <w:r w:rsidR="006E5B72" w:rsidRPr="00CB2F04">
        <w:t>e</w:t>
      </w:r>
      <w:r w:rsidR="00083C00" w:rsidRPr="00CB2F04">
        <w:t>nja.</w:t>
      </w:r>
    </w:p>
    <w:p w:rsidRDefault="00556550" w:rsidP="0039626D" w:rsidR="00556550" w:rsidRPr="00CB2F04"/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3035B6" w:rsidR="003035B6" w:rsidRPr="00CB2F04">
      <w:pPr>
        <w:jc w:val="center"/>
        <w:rPr>
          <w:bCs/>
        </w:rPr>
      </w:pPr>
    </w:p>
    <w:p w:rsidRDefault="003035B6" w:rsidP="00DE5B17" w:rsidR="00DE5B17">
      <w:pPr>
        <w:ind w:left="1068"/>
      </w:pPr>
      <w:r w:rsidRPr="00CB2F04">
        <w:t xml:space="preserve">Na usmenoj javnoj dražbi održanoj dana </w:t>
      </w:r>
      <w:r w:rsidR="00DE250B">
        <w:t>22. ožujka</w:t>
      </w:r>
      <w:r w:rsidR="00DE5B17">
        <w:t xml:space="preserve"> </w:t>
      </w:r>
      <w:r w:rsidR="00015813">
        <w:t xml:space="preserve"> 2017.</w:t>
      </w:r>
      <w:r w:rsidR="00FE0B30">
        <w:t xml:space="preserve"> </w:t>
      </w:r>
      <w:r w:rsidR="00556550">
        <w:t xml:space="preserve"> godine</w:t>
      </w:r>
      <w:r w:rsidR="004D1B4B">
        <w:t xml:space="preserve"> </w:t>
      </w:r>
      <w:r w:rsidRPr="00CB2F04">
        <w:t xml:space="preserve">radi prodaje </w:t>
      </w:r>
    </w:p>
    <w:p w:rsidRDefault="003035B6" w:rsidP="00AC0A85" w:rsidR="00083C00">
      <w:r w:rsidRPr="00CB2F04">
        <w:t>nek</w:t>
      </w:r>
      <w:r w:rsidR="00083C00" w:rsidRPr="00CB2F04">
        <w:t xml:space="preserve">retnina  iz točke I kao </w:t>
      </w:r>
      <w:r w:rsidR="00DE250B">
        <w:t xml:space="preserve">ponuditelji sudjelovali su </w:t>
      </w:r>
      <w:r w:rsidR="00DE5B17">
        <w:t xml:space="preserve"> </w:t>
      </w:r>
      <w:r w:rsidR="00DE250B" w:rsidRPr="00FB4CF3">
        <w:t>DOM-PLAN d.o.o.</w:t>
      </w:r>
      <w:r w:rsidR="00DE250B">
        <w:t xml:space="preserve"> Zagreb, Lašićinska 66, MBS: </w:t>
      </w:r>
      <w:r w:rsidR="00DE250B" w:rsidRPr="00EE7A03">
        <w:t>080436467</w:t>
      </w:r>
      <w:r w:rsidR="00DE250B">
        <w:t xml:space="preserve"> OIB: </w:t>
      </w:r>
      <w:r w:rsidR="00DE250B" w:rsidRPr="00FB4CF3">
        <w:t>31593770711</w:t>
      </w:r>
      <w:r w:rsidR="00DE250B">
        <w:t xml:space="preserve">  i MIRKO PTIČAR, Zagreb, Ulica Dore Pejačević 5 OIB:</w:t>
      </w:r>
      <w:r w:rsidR="00DE250B" w:rsidRPr="00FB4CF3">
        <w:t xml:space="preserve"> 28268459889</w:t>
      </w:r>
      <w:r w:rsidR="00DE5B17">
        <w:t>.</w:t>
      </w:r>
    </w:p>
    <w:p w:rsidRDefault="00DE250B" w:rsidP="00DE250B" w:rsidR="00501AFA">
      <w:pPr>
        <w:ind w:firstLine="708"/>
      </w:pPr>
      <w:r>
        <w:t xml:space="preserve">Tijekom dražbe ponuditelj Mirko Ptičar odustao je od daljnjeg licitiranja dok je ponuditelj </w:t>
      </w:r>
      <w:r w:rsidRPr="00FB4CF3">
        <w:t>DOM-PLAN d.o.o.</w:t>
      </w:r>
      <w:r>
        <w:t xml:space="preserve"> ponudio</w:t>
      </w:r>
      <w:r w:rsidR="00501AFA">
        <w:t xml:space="preserve"> cijenu </w:t>
      </w:r>
      <w:r w:rsidR="00DE5B17">
        <w:t xml:space="preserve">u iznosu od </w:t>
      </w:r>
      <w:r>
        <w:t>1.010.000,00</w:t>
      </w:r>
      <w:r w:rsidR="00DE5B17">
        <w:t xml:space="preserve"> kuna. </w:t>
      </w:r>
    </w:p>
    <w:p w:rsidRDefault="00015813" w:rsidP="00015813" w:rsidR="00015813" w:rsidRPr="00CB2F04">
      <w:pPr>
        <w:ind w:firstLine="708"/>
      </w:pPr>
      <w:r w:rsidRPr="00CB2F04">
        <w:t>Nekretnina</w:t>
      </w:r>
      <w:r>
        <w:t xml:space="preserve"> pod točkom I.</w:t>
      </w:r>
      <w:r w:rsidRPr="00CB2F04">
        <w:t xml:space="preserve"> će se predati kupcu </w:t>
      </w:r>
      <w:r>
        <w:t xml:space="preserve"> </w:t>
      </w:r>
      <w:r w:rsidR="00DE250B" w:rsidRPr="00FB4CF3">
        <w:t>DOM-PLAN d.o.o.</w:t>
      </w:r>
      <w:r w:rsidR="00DE250B">
        <w:t xml:space="preserve"> Zagreb, Lašićinska 66, MBS: </w:t>
      </w:r>
      <w:r w:rsidR="00DE250B" w:rsidRPr="00EE7A03">
        <w:t>080436467</w:t>
      </w:r>
      <w:r w:rsidR="00DE250B">
        <w:t xml:space="preserve"> OIB: </w:t>
      </w:r>
      <w:r w:rsidR="00DE250B" w:rsidRPr="00FB4CF3">
        <w:t>31593770711</w:t>
      </w:r>
      <w:r w:rsidR="00DE250B">
        <w:t xml:space="preserve">  </w:t>
      </w:r>
      <w:r w:rsidRPr="00CB2F04">
        <w:t>nakon pravomoćnosti ovog rješenja i uplate razlike kupovnine do izlicitirane cijene, a koja iznosi s obzirom na uplaćenu jamčevinu</w:t>
      </w:r>
      <w:r w:rsidR="00D77DF5">
        <w:t xml:space="preserve"> iznosi </w:t>
      </w:r>
      <w:r w:rsidR="00DE250B">
        <w:t>940.000,00</w:t>
      </w:r>
      <w:r w:rsidR="00DE5B17">
        <w:t xml:space="preserve"> kuna</w:t>
      </w:r>
      <w:r>
        <w:t xml:space="preserve">. </w:t>
      </w:r>
    </w:p>
    <w:p w:rsidRDefault="00015813" w:rsidP="00015813" w:rsidR="00015813" w:rsidRPr="00CB2F04">
      <w:pPr>
        <w:ind w:firstLine="708"/>
        <w:jc w:val="both"/>
      </w:pPr>
      <w:r w:rsidRPr="00CB2F04">
        <w:t xml:space="preserve">Izreka pod točkom </w:t>
      </w:r>
      <w:r>
        <w:t>II do VI</w:t>
      </w:r>
      <w:r w:rsidRPr="00CB2F04">
        <w:t xml:space="preserve"> temelji se na odredbi čl. 108 Ovršnog zakona, a</w:t>
      </w:r>
      <w:r>
        <w:t xml:space="preserve"> odredba pod točkom VII</w:t>
      </w:r>
      <w:r w:rsidRPr="00CB2F04">
        <w:t xml:space="preserve"> temelji se na odredbi čl. 103 Ovršnog zakona. </w:t>
      </w:r>
    </w:p>
    <w:p w:rsidRDefault="003035B6" w:rsidP="00015813" w:rsidR="003035B6" w:rsidRPr="00CB2F04">
      <w:r w:rsidRPr="00CB2F04">
        <w:t xml:space="preserve"> </w:t>
      </w:r>
    </w:p>
    <w:p w:rsidRDefault="003035B6" w:rsidP="007B16EB" w:rsidR="003035B6" w:rsidRPr="00CB2F04">
      <w:pPr>
        <w:jc w:val="center"/>
      </w:pPr>
      <w:r w:rsidRPr="00CB2F04">
        <w:t xml:space="preserve">U Zagrebu, </w:t>
      </w:r>
      <w:r w:rsidR="00DE250B">
        <w:t>5. travnja</w:t>
      </w:r>
      <w:r w:rsidR="00DE5B17">
        <w:t xml:space="preserve"> </w:t>
      </w:r>
      <w:r w:rsidR="00015813">
        <w:t xml:space="preserve">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2A397C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 w:rsidRPr="00CB2F04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9313A3" w:rsidP="003035B6" w:rsidR="009313A3">
      <w:pPr>
        <w:ind w:left="360"/>
      </w:pPr>
    </w:p>
    <w:p w:rsidRDefault="002A397C" w:rsidR="002A397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A397C" w:rsidP="002A397C" w:rsidR="002A397C">
      <w:pPr>
        <w:ind w:firstLine="708" w:left="4956"/>
      </w:pPr>
      <w:r>
        <w:t>Vinka Mihalinčić</w:t>
      </w:r>
    </w:p>
    <w:p w:rsidRDefault="002A397C" w:rsidP="003035B6" w:rsidR="002A397C" w:rsidRPr="00CB2F04">
      <w:pPr>
        <w:ind w:left="360"/>
      </w:pPr>
    </w:p>
    <w:sectPr w:rsidSect="0019380A" w:rsidR="002A397C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DE250B">
      <w:t>2037/13-57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4D5F9C"/>
    <w:multiLevelType w:val="hybridMultilevel"/>
    <w:tmpl w:val="CC56AB96"/>
    <w:lvl w:tplc="24D687DE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9EB5396"/>
    <w:multiLevelType w:val="hybridMultilevel"/>
    <w:tmpl w:val="FBB4F604"/>
    <w:lvl w:tplc="D6EA491A" w:ilvl="0">
      <w:start w:val="31"/>
      <w:numFmt w:val="bullet"/>
      <w:lvlText w:val="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5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6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7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5"/>
  </w:num>
  <w:num w:numId="5">
    <w:abstractNumId w:val="10"/>
  </w:num>
  <w:num w:numId="6">
    <w:abstractNumId w:val="11"/>
  </w:num>
  <w:num w:numId="7">
    <w:abstractNumId w:val="8"/>
  </w:num>
  <w:num w:numId="8">
    <w:abstractNumId w:val="12"/>
  </w:num>
  <w:num w:numId="9">
    <w:abstractNumId w:val="2"/>
  </w:num>
  <w:num w:numId="10">
    <w:abstractNumId w:val="17"/>
  </w:num>
  <w:num w:numId="11">
    <w:abstractNumId w:val="16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1"/>
  </w:num>
  <w:num w:numId="17">
    <w:abstractNumId w:val="6"/>
  </w:num>
  <w:num w:numId="18">
    <w:abstractNumId w:val="13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44F8E"/>
    <w:rsid w:val="00165263"/>
    <w:rsid w:val="00174D26"/>
    <w:rsid w:val="00180B16"/>
    <w:rsid w:val="00185847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76D3"/>
    <w:rsid w:val="0023358E"/>
    <w:rsid w:val="00242423"/>
    <w:rsid w:val="00244E14"/>
    <w:rsid w:val="002512D8"/>
    <w:rsid w:val="002705F8"/>
    <w:rsid w:val="002831DC"/>
    <w:rsid w:val="00286EAB"/>
    <w:rsid w:val="002A0A67"/>
    <w:rsid w:val="002A325E"/>
    <w:rsid w:val="002A397C"/>
    <w:rsid w:val="002C5F14"/>
    <w:rsid w:val="003035B6"/>
    <w:rsid w:val="0035213B"/>
    <w:rsid w:val="003566AE"/>
    <w:rsid w:val="003606B6"/>
    <w:rsid w:val="00363E04"/>
    <w:rsid w:val="003658CF"/>
    <w:rsid w:val="003816FC"/>
    <w:rsid w:val="00391423"/>
    <w:rsid w:val="00395ECE"/>
    <w:rsid w:val="0039626D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1477E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1AFA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833E4"/>
    <w:rsid w:val="00795478"/>
    <w:rsid w:val="00797414"/>
    <w:rsid w:val="007B16EB"/>
    <w:rsid w:val="007D3CE0"/>
    <w:rsid w:val="007D6CAD"/>
    <w:rsid w:val="007F0E82"/>
    <w:rsid w:val="007F14E2"/>
    <w:rsid w:val="007F219F"/>
    <w:rsid w:val="00805326"/>
    <w:rsid w:val="00810E2D"/>
    <w:rsid w:val="008120C8"/>
    <w:rsid w:val="00820C9D"/>
    <w:rsid w:val="00825502"/>
    <w:rsid w:val="008302E8"/>
    <w:rsid w:val="00835003"/>
    <w:rsid w:val="00835479"/>
    <w:rsid w:val="0083638F"/>
    <w:rsid w:val="008400B2"/>
    <w:rsid w:val="0086076D"/>
    <w:rsid w:val="00891D7C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E0729"/>
    <w:rsid w:val="009E23B2"/>
    <w:rsid w:val="009E3F8A"/>
    <w:rsid w:val="009E6151"/>
    <w:rsid w:val="00A03592"/>
    <w:rsid w:val="00A26EAE"/>
    <w:rsid w:val="00A60BCC"/>
    <w:rsid w:val="00A93DDE"/>
    <w:rsid w:val="00AA16CA"/>
    <w:rsid w:val="00AA1E7C"/>
    <w:rsid w:val="00AB2FEA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6B63"/>
    <w:rsid w:val="00BE22C2"/>
    <w:rsid w:val="00BE5F46"/>
    <w:rsid w:val="00C03923"/>
    <w:rsid w:val="00C10AAD"/>
    <w:rsid w:val="00C126AE"/>
    <w:rsid w:val="00C136B6"/>
    <w:rsid w:val="00C31DC8"/>
    <w:rsid w:val="00C31FED"/>
    <w:rsid w:val="00C51E76"/>
    <w:rsid w:val="00C5363C"/>
    <w:rsid w:val="00C54F67"/>
    <w:rsid w:val="00C61B6E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57601"/>
    <w:rsid w:val="00D63FCC"/>
    <w:rsid w:val="00D65C18"/>
    <w:rsid w:val="00D70E89"/>
    <w:rsid w:val="00D750E7"/>
    <w:rsid w:val="00D77DF5"/>
    <w:rsid w:val="00D81B26"/>
    <w:rsid w:val="00DA2069"/>
    <w:rsid w:val="00DA59C1"/>
    <w:rsid w:val="00DB2364"/>
    <w:rsid w:val="00DB402D"/>
    <w:rsid w:val="00DD2685"/>
    <w:rsid w:val="00DD751C"/>
    <w:rsid w:val="00DE022A"/>
    <w:rsid w:val="00DE250B"/>
    <w:rsid w:val="00DE3572"/>
    <w:rsid w:val="00DE536E"/>
    <w:rsid w:val="00DE5B17"/>
    <w:rsid w:val="00DF4E91"/>
    <w:rsid w:val="00E328C4"/>
    <w:rsid w:val="00E45742"/>
    <w:rsid w:val="00E71A37"/>
    <w:rsid w:val="00E764DA"/>
    <w:rsid w:val="00E76EC4"/>
    <w:rsid w:val="00E97FF0"/>
    <w:rsid w:val="00EC03E8"/>
    <w:rsid w:val="00EC6429"/>
    <w:rsid w:val="00EE30B4"/>
    <w:rsid w:val="00EE7A03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563"/>
    <w:rsid w:val="00F6799D"/>
    <w:rsid w:val="00F722F4"/>
    <w:rsid w:val="00FC24E5"/>
    <w:rsid w:val="00FC2761"/>
    <w:rsid w:val="00FC754D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9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9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9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9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9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39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9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9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9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9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d.o.o.; Mirko Ptičar; DOM-PLAN d.o.o. za projektiranje građenje i nadzor</izvorni_sadrzaj>
    <derivirana_varijabla naziv="DomainObject.Predmet.StrankaFormated_1">  SCANN STUDIO 93 d.o.o.; Mirko Ptičar; DOM-PLAN d.o.o. za projektiranje građenje i nadzor</derivirana_varijabla>
  </DomainObject.Predmet.StrankaFormated>
  <DomainObject.Predmet.StrankaFormatedOIB>
    <izvorni_sadrzaj>  SCANN STUDIO 93 d.o.o., OIB 88828247123; Mirko Ptičar, OIB 28268459889; DOM-PLAN d.o.o. za projektiranje građenje i nadzor, OIB 31593770711</izvorni_sadrzaj>
    <derivirana_varijabla naziv="DomainObject.Predmet.StrankaFormatedOIB_1">  SCANN STUDIO 93 d.o.o., OIB 88828247123; Mirko Ptičar, OIB 28268459889; DOM-PLAN d.o.o. za projektiranje građenje i nadzor, OIB 31593770711</derivirana_varijabla>
  </DomainObject.Predmet.StrankaFormatedOIB>
  <DomainObject.Predmet.StrankaFormatedWithAdress>
    <izvorni_sadrzaj> SCANN STUDIO 93 d.o.o., Samoborska 252/a, 10000 Zagreb; Mirko Ptičar, Ulica Dore Pejačević 5, 10000 Zagreb; DOM-PLAN d.o.o. za projektiranje građenje i nadzor, Laščinska 66, 10000 Zagreb</izvorni_sadrzaj>
    <derivirana_varijabla naziv="DomainObject.Predmet.StrankaFormatedWithAdress_1"> SCANN STUDIO 93 d.o.o., Samoborska 252/a, 10000 Zagreb; Mirko Ptičar, Ulica Dore Pejačević 5, 10000 Zagreb; DOM-PLAN d.o.o. za projektiranje građenje i nadzor, Laščinska 66, 10000 Zagreb</derivirana_varijabla>
  </DomainObject.Predmet.StrankaFormatedWithAdress>
  <DomainObject.Predmet.StrankaFormatedWithAdressOIB>
    <izvorni_sadrzaj> SCANN STUDIO 93 d.o.o., OIB 88828247123, Samoborska 252/a, 10000 Zagreb; Mirko Ptičar, OIB 28268459889, Ulica Dore Pejačević 5, 10000 Zagreb; DOM-PLAN d.o.o. za projektiranje građenje i nadzor, OIB 31593770711, Laščinska 66, 10000 Zagreb</izvorni_sadrzaj>
    <derivirana_varijabla naziv="DomainObject.Predmet.StrankaFormatedWithAdressOIB_1"> SCANN STUDIO 93 d.o.o., OIB 88828247123, Samoborska 252/a, 10000 Zagreb; Mirko Ptičar, OIB 28268459889, Ulica Dore Pejačević 5, 10000 Zagreb; DOM-PLAN d.o.o. za projektiranje građenje i nadzor, OIB 31593770711, Laščinska 66, 10000 Zagreb</derivirana_varijabla>
  </DomainObject.Predmet.StrankaFormatedWithAdressOIB>
  <DomainObject.Predmet.StrankaWithAdress>
    <izvorni_sadrzaj>SCANN STUDIO 93 d.o.o. Samoborska 252/a,10000 Zagreb,Mirko Ptičar Ulica Dore Pejačević 5,10000 Zagreb,DOM-PLAN d.o.o. za projektiranje građenje i nadzor Laščinska 66,10000 Zagreb</izvorni_sadrzaj>
    <derivirana_varijabla naziv="DomainObject.Predmet.StrankaWithAdress_1">SCANN STUDIO 93 d.o.o. Samoborska 252/a,10000 Zagreb,Mirko Ptičar Ulica Dore Pejačević 5,10000 Zagreb,DOM-PLAN d.o.o. za projektiranje građenje i nadzor Laščinska 66,10000 Zagreb</derivirana_varijabla>
  </DomainObject.Predmet.StrankaWithAdress>
  <DomainObject.Predmet.StrankaWithAdressOIB>
    <izvorni_sadrzaj>SCANN STUDIO 93 d.o.o., OIB 88828247123, Samoborska 252/a,10000 Zagreb,Mirko Ptičar, OIB 28268459889, Ulica Dore Pejačević 5,10000 Zagreb,DOM-PLAN d.o.o. za projektiranje građenje i nadzor, OIB 31593770711, Laščinska 66,10000 Zagreb</izvorni_sadrzaj>
    <derivirana_varijabla naziv="DomainObject.Predmet.StrankaWithAdressOIB_1">SCANN STUDIO 93 d.o.o., OIB 88828247123, Samoborska 252/a,10000 Zagreb,Mirko Ptičar, OIB 28268459889, Ulica Dore Pejačević 5,10000 Zagreb,DOM-PLAN d.o.o. za projektiranje građenje i nadzor, OIB 31593770711, Laščinska 66,10000 Zagreb</derivirana_varijabla>
  </DomainObject.Predmet.StrankaWithAdressOIB>
  <DomainObject.Predmet.StrankaNazivFormated>
    <izvorni_sadrzaj>SCANN STUDIO 93 d.o.o.,Mirko Ptičar,DOM-PLAN d.o.o. za projektiranje građenje i nadzor</izvorni_sadrzaj>
    <derivirana_varijabla naziv="DomainObject.Predmet.StrankaNazivFormated_1">SCANN STUDIO 93 d.o.o.,Mirko Ptičar,DOM-PLAN d.o.o. za projektiranje građenje i nadzor</derivirana_varijabla>
  </DomainObject.Predmet.StrankaNazivFormated>
  <DomainObject.Predmet.StrankaNazivFormatedOIB>
    <izvorni_sadrzaj>SCANN STUDIO 93 d.o.o., OIB 88828247123,Mirko Ptičar, OIB 28268459889,DOM-PLAN d.o.o. za projektiranje građenje i nadzor, OIB 31593770711</izvorni_sadrzaj>
    <derivirana_varijabla naziv="DomainObject.Predmet.StrankaNazivFormatedOIB_1">SCANN STUDIO 93 d.o.o., OIB 88828247123,Mirko Ptičar, OIB 28268459889,DOM-PLAN d.o.o. za projektiranje građenje i nadzor, OIB 31593770711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  <item>Mirko Ptičar</item>
      <item>DOM-PLAN d.o.o. za projektiranje građenje i nadzor</item>
    </izvorni_sadrzaj>
    <derivirana_varijabla naziv="DomainObject.Predmet.StrankaListFormated_1">
      <item>SCANN STUDIO 93 d.o.o.</item>
      <item>Mirko Ptičar</item>
      <item>DOM-PLAN d.o.o. za projektiranje građenje i nadzor</item>
    </derivirana_varijabla>
  </DomainObject.Predmet.StrankaListFormated>
  <DomainObject.Predmet.StrankaList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FormatedOIB_1">
      <item>SCANN STUDIO 93 d.o.o., OIB 88828247123</item>
      <item>Mirko Ptičar, OIB 28268459889</item>
      <item>DOM-PLAN d.o.o. za projektiranje građenje i nadzor, OIB 31593770711</item>
    </derivirana_varijabla>
  </DomainObject.Predmet.StrankaListFormatedOIB>
  <DomainObject.Predmet.StrankaListFormatedWithAdress>
    <izvorni_sadrzaj>
      <item>SCANN STUDIO 93 d.o.o., Samoborska 252/a, 10000 Zagreb</item>
      <item>Mirko Ptičar, Ulica Dore Pejačević 5, 10000 Zagreb</item>
      <item>DOM-PLAN d.o.o. za projektiranje građenje i nadzor, Laščinska 66, 10000 Zagreb</item>
    </izvorni_sadrzaj>
    <derivirana_varijabla naziv="DomainObject.Predmet.StrankaListFormatedWithAdress_1">
      <item>SCANN STUDIO 93 d.o.o., Samoborska 252/a, 10000 Zagreb</item>
      <item>Mirko Ptičar, Ulica Dore Pejačević 5, 10000 Zagreb</item>
      <item>DOM-PLAN d.o.o. za projektiranje građenje i nadzor, Laščinska 66,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izvorni_sadrzaj>
    <derivirana_varijabla naziv="DomainObject.Predmet.StrankaListFormatedWithAdressOIB_1">
      <item>SCANN STUDIO 93 d.o.o., OIB 88828247123, Samoborska 252/a, 10000 Zagreb</item>
      <item>Mirko Ptičar, OIB 28268459889, Ulica Dore Pejačević 5, 10000 Zagreb</item>
      <item>DOM-PLAN d.o.o. za projektiranje građenje i nadzor, OIB 31593770711, Laščinska 66, 10000 Zagreb</item>
    </derivirana_varijabla>
  </DomainObject.Predmet.StrankaListFormatedWithAdressOIB>
  <DomainObject.Predmet.StrankaListNazivFormated>
    <izvorni_sadrzaj>
      <item>SCANN STUDIO 93 d.o.o.</item>
      <item>Mirko Ptičar</item>
      <item>DOM-PLAN d.o.o. za projektiranje građenje i nadzor</item>
    </izvorni_sadrzaj>
    <derivirana_varijabla naziv="DomainObject.Predmet.StrankaListNazivFormated_1">
      <item>SCANN STUDIO 93 d.o.o.</item>
      <item>Mirko Ptičar</item>
      <item>DOM-PLAN d.o.o. za projektiranje građenje i nadzor</item>
    </derivirana_varijabla>
  </DomainObject.Predmet.StrankaListNazivFormated>
  <DomainObject.Predmet.StrankaListNazivFormatedOIB>
    <izvorni_sadrzaj>
      <item>SCANN STUDIO 93 d.o.o., OIB 88828247123</item>
      <item>Mirko Ptičar, OIB 28268459889</item>
      <item>DOM-PLAN d.o.o. za projektiranje građenje i nadzor, OIB 31593770711</item>
    </izvorni_sadrzaj>
    <derivirana_varijabla naziv="DomainObject.Predmet.StrankaListNazivFormatedOIB_1">
      <item>SCANN STUDIO 93 d.o.o., OIB 88828247123</item>
      <item>Mirko Ptičar, OIB 28268459889</item>
      <item>DOM-PLAN d.o.o. za projektiranje građenje i nadzor, OIB 31593770711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 i dr.</izvorni_sadrzaj>
    <derivirana_varijabla naziv="DomainObject.Predmet.StrankaIDrugi_1">SCANN STUDIO 93 d.o.o. i dr.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 i dr.</izvorni_sadrzaj>
    <derivirana_varijabla naziv="DomainObject.Predmet.StrankaIDrugiAdressOIB_1">SCANN STUDIO 93 d.o.o., OIB 88828247123, Samoborska 252/a, 10000 Zagreb i dr.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Mirko Ptičar</item>
      <item>DOM-PLAN d.o.o. za projektiranje građenje i nadzor</item>
      <item>Milan Sertić</item>
      <item>Nataša Tatarić</item>
      <item>Marko Fak</item>
      <item>CENTAR BANKA dioničko društvo u stečaju</item>
      <item>REPUBLIKA HRVATSKA</item>
    </izvorni_sadrzaj>
    <derivirana_varijabla naziv="DomainObject.Predmet.SudioniciListNaziv_1">
      <item>SCANN STUDIO 93 d.o.o.</item>
      <item>SCANN STUDIO 93 d.o.o.</item>
      <item>Mirko Ptičar</item>
      <item>DOM-PLAN d.o.o. za projektiranje građenje i nadzor</item>
      <item>Milan Sertić</item>
      <item>Nataša Tatarić</item>
      <item>Marko Fak</item>
      <item>CENTAR BANKA dioničko društvo u stečaju</item>
      <item>REPUBLIKA HRVATSKA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Mirko Ptičar, OIB 28268459889, Ulica Dore Pejačević 5,10000 Zagreb</item>
      <item>DOM-PLAN d.o.o. za projektiranje građenje i nadzor, OIB 31593770711, Laščinska 66,10000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Mirko Ptičar, OIB 28268459889, Ulica Dore Pejačević 5,10000 Zagreb</item>
      <item>DOM-PLAN d.o.o. za projektiranje građenje i nadzor, OIB 31593770711, Laščinska 66,10000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28268459889</item>
      <item>, OIB 31593770711</item>
      <item>, OIB 85696084505</item>
      <item>, OIB null</item>
      <item>, OIB 25300508272</item>
      <item>, OIB 89296739230</item>
      <item>, OIB null</item>
    </izvorni_sadrzaj>
    <derivirana_varijabla naziv="DomainObject.Predmet.SudioniciListNazivOIB_1">
      <item>, OIB 88828247123</item>
      <item>, OIB 88828247123</item>
      <item>, OIB 28268459889</item>
      <item>, OIB 31593770711</item>
      <item>, OIB 85696084505</item>
      <item>, OIB null</item>
      <item>, OIB 25300508272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E34AA2-1DE7-4ED7-A356-88D09DB58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639</properties:Words>
  <properties:Characters>3401</properties:Characters>
  <properties:Lines>80</properties:Lines>
  <properties:Paragraphs>44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2017-04-05T09:03:00Z</dcterms:created>
  <dc:creator>Nada Kraljić</dc:creator>
  <cp:lastModifiedBy>Vinka Mihalinčić</cp:lastModifiedBy>
  <cp:lastPrinted>2017-04-05T09:19:00Z</cp:lastPrinted>
  <dcterms:modified xmlns:xsi="http://www.w3.org/2001/XMLSchema-instance" xsi:type="dcterms:W3CDTF">2017-04-05T09:32:00Z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